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178506c" w14:paraId="178506c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805ED" w:rsidR="00CF7B33" w:rsidRPr="00CF7B33">
            <w:pPr>
              <w:jc w:val="right"/>
            </w:pPr>
            <w:r w:rsidRPr="00CF7B33">
              <w:t>Poslovni broj: 5 St-</w:t>
            </w:r>
            <w:r w:rsidR="007805ED">
              <w:t>150/18-3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7805ED">
        <w:t xml:space="preserve"> PAM d.o.o., Koprivnica, Marijanska ulica bb, OIB: 53312133594</w:t>
      </w:r>
      <w:r w:rsidR="008D31B2">
        <w:t xml:space="preserve">, </w:t>
      </w:r>
      <w:r w:rsidR="00713828">
        <w:t>15</w:t>
      </w:r>
      <w:r w:rsidR="007805ED">
        <w:t>. svibnja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805ED">
        <w:t xml:space="preserve"> PAM d.o.o., Koprivnica, Marijanska ulica bb, OIB: 53312133594</w:t>
      </w:r>
      <w:r w:rsidR="00740000">
        <w:t xml:space="preserve">, </w:t>
      </w:r>
      <w:r w:rsidR="00CB6C18">
        <w:t xml:space="preserve">iznosi </w:t>
      </w:r>
      <w:r w:rsidR="007805ED">
        <w:t>6.815,29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7805ED">
        <w:t xml:space="preserve"> Marian Pongračić, Austrija, Beč, Marz Strasse 174/9, OIB: 73110165908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713828">
        <w:t>15</w:t>
      </w:r>
      <w:r w:rsidR="007805ED">
        <w:t>. svibnja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15E" w:rsidR="0001315E">
      <w:r>
        <w:separator/>
      </w:r>
    </w:p>
  </w:endnote>
  <w:endnote w:id="0" w:type="continuationSeparator">
    <w:p w:rsidRDefault="0001315E" w:rsidR="0001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15E" w:rsidR="0001315E">
      <w:r>
        <w:separator/>
      </w:r>
    </w:p>
  </w:footnote>
  <w:footnote w:id="0" w:type="continuationSeparator">
    <w:p w:rsidRDefault="0001315E" w:rsidR="00013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315E"/>
    <w:rsid w:val="00014AF8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63DF9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382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805ED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82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3828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382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382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82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3828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382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382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 društvo s ograničenom odgovornošću trgovinu i usluge</izvorni_sadrzaj>
    <derivirana_varijabla naziv="DomainObject.Predmet.ProtustrankaFormated_1">  PAM društvo s ograničenom odgovornošću trgovinu i usluge</derivirana_varijabla>
  </DomainObject.Predmet.ProtustrankaFormated>
  <DomainObject.Predmet.ProtustrankaFormatedOIB>
    <izvorni_sadrzaj>  PAM društvo s ograničenom odgovornošću trgovinu i usluge, OIB 53312133594</izvorni_sadrzaj>
    <derivirana_varijabla naziv="DomainObject.Predmet.ProtustrankaFormatedOIB_1">  PAM društvo s ograničenom odgovornošću trgovinu i usluge, OIB 53312133594</derivirana_varijabla>
  </DomainObject.Predmet.ProtustrankaFormatedOIB>
  <DomainObject.Predmet.ProtustrankaFormatedWithAdress>
    <izvorni_sadrzaj> PAM društvo s ograničenom odgovornošću trgovinu i usluge, Marijanska ulica/bb, 48000 Koprivnica</izvorni_sadrzaj>
    <derivirana_varijabla naziv="DomainObject.Predmet.ProtustrankaFormatedWithAdress_1"> PAM društvo s ograničenom odgovornošću trgovinu i usluge, Marijanska ulica/bb, 48000 Koprivnica</derivirana_varijabla>
  </DomainObject.Predmet.ProtustrankaFormatedWithAdress>
  <DomainObject.Predmet.ProtustrankaFormatedWithAdressOIB>
    <izvorni_sadrzaj> PAM društvo s ograničenom odgovornošću trgovinu i usluge, OIB 53312133594, Marijanska ulica/bb, 48000 Koprivnica</izvorni_sadrzaj>
    <derivirana_varijabla naziv="DomainObject.Predmet.ProtustrankaFormatedWithAdressOIB_1"> PAM društvo s ograničenom odgovornošću trgovinu i usluge, OIB 53312133594, Marijanska ulica/bb, 48000 Koprivnica</derivirana_varijabla>
  </DomainObject.Predmet.ProtustrankaFormatedWithAdressOIB>
  <DomainObject.Predmet.ProtustrankaWithAdress>
    <izvorni_sadrzaj>PAM društvo s ograničenom odgovornošću trgovinu i usluge Marijanska ulica/bb, 48000 Koprivnica</izvorni_sadrzaj>
    <derivirana_varijabla naziv="DomainObject.Predmet.ProtustrankaWithAdress_1">PAM društvo s ograničenom odgovornošću trgovinu i usluge Marijanska ulica/bb, 48000 Koprivnica</derivirana_varijabla>
  </DomainObject.Predmet.ProtustrankaWithAdress>
  <DomainObject.Predmet.ProtustrankaWithAdressOIB>
    <izvorni_sadrzaj>PAM društvo s ograničenom odgovornošću trgovinu i usluge, OIB 53312133594, Marijanska ulica/bb, 48000 Koprivnica</izvorni_sadrzaj>
    <derivirana_varijabla naziv="DomainObject.Predmet.ProtustrankaWithAdressOIB_1">PAM društvo s ograničenom odgovornošću trgovinu i usluge, OIB 53312133594, Marijanska ulica/bb, 48000 Koprivnica</derivirana_varijabla>
  </DomainObject.Predmet.ProtustrankaWithAdressOIB>
  <DomainObject.Predmet.ProtustrankaNazivFormated>
    <izvorni_sadrzaj>PAM društvo s ograničenom odgovornošću trgovinu i usluge</izvorni_sadrzaj>
    <derivirana_varijabla naziv="DomainObject.Predmet.ProtustrankaNazivFormated_1">PAM društvo s ograničenom odgovornošću trgovinu i usluge</derivirana_varijabla>
  </DomainObject.Predmet.ProtustrankaNazivFormated>
  <DomainObject.Predmet.ProtustrankaNazivFormatedOIB>
    <izvorni_sadrzaj>PAM društvo s ograničenom odgovornošću trgovinu i usluge, OIB 53312133594</izvorni_sadrzaj>
    <derivirana_varijabla naziv="DomainObject.Predmet.ProtustrankaNazivFormatedOIB_1">PAM društvo s ograničenom odgovornošću trgovinu i usluge, OIB 53312133594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6815.29</izvorni_sadrzaj>
    <derivirana_varijabla naziv="DomainObject.Predmet.TrenutnaVrijednost_1">6815.29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PAM društvo s ograničenom odgovornošću trgovinu i usluge</item>
    </izvorni_sadrzaj>
    <derivirana_varijabla naziv="DomainObject.Predmet.ProtuStrankaListFormated_1">
      <item>PAM društvo s ograničenom odgovornošću trgovinu i usluge</item>
    </derivirana_varijabla>
  </DomainObject.Predmet.ProtuStrankaListFormated>
  <DomainObject.Predmet.ProtuStrankaListFormatedOIB>
    <izvorni_sadrzaj>
      <item>PAM društvo s ograničenom odgovornošću trgovinu i usluge, OIB 53312133594</item>
    </izvorni_sadrzaj>
    <derivirana_varijabla naziv="DomainObject.Predmet.ProtuStrankaListFormatedOIB_1">
      <item>PAM društvo s ograničenom odgovornošću trgovinu i usluge, OIB 53312133594</item>
    </derivirana_varijabla>
  </DomainObject.Predmet.ProtuStrankaListFormatedOIB>
  <DomainObject.Predmet.ProtuStrankaListFormatedWithAdress>
    <izvorni_sadrzaj>
      <item>PAM društvo s ograničenom odgovornošću trgovinu i usluge, Marijanska ulica/bb, 48000 Koprivnica</item>
    </izvorni_sadrzaj>
    <derivirana_varijabla naziv="DomainObject.Predmet.ProtuStrankaListFormatedWithAdress_1">
      <item>PAM društvo s ograničenom odgovornošću trgovinu i usluge, Marijanska ulica/bb, 48000 Koprivnica</item>
    </derivirana_varijabla>
  </DomainObject.Predmet.ProtuStrankaListFormatedWithAdress>
  <DomainObject.Predmet.ProtuStrankaListFormatedWithAdressOIB>
    <izvorni_sadrzaj>
      <item>PAM društvo s ograničenom odgovornošću trgovinu i usluge, OIB 53312133594, Marijanska ulica/bb, 48000 Koprivnica</item>
    </izvorni_sadrzaj>
    <derivirana_varijabla naziv="DomainObject.Predmet.ProtuStrankaListFormatedWithAdressOIB_1">
      <item>PAM društvo s ograničenom odgovornošću trgovinu i usluge, OIB 53312133594, Marijanska ulica/bb, 48000 Koprivnica</item>
    </derivirana_varijabla>
  </DomainObject.Predmet.ProtuStrankaListFormatedWithAdressOIB>
  <DomainObject.Predmet.ProtuStrankaListNazivFormated>
    <izvorni_sadrzaj>
      <item>PAM društvo s ograničenom odgovornošću trgovinu i usluge</item>
    </izvorni_sadrzaj>
    <derivirana_varijabla naziv="DomainObject.Predmet.ProtuStrankaListNazivFormated_1">
      <item>PAM društvo s ograničenom odgovornošću trgovinu i usluge</item>
    </derivirana_varijabla>
  </DomainObject.Predmet.ProtuStrankaListNazivFormated>
  <DomainObject.Predmet.ProtuStrankaListNazivFormatedOIB>
    <izvorni_sadrzaj>
      <item>PAM društvo s ograničenom odgovornošću trgovinu i usluge, OIB 53312133594</item>
    </izvorni_sadrzaj>
    <derivirana_varijabla naziv="DomainObject.Predmet.ProtuStrankaListNazivFormatedOIB_1">
      <item>PAM društvo s ograničenom odgovornošću trgovinu i usluge, OIB 53312133594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PAM društvo s ograničenom odgovornošću trgovinu i usluge</izvorni_sadrzaj>
    <derivirana_varijabla naziv="DomainObject.Predmet.ProtustrankaIDrugi_1">PAM društvo s ograničenom odgovornošću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PAM društvo s ograničenom odgovornošću trgovinu i usluge, OIB 53312133594, Marijanska ulica/bb, 48000 Koprivnica</izvorni_sadrzaj>
    <derivirana_varijabla naziv="DomainObject.Predmet.ProtustrankaIDrugiAdressOIB_1">PAM društvo s ograničenom odgovornošću trgovinu i usluge, OIB 53312133594, Marijanska ulica/bb,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PAM društvo s ograničenom odgovornošću trgovinu i usluge</item>
      <item>Sudski registar</item>
    </izvorni_sadrzaj>
    <derivirana_varijabla naziv="DomainObject.Predmet.SudioniciListNaziv_1">
      <item>Financijska agencija</item>
      <item>PAM društvo s ograničenom odgovornošću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PAM društvo s ograničenom odgovornošću trgovinu i usluge, OIB 53312133594, Marijanska ulica/bb,48000 Koprivnica</item>
      <item>Sudski registar</item>
    </izvorni_sadrzaj>
    <derivirana_varijabla naziv="DomainObject.Predmet.SudioniciListAdressOIB_1">
      <item>Financijska agencija, OIB 85821130368, A. Cesarca 2,42000 Varaždin</item>
      <item>PAM društvo s ograničenom odgovornošću trgovinu i usluge, OIB 53312133594, Marijanska ulica/bb,48000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53312133594</item>
      <item>, OIB null</item>
    </izvorni_sadrzaj>
    <derivirana_varijabla naziv="DomainObject.Predmet.SudioniciListNazivOIB_1">
      <item>, OIB 85821130368</item>
      <item>, OIB 53312133594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876B7-A806-4B29-B50D-B76D1D976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2148</properties:Characters>
  <properties:Lines>51</properties:Lines>
  <properties:Paragraphs>15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2018-05-10T08:36:00Z</cp:lastPrinted>
  <dcterms:modified xmlns:xsi="http://www.w3.org/2001/XMLSchema-instance" xsi:type="dcterms:W3CDTF">2018-05-15T10:31:00Z</dcterms:modified>
  <cp:revision>137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