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79b13" w14:paraId="4779b13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116230">
        <w:t>204</w:t>
      </w:r>
      <w:r w:rsidR="00AA2FC4">
        <w:t>/</w:t>
      </w:r>
      <w:r w:rsidR="0019301D">
        <w:t>1</w:t>
      </w:r>
      <w:r w:rsidR="00AA2FC4">
        <w:t>8</w:t>
      </w:r>
      <w:r w:rsidR="00C675FC">
        <w:t>-</w:t>
      </w:r>
      <w:r w:rsidR="00374416">
        <w:t>7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2C6673">
        <w:t>4</w:t>
      </w:r>
      <w:r w:rsidR="000E039A">
        <w:t xml:space="preserve">. </w:t>
      </w:r>
      <w:r w:rsidR="002C6673">
        <w:t>rujna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116230">
        <w:t>NANO TECTUM j.</w:t>
      </w:r>
      <w:r w:rsidR="00116230" w:rsidRPr="00A56DCC">
        <w:t xml:space="preserve">d.o.o., </w:t>
      </w:r>
      <w:r w:rsidR="00116230">
        <w:t>Slivnica</w:t>
      </w:r>
      <w:r w:rsidR="00116230" w:rsidRPr="00A56DCC">
        <w:t xml:space="preserve">, </w:t>
      </w:r>
      <w:r w:rsidR="00116230">
        <w:t>Slivnica Ulica II 13/B</w:t>
      </w:r>
      <w:r w:rsidR="00116230" w:rsidRPr="00A56DCC">
        <w:t xml:space="preserve">, OIB: </w:t>
      </w:r>
      <w:r w:rsidR="00116230">
        <w:t>53554588809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2D207F" w:rsidP="006525A1" w:rsidR="006525A1" w:rsidRPr="00816C78">
      <w:pPr>
        <w:jc w:val="both"/>
      </w:pPr>
      <w:r>
        <w:t xml:space="preserve">Početak u </w:t>
      </w:r>
      <w:r w:rsidR="004C769B">
        <w:t>11</w:t>
      </w:r>
      <w:r w:rsidR="00076762">
        <w:t>,</w:t>
      </w:r>
      <w:r w:rsidR="004C769B">
        <w:t>4</w:t>
      </w:r>
      <w:r w:rsidR="00116230">
        <w:t>5</w:t>
      </w:r>
      <w:r w:rsidR="00E84861">
        <w:t xml:space="preserve"> </w:t>
      </w:r>
      <w:r w:rsidR="006525A1"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3A1240" w:rsidP="002C6673" w:rsidR="0042008B">
      <w:pPr>
        <w:jc w:val="both"/>
      </w:pPr>
      <w:r w:rsidRPr="00816C78">
        <w:t>Za stečajnog dužnika:</w:t>
      </w:r>
      <w:r>
        <w:t xml:space="preserve"> </w:t>
      </w:r>
      <w:r w:rsidR="0042008B">
        <w:t>punomoćnica Ana Buljan</w:t>
      </w:r>
    </w:p>
    <w:p w:rsidRDefault="002C6673" w:rsidP="002C6673" w:rsidR="002C6673" w:rsidRPr="00816C78">
      <w:pPr>
        <w:jc w:val="both"/>
      </w:pPr>
      <w:r w:rsidRPr="00816C78">
        <w:t xml:space="preserve">                                       </w:t>
      </w:r>
    </w:p>
    <w:p w:rsidRDefault="002C6673" w:rsidP="002C6673" w:rsidR="002C6673">
      <w:pPr>
        <w:jc w:val="both"/>
      </w:pPr>
      <w:r w:rsidRPr="00816C78">
        <w:t>Za predlagatelja</w:t>
      </w:r>
      <w:r>
        <w:t xml:space="preserve">:  </w:t>
      </w:r>
      <w:r w:rsidR="0042008B">
        <w:t>za RH Svetlana Barešić, zastupnica po zakonu RH</w:t>
      </w:r>
    </w:p>
    <w:p w:rsidRDefault="0042008B" w:rsidP="002C6673" w:rsidR="0042008B">
      <w:pPr>
        <w:jc w:val="both"/>
      </w:pPr>
    </w:p>
    <w:p w:rsidRDefault="0042008B" w:rsidP="002C6673" w:rsidR="002C6673">
      <w:pPr>
        <w:jc w:val="both"/>
      </w:pPr>
      <w:r>
        <w:t>Punomoćnica zastupnika po zakonu dužnika navodi da ovog trenutka nema pečatiranu punomoć te se istu obvezuje dostaviti u roku od 3 dana. Nadalje navodi da se zz nalazi u Njemačkoj na radu a da prema njenim saznanjima društvo nema imovinu, te se obavezuje dostaviti njegov prokazni popis imovine u roku od 15 dana.</w:t>
      </w:r>
    </w:p>
    <w:p w:rsidRDefault="00BE31FC" w:rsidP="00BE31FC" w:rsidR="00BE31FC">
      <w:pPr>
        <w:jc w:val="both"/>
      </w:pPr>
    </w:p>
    <w:p w:rsidRDefault="00BE31FC" w:rsidP="00BE31FC" w:rsidR="00BE31FC" w:rsidRPr="002C241F">
      <w:pPr>
        <w:jc w:val="both"/>
      </w:pPr>
      <w:r w:rsidRPr="002C241F">
        <w:t xml:space="preserve">Dovršeno u </w:t>
      </w:r>
      <w:r w:rsidR="0042008B">
        <w:t>12,00</w:t>
      </w:r>
      <w:r>
        <w:t xml:space="preserve"> sati</w:t>
      </w:r>
    </w:p>
    <w:p w:rsidRDefault="00BE31FC" w:rsidP="00BE31FC" w:rsidR="00BE31FC">
      <w:pPr>
        <w:jc w:val="both"/>
      </w:pPr>
    </w:p>
    <w:p w:rsidRDefault="00BE31FC" w:rsidP="00BE31FC" w:rsidR="00BE31FC" w:rsidRPr="002C241F">
      <w:pPr>
        <w:ind w:firstLine="708"/>
        <w:jc w:val="both"/>
      </w:pPr>
    </w:p>
    <w:p w:rsidRDefault="00BE31FC" w:rsidP="00BE31FC" w:rsidR="00BE31FC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BE31FC" w:rsidP="00BE31FC" w:rsidR="00BE31FC" w:rsidRPr="002C241F"/>
    <w:p w:rsidRDefault="00BE31FC" w:rsidP="00BE31FC" w:rsidR="00BE31FC" w:rsidRPr="002C241F">
      <w:pPr>
        <w:jc w:val="both"/>
      </w:pPr>
    </w:p>
    <w:p w:rsidRDefault="00BE31FC" w:rsidP="00BE31FC" w:rsidR="00BE31FC" w:rsidRPr="002C241F">
      <w:pPr>
        <w:jc w:val="both"/>
      </w:pPr>
    </w:p>
    <w:p w:rsidRDefault="00BE31FC" w:rsidP="00BE31FC" w:rsidR="00BE31FC">
      <w:pPr>
        <w:jc w:val="both"/>
      </w:pPr>
    </w:p>
    <w:p w:rsidRDefault="00BE31FC" w:rsidP="00BE31FC" w:rsidR="00BE31FC">
      <w:pPr>
        <w:jc w:val="both"/>
      </w:pPr>
    </w:p>
    <w:p w:rsidRDefault="00BE31FC" w:rsidP="00BE31FC" w:rsidR="00BE31FC">
      <w:pPr>
        <w:jc w:val="both"/>
      </w:pPr>
    </w:p>
    <w:p w:rsidRDefault="00A25693" w:rsidP="00BE31FC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008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116230">
      <w:t>204</w:t>
    </w:r>
    <w:r w:rsidR="00B80BDA">
      <w:t>/</w:t>
    </w:r>
    <w:r w:rsidR="00E84861">
      <w:t>20</w:t>
    </w:r>
    <w:r w:rsidR="000A0053">
      <w:t>1</w:t>
    </w:r>
    <w:r w:rsidR="00AA2FC4">
      <w:t>8</w:t>
    </w:r>
    <w:r w:rsidR="0074759D">
      <w:t>-</w:t>
    </w:r>
    <w:r w:rsidR="00374416">
      <w:t>7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21F3F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7CE1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16230"/>
    <w:rsid w:val="0012176C"/>
    <w:rsid w:val="0012442D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74416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008B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B5521"/>
    <w:rsid w:val="004C769B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57C0C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681"/>
    <w:rsid w:val="00E80174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21F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1F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1F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1F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1F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21F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1F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1F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1F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1F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rujna 2018.</izvorni_sadrzaj>
    <derivirana_varijabla naziv="DomainObject.StvarniPocetakDatum_1">4. rujna 2018.</derivirana_varijabla>
  </DomainObject.StvarniPocetakDatum>
  <DomainObject.StvarniZavrsetakDatum>
    <izvorni_sadrzaj>4. rujna 2018.</izvorni_sadrzaj>
    <derivirana_varijabla naziv="DomainObject.StvarniZavrsetakDatum_1">4. rujna 2018.</derivirana_varijabla>
  </DomainObject.StvarniZavrsetakDatum>
  <DomainObject.PlaniraniZavrsetakDatum>
    <izvorni_sadrzaj>4. rujna 2018.</izvorni_sadrzaj>
    <derivirana_varijabla naziv="DomainObject.PlaniraniZavrsetakDatum_1">4. rujna 2018.</derivirana_varijabla>
  </DomainObject.PlaniraniZavrsetakDatum>
  <DomainObject.PlaniraniPocetakDatum>
    <izvorni_sadrzaj>4. rujna 2018.</izvorni_sadrzaj>
    <derivirana_varijabla naziv="DomainObject.PlaniraniPocetakDatum_1">4. rujna 2018.</derivirana_varijabla>
  </DomainObject.PlaniraniPocetakDatum>
  <DomainObject.StvarniPocetakVrijeme>
    <izvorni_sadrzaj>11:45</izvorni_sadrzaj>
    <derivirana_varijabla naziv="DomainObject.StvarniPocetakVrijeme_1">11:45</derivirana_varijabla>
  </DomainObject.StvarniPocetakVrijeme>
  <DomainObject.StvarniZavrsetakVrijeme>
    <izvorni_sadrzaj>12:00</izvorni_sadrzaj>
    <derivirana_varijabla naziv="DomainObject.StvarniZavrsetakVrijeme_1">12:00</derivirana_varijabla>
  </DomainObject.StvarniZavrsetakVrijeme>
  <DomainObject.PlaniraniZavrsetakVrijeme>
    <izvorni_sadrzaj>11:50</izvorni_sadrzaj>
    <derivirana_varijabla naziv="DomainObject.PlaniraniZavrsetakVrijeme_1">11:50</derivirana_varijabla>
  </DomainObject.PlaniraniZavrsetakVrijeme>
  <DomainObject.PlaniraniPocetakVrijeme>
    <izvorni_sadrzaj>11:45</izvorni_sadrzaj>
    <derivirana_varijabla naziv="DomainObject.PlaniraniPocetakVrijeme_1">11:45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rujna 2018.</izvorni_sadrzaj>
    <derivirana_varijabla naziv="DomainObject.Zapisnik.DatumKreiranja_1">4.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St-204/2018-9</izvorni_sadrzaj>
    <derivirana_varijabla naziv="DomainObject.Zapisnik.Oznaka_1">St-204/2018-9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St-204/2018</izvorni_sadrzaj>
    <derivirana_varijabla naziv="DomainObject.Predmet.OznakaBroj_1">St-204/2018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NANO TECTUM j.d.o.o. za  trgovinu, proizvodnju i usluge</izvorni_sadrzaj>
    <derivirana_varijabla naziv="DomainObject.Predmet.ProtustrankaFormated_1">  NANO TECTUM j.d.o.o. za  trgovinu, proizvodnju i usluge</derivirana_varijabla>
  </DomainObject.Predmet.ProtustrankaFormated>
  <DomainObject.Predmet.ProtustrankaFormatedOIB>
    <izvorni_sadrzaj>  NANO TECTUM j.d.o.o. za  trgovinu, proizvodnju i usluge, OIB 53554588809</izvorni_sadrzaj>
    <derivirana_varijabla naziv="DomainObject.Predmet.ProtustrankaFormatedOIB_1">  NANO TECTUM j.d.o.o. za  trgovinu, proizvodnju i usluge, OIB 53554588809</derivirana_varijabla>
  </DomainObject.Predmet.ProtustrankaFormatedOIB>
  <DomainObject.Predmet.ProtustrankaFormatedWithAdress>
    <izvorni_sadrzaj> NANO TECTUM j.d.o.o. za  trgovinu, proizvodnju i usluge, Slivnica Ulica II 13/B, 23242 Slivnica</izvorni_sadrzaj>
    <derivirana_varijabla naziv="DomainObject.Predmet.ProtustrankaFormatedWithAdress_1"> NANO TECTUM j.d.o.o. za  trgovinu, proizvodnju i usluge, Slivnica Ulica II 13/B, 23242 Slivnica</derivirana_varijabla>
  </DomainObject.Predmet.ProtustrankaFormatedWithAdress>
  <DomainObject.Predmet.ProtustrankaFormatedWithAdressOIB>
    <izvorni_sadrzaj> NANO TECTUM j.d.o.o. za  trgovinu, proizvodnju i usluge, OIB 53554588809, Slivnica Ulica II 13/B, 23242 Slivnica</izvorni_sadrzaj>
    <derivirana_varijabla naziv="DomainObject.Predmet.ProtustrankaFormatedWithAdressOIB_1"> NANO TECTUM j.d.o.o. za  trgovinu, proizvodnju i usluge, OIB 53554588809, Slivnica Ulica II 13/B, 23242 Slivnica</derivirana_varijabla>
  </DomainObject.Predmet.ProtustrankaFormatedWithAdressOIB>
  <DomainObject.Predmet.ProtustrankaWithAdress>
    <izvorni_sadrzaj>NANO TECTUM j.d.o.o. za  trgovinu, proizvodnju i usluge Slivnica Ulica II 13/B, 23242 Slivnica</izvorni_sadrzaj>
    <derivirana_varijabla naziv="DomainObject.Predmet.ProtustrankaWithAdress_1">NANO TECTUM j.d.o.o. za  trgovinu, proizvodnju i usluge Slivnica Ulica II 13/B, 23242 Slivnica</derivirana_varijabla>
  </DomainObject.Predmet.ProtustrankaWithAdress>
  <DomainObject.Predmet.ProtustrankaWithAdressOIB>
    <izvorni_sadrzaj>NANO TECTUM j.d.o.o. za  trgovinu, proizvodnju i usluge, OIB 53554588809, Slivnica Ulica II 13/B, 23242 Slivnica</izvorni_sadrzaj>
    <derivirana_varijabla naziv="DomainObject.Predmet.ProtustrankaWithAdressOIB_1">NANO TECTUM j.d.o.o. za  trgovinu, proizvodnju i usluge, OIB 53554588809, Slivnica Ulica II 13/B, 23242 Slivnica</derivirana_varijabla>
  </DomainObject.Predmet.ProtustrankaWithAdressOIB>
  <DomainObject.Predmet.ProtustrankaNazivFormated>
    <izvorni_sadrzaj>NANO TECTUM j.d.o.o. za  trgovinu, proizvodnju i usluge</izvorni_sadrzaj>
    <derivirana_varijabla naziv="DomainObject.Predmet.ProtustrankaNazivFormated_1">NANO TECTUM j.d.o.o. za  trgovinu, proizvodnju i usluge</derivirana_varijabla>
  </DomainObject.Predmet.ProtustrankaNazivFormated>
  <DomainObject.Predmet.ProtustrankaNazivFormatedOIB>
    <izvorni_sadrzaj>NANO TECTUM j.d.o.o. za  trgovinu, proizvodnju i usluge, OIB 53554588809</izvorni_sadrzaj>
    <derivirana_varijabla naziv="DomainObject.Predmet.ProtustrankaNazivFormatedOIB_1">NANO TECTUM j.d.o.o. za  trgovinu, proizvodnju i usluge, OIB 53554588809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NANO TECTUM j.d.o.o. za  trgovinu, proizvodnju i usluge</item>
    </izvorni_sadrzaj>
    <derivirana_varijabla naziv="DomainObject.Predmet.ProtuStrankaListFormated_1">
      <item>NANO TECTUM j.d.o.o. za  trgovinu, proizvodnju i usluge</item>
    </derivirana_varijabla>
  </DomainObject.Predmet.ProtuStrankaListFormated>
  <DomainObject.Predmet.ProtuStrankaListFormatedOIB>
    <izvorni_sadrzaj>
      <item>NANO TECTUM j.d.o.o. za  trgovinu, proizvodnju i usluge, OIB 53554588809</item>
    </izvorni_sadrzaj>
    <derivirana_varijabla naziv="DomainObject.Predmet.ProtuStrankaListFormatedOIB_1">
      <item>NANO TECTUM j.d.o.o. za  trgovinu, proizvodnju i usluge, OIB 53554588809</item>
    </derivirana_varijabla>
  </DomainObject.Predmet.ProtuStrankaListFormatedOIB>
  <DomainObject.Predmet.ProtuStrankaListFormatedWithAdress>
    <izvorni_sadrzaj>
      <item>NANO TECTUM j.d.o.o. za  trgovinu, proizvodnju i usluge, Slivnica Ulica II 13/B, 23242 Slivnica</item>
    </izvorni_sadrzaj>
    <derivirana_varijabla naziv="DomainObject.Predmet.ProtuStrankaListFormatedWithAdress_1">
      <item>NANO TECTUM j.d.o.o. za  trgovinu, proizvodnju i usluge, Slivnica Ulica II 13/B, 23242 Slivnica</item>
    </derivirana_varijabla>
  </DomainObject.Predmet.ProtuStrankaListFormatedWithAdress>
  <DomainObject.Predmet.ProtuStrankaListFormatedWithAdressOIB>
    <izvorni_sadrzaj>
      <item>NANO TECTUM j.d.o.o. za  trgovinu, proizvodnju i usluge, OIB 53554588809, Slivnica Ulica II 13/B, 23242 Slivnica</item>
    </izvorni_sadrzaj>
    <derivirana_varijabla naziv="DomainObject.Predmet.ProtuStrankaListFormatedWithAdressOIB_1">
      <item>NANO TECTUM j.d.o.o. za  trgovinu, proizvodnju i usluge, OIB 53554588809, Slivnica Ulica II 13/B, 23242 Slivnica</item>
    </derivirana_varijabla>
  </DomainObject.Predmet.ProtuStrankaListFormatedWithAdressOIB>
  <DomainObject.Predmet.ProtuStrankaListNazivFormated>
    <izvorni_sadrzaj>
      <item>NANO TECTUM j.d.o.o. za  trgovinu, proizvodnju i usluge</item>
    </izvorni_sadrzaj>
    <derivirana_varijabla naziv="DomainObject.Predmet.ProtuStrankaListNazivFormated_1">
      <item>NANO TECTUM j.d.o.o. za  trgovinu, proizvodnju i usluge</item>
    </derivirana_varijabla>
  </DomainObject.Predmet.ProtuStrankaListNazivFormated>
  <DomainObject.Predmet.ProtuStrankaListNazivFormatedOIB>
    <izvorni_sadrzaj>
      <item>NANO TECTUM j.d.o.o. za  trgovinu, proizvodnju i usluge, OIB 53554588809</item>
    </izvorni_sadrzaj>
    <derivirana_varijabla naziv="DomainObject.Predmet.ProtuStrankaListNazivFormatedOIB_1">
      <item>NANO TECTUM j.d.o.o. za  trgovinu, proizvodnju i usluge, OIB 53554588809</item>
    </derivirana_varijabla>
  </DomainObject.Predmet.ProtuStrankaListNazivFormatedOIB>
  <DomainObject.Predmet.OstaliListFormated>
    <izvorni_sadrzaj>
      <item>Josip Grgin</item>
    </izvorni_sadrzaj>
    <derivirana_varijabla naziv="DomainObject.Predmet.OstaliListFormated_1">
      <item>Josip Grgin</item>
    </derivirana_varijabla>
  </DomainObject.Predmet.OstaliListFormated>
  <DomainObject.Predmet.OstaliListFormatedOIB>
    <izvorni_sadrzaj>
      <item>Josip Grgin, OIB 68386722966</item>
    </izvorni_sadrzaj>
    <derivirana_varijabla naziv="DomainObject.Predmet.OstaliListFormatedOIB_1">
      <item>Josip Grgin, OIB 68386722966</item>
    </derivirana_varijabla>
  </DomainObject.Predmet.OstaliListFormatedOIB>
  <DomainObject.Predmet.OstaliListFormatedWithAdress>
    <izvorni_sadrzaj>
      <item>Josip Grgin, SLIVNICA ULICA II 13 B (ranije: SLIVNICA, SLIVNICA DONJA, 12), 23242 Slivnica</item>
    </izvorni_sadrzaj>
    <derivirana_varijabla naziv="DomainObject.Predmet.OstaliListFormatedWithAdress_1">
      <item>Josip Grgin, SLIVNICA ULICA II 13 B (ranije: SLIVNICA, SLIVNICA DONJA, 12), 23242 Slivnica</item>
    </derivirana_varijabla>
  </DomainObject.Predmet.OstaliListFormatedWithAdress>
  <DomainObject.Predmet.OstaliListFormatedWithAdressOIB>
    <izvorni_sadrzaj>
      <item>Josip Grgin, OIB 68386722966, SLIVNICA ULICA II 13 B (ranije: SLIVNICA, SLIVNICA DONJA, 12), 23242 Slivnica</item>
    </izvorni_sadrzaj>
    <derivirana_varijabla naziv="DomainObject.Predmet.OstaliListFormatedWithAdressOIB_1">
      <item>Josip Grgin, OIB 68386722966, SLIVNICA ULICA II 13 B (ranije: SLIVNICA, SLIVNICA DONJA, 12), 23242 Slivnica</item>
    </derivirana_varijabla>
  </DomainObject.Predmet.OstaliListFormatedWithAdressOIB>
  <DomainObject.Predmet.OstaliListNazivFormated>
    <izvorni_sadrzaj>
      <item>Josip Grgin</item>
    </izvorni_sadrzaj>
    <derivirana_varijabla naziv="DomainObject.Predmet.OstaliListNazivFormated_1">
      <item>Josip Grgin</item>
    </derivirana_varijabla>
  </DomainObject.Predmet.OstaliListNazivFormated>
  <DomainObject.Predmet.OstaliListNazivFormatedOIB>
    <izvorni_sadrzaj>
      <item>Josip Grgin, OIB 68386722966</item>
    </izvorni_sadrzaj>
    <derivirana_varijabla naziv="DomainObject.Predmet.OstaliListNazivFormatedOIB_1">
      <item>Josip Grgin, OIB 68386722966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>St-204/2018-9</izvorni_sadrzaj>
    <derivirana_varijabla naziv="DomainObject.PoslovniBrojDokumenta_1">St-204/2018-9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NANO TECTUM j.d.o.o. za  trgovinu, proizvodnju i usluge</izvorni_sadrzaj>
    <derivirana_varijabla naziv="DomainObject.Predmet.ProtustrankaIDrugi_1">NANO TECTUM j.d.o.o. za  trgovinu,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NANO TECTUM j.d.o.o. za  trgovinu, proizvodnju i usluge, OIB 53554588809, Slivnica Ulica II 13/B, 23242 Slivnica</izvorni_sadrzaj>
    <derivirana_varijabla naziv="DomainObject.Predmet.ProtustrankaIDrugiAdressOIB_1">NANO TECTUM j.d.o.o. za  trgovinu, proizvodnju i usluge, OIB 53554588809, Slivnica Ulica II 13/B, 23242 Slivnica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NANO TECTUM j.d.o.o. za  trgovinu, proizvodnju i usluge</item>
      <item>FINA</item>
      <item>Josip Grgin</item>
    </izvorni_sadrzaj>
    <derivirana_varijabla naziv="DomainObject.Predmet.SudioniciListNaziv_1">
      <item>NANO TECTUM j.d.o.o. za  trgovinu, proizvodnju i usluge</item>
      <item>FINA</item>
      <item>Josip Grgin</item>
    </derivirana_varijabla>
  </DomainObject.Predmet.SudioniciListNaziv>
  <DomainObject.Predmet.SudioniciListAdressOIB>
    <izvorni_sadrzaj>
      <item>NANO TECTUM j.d.o.o. za  trgovinu, proizvodnju i usluge, OIB 53554588809, Slivnica Ulica II 13/B,23242 Slivnica</item>
      <item>FINA, OIB 85821130368</item>
      <item>Josip Grgin, OIB 68386722966, SLIVNICA ULICA II 13 B (ranije: SLIVNICA, SLIVNICA DONJA, 12),23242 Slivnica</item>
    </izvorni_sadrzaj>
    <derivirana_varijabla naziv="DomainObject.Predmet.SudioniciListAdressOIB_1">
      <item>NANO TECTUM j.d.o.o. za  trgovinu, proizvodnju i usluge, OIB 53554588809, Slivnica Ulica II 13/B,23242 Slivnica</item>
      <item>FINA, OIB 85821130368</item>
      <item>Josip Grgin, OIB 68386722966, SLIVNICA ULICA II 13 B (ranije: SLIVNICA, SLIVNICA DONJA, 12),23242 Slivnica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53554588809</item>
      <item>, OIB 85821130368</item>
      <item>, OIB 68386722966</item>
    </izvorni_sadrzaj>
    <derivirana_varijabla naziv="DomainObject.Predmet.SudioniciListNazivOIB_1">
      <item>, OIB 53554588809</item>
      <item>, OIB 85821130368</item>
      <item>, OIB 68386722966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158</properties:Words>
  <properties:Characters>841</properties:Characters>
  <properties:Lines>40</properties:Lines>
  <properties:Paragraphs>14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2018-09-03T12:37:00Z</dcterms:created>
  <dc:creator>Ardena Bajlo</dc:creator>
  <cp:lastModifiedBy>Ante Rubelj</cp:lastModifiedBy>
  <cp:lastPrinted>2018-05-24T06:40:00Z</cp:lastPrinted>
  <dcterms:modified xmlns:xsi="http://www.w3.org/2001/XMLSchema-instance" xsi:type="dcterms:W3CDTF">2018-09-04T12:49:00Z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St-204/2018-9 / Zapisnik - Ročište radi izjašnjenja o prijedlogu za otvaranje steč.post (1 St-204-2018-povodom prijedloga za otvaranje stečaja-4.9.18.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