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e072" w14:paraId="71ce07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52B2F">
        <w:t>5133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52B2F">
        <w:t>KORNI d.o.o., Zagreb, Ilica 209, OIB: 96470231164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52B2F">
        <w:t>KORNI d.o.o., Zagreb, Ilica 209, OIB: 96470231164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652B2F">
        <w:t>14,20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52B2F">
        <w:t>Goran Jujnović, Lučić, Zagreb, Strojarska cesta 20/XXII, OIB: 62461289936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652B2F">
        <w:t>KORNI d.o.o., Zagreb, Ilica 209, OIB: 96470231164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52B2F">
        <w:t>KORNI d.o.o., Zagreb, Ilica 209, OIB: 96470231164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52B2F">
        <w:t>KORNI d.o.o., Zagreb, Ilica 209, OIB: 96470231164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46FC3">
        <w:t>51</w:t>
      </w:r>
      <w:r w:rsidR="00652B2F">
        <w:t>33</w:t>
      </w:r>
      <w:r w:rsidR="00B0604A">
        <w:t>/16</w:t>
      </w:r>
      <w:r>
        <w:t xml:space="preserve"> od </w:t>
      </w:r>
      <w:r w:rsidR="00652B2F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>Iz podneska FINA-e od 2</w:t>
      </w:r>
      <w:r w:rsidR="00652B2F">
        <w:t>5</w:t>
      </w:r>
      <w:r>
        <w:t xml:space="preserve">. listopada 2017. proizlazi da dužnik na dan </w:t>
      </w:r>
      <w:r w:rsidR="00652B2F">
        <w:t>1. rujna</w:t>
      </w:r>
      <w:r>
        <w:t xml:space="preserve"> 2015. ima neizvršene osnove za plaćanje u  neprekinutom razdoblju od </w:t>
      </w:r>
      <w:r w:rsidR="00652B2F">
        <w:t>281</w:t>
      </w:r>
      <w:r>
        <w:t xml:space="preserve"> dan u ukupnom iznosu od </w:t>
      </w:r>
      <w:r w:rsidR="00652B2F">
        <w:t>145.640,44</w:t>
      </w:r>
      <w:r>
        <w:t xml:space="preserve"> kn (list </w:t>
      </w:r>
      <w:r w:rsidR="00652B2F">
        <w:t>10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 xml:space="preserve">Iz sustava e-Blokade proizlazi da je ukupan nenaplaćeni iznos obveza na dan 7. svibnja 2018. po svim neizvršenim osnovama za plaćanje na računu dužnika </w:t>
      </w:r>
      <w:r w:rsidR="00652B2F">
        <w:t>587.033,26</w:t>
      </w:r>
      <w:r>
        <w:t xml:space="preserve"> kn, a početak blokade računa traje od 25. </w:t>
      </w:r>
      <w:r w:rsidR="00652B2F">
        <w:t>studenog 2014.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652B2F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652B2F">
        <w:t>Centra za vozila Hrvatske</w:t>
      </w:r>
      <w:r>
        <w:t xml:space="preserve"> od </w:t>
      </w:r>
      <w:r w:rsidR="00652B2F">
        <w:t>24. siječnja 2018</w:t>
      </w:r>
      <w:r>
        <w:t>. proizlazi da</w:t>
      </w:r>
      <w:r w:rsidR="00652B2F">
        <w:t xml:space="preserve"> je</w:t>
      </w:r>
      <w:r>
        <w:t xml:space="preserve"> dužnik </w:t>
      </w:r>
      <w:r w:rsidR="00346FC3">
        <w:t xml:space="preserve">evidentiran kao </w:t>
      </w:r>
      <w:r>
        <w:t>vlasnik</w:t>
      </w:r>
      <w:r w:rsidR="00652B2F">
        <w:t xml:space="preserve"> dva teretna, odjavljena </w:t>
      </w:r>
      <w:r>
        <w:t>vozila</w:t>
      </w:r>
      <w:r w:rsidR="00652B2F">
        <w:t xml:space="preserve"> </w:t>
      </w:r>
      <w:r>
        <w:t xml:space="preserve">(list </w:t>
      </w:r>
      <w:r w:rsidR="00652B2F">
        <w:t>17</w:t>
      </w:r>
      <w:r>
        <w:t xml:space="preserve"> spisa).</w:t>
      </w:r>
    </w:p>
    <w:p w:rsidRDefault="00652B2F" w:rsidP="00040BD4" w:rsidR="00652B2F">
      <w:pPr>
        <w:ind w:firstLine="708"/>
        <w:jc w:val="both"/>
      </w:pPr>
    </w:p>
    <w:p w:rsidRDefault="00652B2F" w:rsidP="00040BD4" w:rsidR="00652B2F">
      <w:pPr>
        <w:ind w:firstLine="708"/>
        <w:jc w:val="both"/>
      </w:pPr>
      <w:r>
        <w:t>Iz izvješća privremenog stečajnog upravitelja proizlazi da imovina dužnika nije dovoljna za namirenje predvidivih troškova postupka, pa da se pozove vjerovnike na uplatu predujma u iznosu od 46.625,00 kn (list 23 do 28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52B2F">
        <w:t>KORNI d.o.o., Zagreb, Ilica 209, OIB: 96470231164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652B2F">
        <w:t>33</w:t>
      </w:r>
      <w:r w:rsidR="00B0604A">
        <w:t>/16</w:t>
      </w:r>
      <w:r>
        <w:t xml:space="preserve"> od </w:t>
      </w:r>
      <w:r w:rsidR="00652B2F">
        <w:t>6.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52B2F">
        <w:t>39.625,00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52B2F">
        <w:t>6.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5B2726" w:rsidP="00410421" w:rsidR="005B2726"/>
    <w:p w:rsidRDefault="005B2726" w:rsidP="00410421" w:rsidR="005B2726"/>
    <w:p w:rsidRDefault="005B2726" w:rsidP="00410421" w:rsidR="005B2726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E8B" w:rsidR="00DB4E8B">
      <w:r>
        <w:separator/>
      </w:r>
    </w:p>
  </w:endnote>
  <w:endnote w:id="0" w:type="continuationSeparator">
    <w:p w:rsidRDefault="00DB4E8B" w:rsidR="00DB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E8B" w:rsidR="00DB4E8B">
      <w:r>
        <w:separator/>
      </w:r>
    </w:p>
  </w:footnote>
  <w:footnote w:id="0" w:type="continuationSeparator">
    <w:p w:rsidRDefault="00DB4E8B" w:rsidR="00DB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7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52B2F">
      <w:t>5133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B2726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2B2F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B4E8B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St-5133/2016</izvorni_sadrzaj>
    <derivirana_varijabla naziv="DomainObject.Predmet.OznakaBroj_1">St-5133/2016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KORNI d.o.o. zastupanog po punomoćniku Filip Majcen</izvorni_sadrzaj>
    <derivirana_varijabla naziv="DomainObject.Predmet.ProtustrankaFormated_1">  KORNI d.o.o. zastupanog po punomoćniku Filip Majcen</derivirana_varijabla>
  </DomainObject.Predmet.ProtustrankaFormated>
  <DomainObject.Predmet.ProtustrankaFormatedOIB>
    <izvorni_sadrzaj>  KORNI d.o.o., OIB 96470231164 zastupanog po punomoćniku Filip Majcen</izvorni_sadrzaj>
    <derivirana_varijabla naziv="DomainObject.Predmet.ProtustrankaFormatedOIB_1">  KORNI d.o.o., OIB 96470231164 zastupanog po punomoćniku Filip Majcen</derivirana_varijabla>
  </DomainObject.Predmet.ProtustrankaFormatedOIB>
  <DomainObject.Predmet.ProtustrankaFormatedWithAdress>
    <izvorni_sadrzaj> KORNI d.o.o., Ilica 209, 10000 Zagreb zastupanog po punomoćniku Filip Majcen</izvorni_sadrzaj>
    <derivirana_varijabla naziv="DomainObject.Predmet.ProtustrankaFormatedWithAdress_1"> KORNI d.o.o., Ilica 209, 10000 Zagreb zastupanog po punomoćniku Filip Majcen</derivirana_varijabla>
  </DomainObject.Predmet.ProtustrankaFormatedWithAdress>
  <DomainObject.Predmet.ProtustrankaFormatedWithAdressOIB>
    <izvorni_sadrzaj> KORNI d.o.o., OIB 96470231164, Ilica 209, 10000 Zagreb zastupanog po punomoćniku Filip Majcen</izvorni_sadrzaj>
    <derivirana_varijabla naziv="DomainObject.Predmet.ProtustrankaFormatedWithAdressOIB_1"> KORNI d.o.o., OIB 96470231164, Ilica 209, 10000 Zagreb zastupanog po punomoćniku Filip Majcen</derivirana_varijabla>
  </DomainObject.Predmet.ProtustrankaFormatedWithAdressOIB>
  <DomainObject.Predmet.ProtustrankaWithAdress>
    <izvorni_sadrzaj>KORNI d.o.o. Ilica 209, 10000 Zagreb</izvorni_sadrzaj>
    <derivirana_varijabla naziv="DomainObject.Predmet.ProtustrankaWithAdress_1">KORNI d.o.o. Ilica 209, 10000 Zagreb</derivirana_varijabla>
  </DomainObject.Predmet.ProtustrankaWithAdress>
  <DomainObject.Predmet.ProtustrankaWithAdressOIB>
    <izvorni_sadrzaj>KORNI d.o.o., OIB 96470231164, Ilica 209, 10000 Zagreb</izvorni_sadrzaj>
    <derivirana_varijabla naziv="DomainObject.Predmet.ProtustrankaWithAdressOIB_1">KORNI d.o.o., OIB 96470231164, Ilica 209, 10000 Zagreb</derivirana_varijabla>
  </DomainObject.Predmet.ProtustrankaWithAdressOIB>
  <DomainObject.Predmet.ProtustrankaNazivFormated>
    <izvorni_sadrzaj>KORNI d.o.o.</izvorni_sadrzaj>
    <derivirana_varijabla naziv="DomainObject.Predmet.ProtustrankaNazivFormated_1">KORNI d.o.o.</derivirana_varijabla>
  </DomainObject.Predmet.ProtustrankaNazivFormated>
  <DomainObject.Predmet.ProtustrankaNazivFormatedOIB>
    <izvorni_sadrzaj>KORNI d.o.o., OIB 96470231164</izvorni_sadrzaj>
    <derivirana_varijabla naziv="DomainObject.Predmet.ProtustrankaNazivFormatedOIB_1">KORNI d.o.o., OIB 96470231164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d.o.o. zastupanog po punomoćniku Filip Majcen</item>
    </izvorni_sadrzaj>
    <derivirana_varijabla naziv="DomainObject.Predmet.ProtuStrankaListFormated_1">
      <item>KORNI d.o.o. zastupanog po punomoćniku Filip Majcen</item>
    </derivirana_varijabla>
  </DomainObject.Predmet.ProtuStrankaListFormated>
  <DomainObject.Predmet.ProtuStrankaListFormatedOIB>
    <izvorni_sadrzaj>
      <item>KORNI d.o.o., OIB 96470231164 zastupanog po punomoćniku Filip Majcen</item>
    </izvorni_sadrzaj>
    <derivirana_varijabla naziv="DomainObject.Predmet.ProtuStrankaListFormatedOIB_1">
      <item>KORNI d.o.o., OIB 96470231164 zastupanog po punomoćniku Filip Majcen</item>
    </derivirana_varijabla>
  </DomainObject.Predmet.ProtuStrankaListFormatedOIB>
  <DomainObject.Predmet.ProtuStrankaListFormatedWithAdress>
    <izvorni_sadrzaj>
      <item>KORNI d.o.o., Ilica 209, 10000 Zagreb zastupanog po punomoćniku Filip Majcen</item>
    </izvorni_sadrzaj>
    <derivirana_varijabla naziv="DomainObject.Predmet.ProtuStrankaListFormatedWithAdress_1">
      <item>KORNI d.o.o., Ilica 209, 10000 Zagreb zastupanog po punomoćniku Filip Majcen</item>
    </derivirana_varijabla>
  </DomainObject.Predmet.ProtuStrankaListFormatedWithAdress>
  <DomainObject.Predmet.ProtuStrankaListFormatedWithAdressOIB>
    <izvorni_sadrzaj>
      <item>KORNI d.o.o., OIB 96470231164, Ilica 209, 10000 Zagreb zastupanog po punomoćniku Filip Majcen</item>
    </izvorni_sadrzaj>
    <derivirana_varijabla naziv="DomainObject.Predmet.ProtuStrankaListFormatedWithAdressOIB_1">
      <item>KORNI d.o.o., OIB 96470231164, Ilica 209, 10000 Zagreb zastupanog po punomoćniku Filip Majcen</item>
    </derivirana_varijabla>
  </DomainObject.Predmet.ProtuStrankaListFormatedWithAdressOIB>
  <DomainObject.Predmet.ProtuStrankaListNazivFormated>
    <izvorni_sadrzaj>
      <item>KORNI d.o.o.</item>
    </izvorni_sadrzaj>
    <derivirana_varijabla naziv="DomainObject.Predmet.ProtuStrankaListNazivFormated_1">
      <item>KORNI d.o.o.</item>
    </derivirana_varijabla>
  </DomainObject.Predmet.ProtuStrankaListNazivFormated>
  <DomainObject.Predmet.ProtuStrankaListNazivFormatedOIB>
    <izvorni_sadrzaj>
      <item>KORNI d.o.o., OIB 96470231164</item>
    </izvorni_sadrzaj>
    <derivirana_varijabla naziv="DomainObject.Predmet.ProtuStrankaListNazivFormatedOIB_1">
      <item>KORNI d.o.o., OIB 96470231164</item>
    </derivirana_varijabla>
  </DomainObject.Predmet.ProtuStrankaListNazivFormatedOIB>
  <DomainObject.Predmet.OstaliListFormated>
    <izvorni_sadrzaj>
      <item>Filip Majcen punomoćnik sudionika u postupku KORNI d.o.o.</item>
    </izvorni_sadrzaj>
    <derivirana_varijabla naziv="DomainObject.Predmet.OstaliListFormated_1">
      <item>Filip Majcen punomoćnik sudionika u postupku KORNI d.o.o.</item>
    </derivirana_varijabla>
  </DomainObject.Predmet.OstaliListFormated>
  <DomainObject.Predmet.OstaliListFormatedOIB>
    <izvorni_sadrzaj>
      <item>Filip Majcen, OIB 19042962255 punomoćnik sudionika u postupku KORNI d.o.o.</item>
    </izvorni_sadrzaj>
    <derivirana_varijabla naziv="DomainObject.Predmet.OstaliListFormatedOIB_1">
      <item>Filip Majcen, OIB 19042962255 punomoćnik sudionika u postupku KORNI d.o.o.</item>
    </derivirana_varijabla>
  </DomainObject.Predmet.OstaliListFormatedOIB>
  <DomainObject.Predmet.OstaliListFormatedWithAdress>
    <izvorni_sadrzaj>
      <item>Filip Majcen, Ilica 209, 10000 Zagreb punomoćnik sudionika u postupku KORNI d.o.o.</item>
    </izvorni_sadrzaj>
    <derivirana_varijabla naziv="DomainObject.Predmet.OstaliListFormatedWithAdress_1">
      <item>Filip Majcen, Ilica 209, 10000 Zagreb punomoćnik sudionika u postupku KORNI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d.o.o.</item>
    </izvorni_sadrzaj>
    <derivirana_varijabla naziv="DomainObject.Predmet.OstaliListFormatedWithAdressOIB_1">
      <item>Filip Majcen, OIB 19042962255, Ilica 209, 10000 Zagreb punomoćnik sudionika u postupku KORNI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d.o.o.</izvorni_sadrzaj>
    <derivirana_varijabla naziv="DomainObject.Predmet.ProtustrankaIDrugi_1">KORNI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d.o.o., OIB 96470231164, Ilica 209, 10000 Zagreb</izvorni_sadrzaj>
    <derivirana_varijabla naziv="DomainObject.Predmet.ProtustrankaIDrugiAdressOIB_1">KORNI d.o.o., OIB 96470231164,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 d.o.o.</item>
      <item>Filip Majcen</item>
    </izvorni_sadrzaj>
    <derivirana_varijabla naziv="DomainObject.Predmet.SudioniciListNaziv_1">
      <item>FINA Regionalni centar Zagreb</item>
      <item>KORNI d.o.o.</item>
      <item>Filip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 d.o.o., OIB 96470231164, Ilica 209,10000 Zagreb</item>
      <item>Filip Majcen, OIB 19042962255, Ilica 209,10000 Zagreb</item>
    </izvorni_sadrzaj>
    <derivirana_varijabla naziv="DomainObject.Predmet.SudioniciListAdressOIB_1">
      <item>FINA Regionalni centar Zagreb, OIB 85821130368, Trg svibanjskih žrtava 1995. 1,10000 Zagreb</item>
      <item>KORNI d.o.o., OIB 96470231164,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96470231164</item>
      <item>, OIB 19042962255</item>
    </izvorni_sadrzaj>
    <derivirana_varijabla naziv="DomainObject.Predmet.SudioniciListNazivOIB_1">
      <item>, OIB 85821130368</item>
      <item>, OIB 96470231164</item>
      <item>, OIB 19042962255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642</properties:Words>
  <properties:Characters>3347</properties:Characters>
  <properties:Lines>103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2018-05-07T12:09:00Z</dcterms:created>
  <dc:creator>Korisnik</dc:creator>
  <cp:lastModifiedBy>Draženka Prpić</cp:lastModifiedBy>
  <cp:lastPrinted>2018-05-07T12:10:00Z</cp:lastPrinted>
  <dcterms:modified xmlns:xsi="http://www.w3.org/2001/XMLSchema-instance" xsi:type="dcterms:W3CDTF">2018-05-07T12:10:00Z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-KORNI-St-5133-16.docx)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