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35183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35183">
              <w:rPr>
                <w:noProof/>
              </w:rPr>
              <w:t>5</w:t>
            </w:r>
            <w:r w:rsidR="00423CEA">
              <w:rPr>
                <w:noProof/>
              </w:rPr>
              <w:t>3</w:t>
            </w:r>
            <w:r w:rsidR="00ED0970">
              <w:rPr>
                <w:noProof/>
              </w:rPr>
              <w:t>/2019-</w:t>
            </w:r>
            <w:r w:rsidR="00423CEA">
              <w:rPr>
                <w:noProof/>
              </w:rPr>
              <w:t>6</w:t>
            </w:r>
          </w:p>
        </w:tc>
      </w:tr>
    </w:tbl>
    <w:p w14:textId="805c2f9" w14:paraId="805c2f9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D35183">
        <w:t>LEGGERO j.d.o.o., OIB: 85096256494, Split, Velebitska 69</w:t>
      </w:r>
      <w:r w:rsidR="001C6440">
        <w:t>,</w:t>
      </w:r>
      <w:r w:rsidR="00E25E3D">
        <w:t xml:space="preserve"> </w:t>
      </w:r>
      <w:r w:rsidR="00D35183">
        <w:t>20</w:t>
      </w:r>
      <w:r w:rsidR="00ED0970">
        <w:t>. veljače 2019.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35183" w:rsidRPr="00D35183">
        <w:t>LEGGERO j.d.o.o., OIB: 85096256494, Split, Velebitska 69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D35183">
        <w:t>31</w:t>
      </w:r>
      <w:r w:rsidR="00ED0970">
        <w:t>. siječnja</w:t>
      </w:r>
      <w:r w:rsidR="00D36C47">
        <w:t xml:space="preserve"> 201</w:t>
      </w:r>
      <w:r w:rsidR="00ED0970">
        <w:t>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D35183">
        <w:t>18.402,72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D35183">
        <w:t>20</w:t>
      </w:r>
      <w:r w:rsidR="00ED0970">
        <w:t>. veljače</w:t>
      </w:r>
      <w:r>
        <w:t xml:space="preserve">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175E1"/>
    <w:rsid w:val="00423CE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St-53/2019</izvorni_sadrzaj>
    <derivirana_varijabla naziv="DomainObject.Predmet.OznakaBroj_1">St-53/2019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LEGGERO j.d.o.o. za ugostiteljstvo, trgovinu i usluge</izvorni_sadrzaj>
    <derivirana_varijabla naziv="DomainObject.Predmet.ProtustrankaFormated_1">  LEGGERO j.d.o.o. za ugostiteljstvo, trgovinu i usluge</derivirana_varijabla>
  </DomainObject.Predmet.ProtustrankaFormated>
  <DomainObject.Predmet.ProtustrankaFormatedOIB>
    <izvorni_sadrzaj>  LEGGERO j.d.o.o. za ugostiteljstvo, trgovinu i usluge, OIB 85096256494</izvorni_sadrzaj>
    <derivirana_varijabla naziv="DomainObject.Predmet.ProtustrankaFormatedOIB_1">  LEGGERO j.d.o.o. za ugostiteljstvo, trgovinu i usluge, OIB 85096256494</derivirana_varijabla>
  </DomainObject.Predmet.ProtustrankaFormatedOIB>
  <DomainObject.Predmet.ProtustrankaFormatedWithAdress>
    <izvorni_sadrzaj> LEGGERO j.d.o.o. za ugostiteljstvo, trgovinu i usluge, Velebitska 69, 21000 Split</izvorni_sadrzaj>
    <derivirana_varijabla naziv="DomainObject.Predmet.ProtustrankaFormatedWithAdress_1"> LEGGERO j.d.o.o. za ugostiteljstvo, trgovinu i usluge, Velebitska 69, 21000 Split</derivirana_varijabla>
  </DomainObject.Predmet.ProtustrankaFormatedWithAdress>
  <DomainObject.Predmet.ProtustrankaFormatedWithAdressOIB>
    <izvorni_sadrzaj> LEGGERO j.d.o.o. za ugostiteljstvo, trgovinu i usluge, OIB 85096256494, Velebitska 69, 21000 Split</izvorni_sadrzaj>
    <derivirana_varijabla naziv="DomainObject.Predmet.ProtustrankaFormatedWithAdressOIB_1"> LEGGERO j.d.o.o. za ugostiteljstvo, trgovinu i usluge, OIB 85096256494, Velebitska 69, 21000 Split</derivirana_varijabla>
  </DomainObject.Predmet.ProtustrankaFormatedWithAdressOIB>
  <DomainObject.Predmet.ProtustrankaWithAdress>
    <izvorni_sadrzaj>LEGGERO j.d.o.o. za ugostiteljstvo, trgovinu i usluge Velebitska 69, 21000 Split</izvorni_sadrzaj>
    <derivirana_varijabla naziv="DomainObject.Predmet.ProtustrankaWithAdress_1">LEGGERO j.d.o.o. za ugostiteljstvo, trgovinu i usluge Velebitska 69, 21000 Split</derivirana_varijabla>
  </DomainObject.Predmet.ProtustrankaWithAdress>
  <DomainObject.Predmet.ProtustrankaWithAdressOIB>
    <izvorni_sadrzaj>LEGGERO j.d.o.o. za ugostiteljstvo, trgovinu i usluge, OIB 85096256494, Velebitska 69, 21000 Split</izvorni_sadrzaj>
    <derivirana_varijabla naziv="DomainObject.Predmet.ProtustrankaWithAdressOIB_1">LEGGERO j.d.o.o. za ugostiteljstvo, trgovinu i usluge, OIB 85096256494, Velebitska 69, 21000 Split</derivirana_varijabla>
  </DomainObject.Predmet.ProtustrankaWithAdressOIB>
  <DomainObject.Predmet.ProtustrankaNazivFormated>
    <izvorni_sadrzaj>LEGGERO j.d.o.o. za ugostiteljstvo, trgovinu i usluge</izvorni_sadrzaj>
    <derivirana_varijabla naziv="DomainObject.Predmet.ProtustrankaNazivFormated_1">LEGGERO j.d.o.o. za ugostiteljstvo, trgovinu i usluge</derivirana_varijabla>
  </DomainObject.Predmet.ProtustrankaNazivFormated>
  <DomainObject.Predmet.ProtustrankaNazivFormatedOIB>
    <izvorni_sadrzaj>LEGGERO j.d.o.o. za ugostiteljstvo, trgovinu i usluge, OIB 85096256494</izvorni_sadrzaj>
    <derivirana_varijabla naziv="DomainObject.Predmet.ProtustrankaNazivFormatedOIB_1">LEGGERO j.d.o.o. za ugostiteljstvo, trgovinu i usluge, OIB 85096256494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18402.72</izvorni_sadrzaj>
    <derivirana_varijabla naziv="DomainObject.Predmet.TrenutnaVrijednost_1">18402.72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LEGGERO j.d.o.o. za ugostiteljstvo, trgovinu i usluge</item>
    </izvorni_sadrzaj>
    <derivirana_varijabla naziv="DomainObject.Predmet.ProtuStrankaListFormated_1">
      <item>LEGGERO j.d.o.o. za ugostiteljstvo, trgovinu i usluge</item>
    </derivirana_varijabla>
  </DomainObject.Predmet.ProtuStrankaListFormated>
  <DomainObject.Predmet.ProtuStrankaListFormatedOIB>
    <izvorni_sadrzaj>
      <item>LEGGERO j.d.o.o. za ugostiteljstvo, trgovinu i usluge, OIB 85096256494</item>
    </izvorni_sadrzaj>
    <derivirana_varijabla naziv="DomainObject.Predmet.ProtuStrankaListFormatedOIB_1">
      <item>LEGGERO j.d.o.o. za ugostiteljstvo, trgovinu i usluge, OIB 85096256494</item>
    </derivirana_varijabla>
  </DomainObject.Predmet.ProtuStrankaListFormatedOIB>
  <DomainObject.Predmet.ProtuStrankaListFormatedWithAdress>
    <izvorni_sadrzaj>
      <item>LEGGERO j.d.o.o. za ugostiteljstvo, trgovinu i usluge, Velebitska 69, 21000 Split</item>
    </izvorni_sadrzaj>
    <derivirana_varijabla naziv="DomainObject.Predmet.ProtuStrankaListFormatedWithAdress_1">
      <item>LEGGERO j.d.o.o. za ugostiteljstvo, trgovinu i usluge, Velebitska 69, 21000 Split</item>
    </derivirana_varijabla>
  </DomainObject.Predmet.ProtuStrankaListFormatedWithAdress>
  <DomainObject.Predmet.ProtuStrankaListFormatedWithAdressOIB>
    <izvorni_sadrzaj>
      <item>LEGGERO j.d.o.o. za ugostiteljstvo, trgovinu i usluge, OIB 85096256494, Velebitska 69, 21000 Split</item>
    </izvorni_sadrzaj>
    <derivirana_varijabla naziv="DomainObject.Predmet.ProtuStrankaListFormatedWithAdressOIB_1">
      <item>LEGGERO j.d.o.o. za ugostiteljstvo, trgovinu i usluge, OIB 85096256494, Velebitska 69, 21000 Split</item>
    </derivirana_varijabla>
  </DomainObject.Predmet.ProtuStrankaListFormatedWithAdressOIB>
  <DomainObject.Predmet.ProtuStrankaListNazivFormated>
    <izvorni_sadrzaj>
      <item>LEGGERO j.d.o.o. za ugostiteljstvo, trgovinu i usluge</item>
    </izvorni_sadrzaj>
    <derivirana_varijabla naziv="DomainObject.Predmet.ProtuStrankaListNazivFormated_1">
      <item>LEGGERO j.d.o.o. za ugostiteljstvo, trgovinu i usluge</item>
    </derivirana_varijabla>
  </DomainObject.Predmet.ProtuStrankaListNazivFormated>
  <DomainObject.Predmet.ProtuStrankaListNazivFormatedOIB>
    <izvorni_sadrzaj>
      <item>LEGGERO j.d.o.o. za ugostiteljstvo, trgovinu i usluge, OIB 85096256494</item>
    </izvorni_sadrzaj>
    <derivirana_varijabla naziv="DomainObject.Predmet.ProtuStrankaListNazivFormatedOIB_1">
      <item>LEGGERO j.d.o.o. za ugostiteljstvo, trgovinu i usluge, OIB 85096256494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LEGGERO j.d.o.o. za ugostiteljstvo, trgovinu i usluge</izvorni_sadrzaj>
    <derivirana_varijabla naziv="DomainObject.Predmet.ProtustrankaIDrugi_1">LEGGERO j.d.o.o.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LEGGERO j.d.o.o. za ugostiteljstvo, trgovinu i usluge, OIB 85096256494, Velebitska 69, 21000 Split</izvorni_sadrzaj>
    <derivirana_varijabla naziv="DomainObject.Predmet.ProtustrankaIDrugiAdressOIB_1">LEGGERO j.d.o.o. za ugostiteljstvo, trgovinu i usluge, OIB 85096256494, Velebitska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LEGGERO j.d.o.o. za ugostiteljstvo, trgovinu i usluge</item>
      <item>FINANCIJSKA AGENCIJA, RC SPLIT</item>
    </izvorni_sadrzaj>
    <derivirana_varijabla naziv="DomainObject.Predmet.SudioniciListNaziv_1">
      <item>LEGGERO j.d.o.o. za ugostiteljstvo, trgovinu i usluge</item>
      <item>FINANCIJSKA AGENCIJA, RC SPLIT</item>
    </derivirana_varijabla>
  </DomainObject.Predmet.SudioniciListNaziv>
  <DomainObject.Predmet.SudioniciListAdressOIB>
    <izvorni_sadrzaj>
      <item>LEGGERO j.d.o.o. za ugostiteljstvo, trgovinu i usluge, OIB 85096256494, Velebitska 69,21000 Split</item>
      <item>FINANCIJSKA AGENCIJA, RC SPLIT, OIB 85821130368, Mažuranićevo šetalište 24 b,21000 Split</item>
    </izvorni_sadrzaj>
    <derivirana_varijabla naziv="DomainObject.Predmet.SudioniciListAdressOIB_1">
      <item>LEGGERO j.d.o.o. za ugostiteljstvo, trgovinu i usluge, OIB 85096256494, Velebitska 69,21000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85096256494</item>
      <item>, OIB 85821130368</item>
    </izvorni_sadrzaj>
    <derivirana_varijabla naziv="DomainObject.Predmet.SudioniciListNazivOIB_1">
      <item>, OIB 85096256494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94B80-9914-4A91-A65D-5FEF5053A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1815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2019-02-20T13:16:00Z</cp:lastPrinted>
  <dcterms:modified xmlns:xsi="http://www.w3.org/2001/XMLSchema-instance" xsi:type="dcterms:W3CDTF">2019-02-20T13:22:00Z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(St-53-2019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