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15723" w14:paraId="4115723" w:rsidRDefault="001F086B" w:rsidP="001F086B" w:rsidR="001F086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086B" w:rsidP="001F086B" w:rsidR="001F086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F086B" w:rsidP="001F086B" w:rsidR="001F086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F086B" w:rsidP="001F086B" w:rsidR="001F086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F086B" w:rsidP="001F086B" w:rsidR="001F086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F086B" w:rsidP="001F086B" w:rsidR="001F086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F086B" w:rsidP="001F086B" w:rsidR="001F086B" w:rsidRPr="005D578C">
      <w:pPr>
        <w:jc w:val="center"/>
        <w:rPr>
          <w:rFonts w:cs="Times New Roman" w:eastAsia="Times New Roman"/>
          <w:szCs w:val="24"/>
        </w:rPr>
      </w:pPr>
    </w:p>
    <w:p w:rsidRDefault="001F086B" w:rsidP="001F086B" w:rsidR="001F086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F086B" w:rsidP="001F086B" w:rsidR="001F086B" w:rsidRPr="005D578C">
      <w:pPr>
        <w:rPr>
          <w:rFonts w:cs="Times New Roman" w:eastAsia="Times New Roman"/>
          <w:szCs w:val="24"/>
        </w:rPr>
      </w:pPr>
    </w:p>
    <w:p w:rsidRDefault="001F086B" w:rsidP="001F086B" w:rsidR="001F086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KATEDRA</w:t>
      </w:r>
      <w:r w:rsidR="00020EE1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d. o. o. Labin, Zelenice 11, OIB </w:t>
      </w:r>
      <w:r w:rsidRPr="001F086B">
        <w:rPr>
          <w:rFonts w:cs="Times New Roman" w:eastAsia="Times New Roman"/>
          <w:szCs w:val="24"/>
        </w:rPr>
        <w:t>98753213351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F086B">
        <w:rPr>
          <w:rFonts w:cs="Times New Roman" w:eastAsia="Times New Roman"/>
          <w:szCs w:val="24"/>
        </w:rPr>
        <w:t>040181140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31. ožujka 2016.</w:t>
      </w:r>
    </w:p>
    <w:p w:rsidRDefault="001F086B" w:rsidP="001F086B" w:rsidR="001F086B" w:rsidRPr="005D578C">
      <w:pPr>
        <w:rPr>
          <w:rFonts w:cs="Times New Roman" w:eastAsia="Times New Roman"/>
          <w:szCs w:val="24"/>
        </w:rPr>
      </w:pPr>
    </w:p>
    <w:p w:rsidRDefault="001F086B" w:rsidP="001F086B" w:rsidR="001F086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F086B" w:rsidP="001F086B" w:rsidR="001F086B" w:rsidRPr="005D578C">
      <w:pPr>
        <w:rPr>
          <w:rFonts w:cs="Times New Roman" w:eastAsia="Times New Roman"/>
          <w:szCs w:val="24"/>
        </w:rPr>
      </w:pPr>
    </w:p>
    <w:p w:rsidRDefault="001F086B" w:rsidP="001F086B" w:rsidR="001F086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KATEDRA</w:t>
      </w:r>
      <w:r w:rsidR="00020EE1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d. o. o. Labin, Zelenice 11, OIB </w:t>
      </w:r>
      <w:r w:rsidRPr="001F086B">
        <w:rPr>
          <w:rFonts w:cs="Times New Roman" w:eastAsia="Times New Roman"/>
          <w:szCs w:val="24"/>
        </w:rPr>
        <w:t>98753213351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F086B">
        <w:rPr>
          <w:rFonts w:cs="Times New Roman" w:eastAsia="Times New Roman"/>
          <w:szCs w:val="24"/>
        </w:rPr>
        <w:t>040181140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31.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1F086B" w:rsidP="001F086B" w:rsidR="001F086B" w:rsidRPr="005D578C">
      <w:pPr>
        <w:rPr>
          <w:rFonts w:cs="Times New Roman" w:eastAsia="Times New Roman"/>
          <w:szCs w:val="24"/>
        </w:rPr>
      </w:pPr>
    </w:p>
    <w:p w:rsidRDefault="001F086B" w:rsidP="001F086B" w:rsidR="001F086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1F086B" w:rsidP="001F086B" w:rsidR="001F086B">
      <w:pPr>
        <w:rPr>
          <w:rFonts w:cs="Times New Roman" w:eastAsia="Times New Roman"/>
          <w:szCs w:val="20"/>
        </w:rPr>
      </w:pPr>
    </w:p>
    <w:p w:rsidRDefault="001F086B" w:rsidP="001F086B" w:rsidR="001F086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KATEDRA</w:t>
      </w:r>
      <w:r w:rsidR="00020EE1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d. o. o. Labin, Zelenice 11, OIB </w:t>
      </w:r>
      <w:r w:rsidRPr="001F086B">
        <w:rPr>
          <w:rFonts w:cs="Times New Roman" w:eastAsia="Times New Roman"/>
          <w:szCs w:val="24"/>
        </w:rPr>
        <w:t>98753213351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F086B">
        <w:rPr>
          <w:rFonts w:cs="Times New Roman" w:eastAsia="Times New Roman"/>
          <w:szCs w:val="24"/>
        </w:rPr>
        <w:t>040181140</w:t>
      </w:r>
      <w:r>
        <w:rPr>
          <w:rFonts w:cs="Times New Roman" w:eastAsia="Times New Roman"/>
          <w:szCs w:val="24"/>
        </w:rPr>
        <w:t>.</w:t>
      </w:r>
    </w:p>
    <w:p w:rsidRDefault="001F086B" w:rsidP="001F086B" w:rsidR="001F086B">
      <w:pPr>
        <w:ind w:firstLine="709"/>
        <w:rPr>
          <w:rFonts w:cs="Times New Roman" w:eastAsia="Times New Roman"/>
          <w:szCs w:val="24"/>
        </w:rPr>
      </w:pPr>
    </w:p>
    <w:p w:rsidRDefault="001F086B" w:rsidP="001F086B" w:rsidR="001F086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KATEDRA</w:t>
      </w:r>
      <w:r w:rsidR="00020EE1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d. o. o. Labin, Zelenice 11, OIB </w:t>
      </w:r>
      <w:r w:rsidRPr="001F086B">
        <w:rPr>
          <w:rFonts w:cs="Times New Roman" w:eastAsia="Times New Roman"/>
          <w:szCs w:val="24"/>
        </w:rPr>
        <w:t>98753213351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F086B">
        <w:rPr>
          <w:rFonts w:cs="Times New Roman" w:eastAsia="Times New Roman"/>
          <w:szCs w:val="24"/>
        </w:rPr>
        <w:t>040181140</w:t>
      </w:r>
      <w:r>
        <w:rPr>
          <w:rFonts w:cs="Times New Roman" w:eastAsia="Times New Roman"/>
          <w:szCs w:val="24"/>
        </w:rPr>
        <w:t>.</w:t>
      </w:r>
    </w:p>
    <w:p w:rsidRDefault="001F086B" w:rsidP="001F086B" w:rsidR="001F086B">
      <w:pPr>
        <w:rPr>
          <w:rFonts w:cs="Times New Roman" w:eastAsia="Times New Roman"/>
          <w:szCs w:val="24"/>
        </w:rPr>
      </w:pPr>
    </w:p>
    <w:p w:rsidRDefault="001F086B" w:rsidP="001F086B" w:rsidR="001F086B" w:rsidRPr="005D578C">
      <w:pPr>
        <w:rPr>
          <w:rFonts w:cs="Times New Roman" w:eastAsia="Times New Roman"/>
          <w:szCs w:val="24"/>
        </w:rPr>
      </w:pPr>
    </w:p>
    <w:p w:rsidRDefault="001F086B" w:rsidP="001F086B" w:rsidR="001F086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F086B" w:rsidP="001F086B" w:rsidR="001F086B">
      <w:pPr>
        <w:ind w:firstLine="708"/>
        <w:rPr>
          <w:rFonts w:cs="Times New Roman" w:eastAsia="Times New Roman"/>
          <w:szCs w:val="24"/>
        </w:rPr>
      </w:pPr>
    </w:p>
    <w:p w:rsidRDefault="001F086B" w:rsidP="001F086B" w:rsidR="001F086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dužnika KATEDRA</w:t>
      </w:r>
      <w:r w:rsidR="00020EE1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d. o. o. Labin.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20.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St-1346/2015-3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F086B" w:rsidP="001F086B" w:rsidR="001F086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1F086B" w:rsidP="001F086B" w:rsidR="001F086B" w:rsidRPr="005D578C">
      <w:pPr>
        <w:rPr>
          <w:rFonts w:cs="Times New Roman" w:eastAsia="Times New Roman"/>
          <w:szCs w:val="24"/>
        </w:rPr>
      </w:pPr>
    </w:p>
    <w:p w:rsidRDefault="001F086B" w:rsidP="001F086B" w:rsidR="001F086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31.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F086B" w:rsidP="001F086B" w:rsidR="001F086B">
      <w:pPr>
        <w:rPr>
          <w:rFonts w:cs="Times New Roman" w:eastAsia="Times New Roman"/>
          <w:szCs w:val="24"/>
        </w:rPr>
      </w:pPr>
    </w:p>
    <w:p w:rsidRDefault="001F086B" w:rsidP="001F086B" w:rsidR="001F086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1F086B" w:rsidP="001F086B" w:rsidR="001F086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1F086B" w:rsidP="001F086B" w:rsidR="001F086B">
      <w:pPr>
        <w:jc w:val="left"/>
        <w:rPr>
          <w:rFonts w:cs="Times New Roman" w:eastAsia="Times New Roman"/>
          <w:szCs w:val="24"/>
        </w:rPr>
      </w:pPr>
    </w:p>
    <w:p w:rsidRDefault="001F086B" w:rsidP="001F086B" w:rsidR="001F086B" w:rsidRPr="005D578C">
      <w:pPr>
        <w:jc w:val="left"/>
        <w:rPr>
          <w:rFonts w:cs="Times New Roman" w:eastAsia="Times New Roman"/>
          <w:szCs w:val="24"/>
        </w:rPr>
      </w:pPr>
    </w:p>
    <w:p w:rsidRDefault="001F086B" w:rsidP="001F086B" w:rsidR="001F086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F086B" w:rsidP="001F086B" w:rsidR="001F086B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1F086B" w:rsidP="001F086B" w:rsidR="001F08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1F086B" w:rsidP="001F086B" w:rsidR="001F086B">
      <w:pPr>
        <w:rPr>
          <w:rFonts w:cs="Times New Roman" w:eastAsia="Times New Roman"/>
          <w:szCs w:val="24"/>
        </w:rPr>
      </w:pPr>
    </w:p>
    <w:p w:rsidRDefault="001F086B" w:rsidP="001F086B" w:rsidR="001F086B" w:rsidRPr="005D578C">
      <w:pPr>
        <w:rPr>
          <w:rFonts w:cs="Times New Roman" w:eastAsia="Times New Roman"/>
          <w:szCs w:val="24"/>
        </w:rPr>
      </w:pPr>
    </w:p>
    <w:p w:rsidRDefault="001F086B" w:rsidP="001F086B" w:rsidR="001F086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F086B" w:rsidP="001F086B" w:rsidR="001F08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F086B" w:rsidP="001F086B" w:rsidR="001F08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KATEDRA</w:t>
      </w:r>
      <w:r w:rsidR="00020EE1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d. o. o. Labin, Zelenice 11,</w:t>
      </w:r>
    </w:p>
    <w:p w:rsidRDefault="001F086B" w:rsidP="001F086B" w:rsidR="001F08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Mario Tonello, R. Italija, 33100 Udine, Via Manzano 199, </w:t>
      </w:r>
    </w:p>
    <w:p w:rsidRDefault="001F086B" w:rsidP="001F086B" w:rsidR="001F086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Pazin, Pazin, M. B. Rašana 2/4,</w:t>
      </w:r>
    </w:p>
    <w:p w:rsidRDefault="001F086B" w:rsidP="001F086B" w:rsidR="001F08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F086B" w:rsidP="001F086B" w:rsidR="001F086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1F086B" w:rsidP="001F086B" w:rsidR="001F086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1F086B" w:rsidP="001F086B" w:rsidR="001F08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1F086B" w:rsidP="001F086B" w:rsidR="001F08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1F086B" w:rsidP="001F086B" w:rsidR="001F086B"/>
    <w:p w:rsidRDefault="001F086B" w:rsidP="001F086B" w:rsidR="001F086B"/>
    <w:p w:rsidRDefault="001F086B" w:rsidP="001F086B" w:rsidR="001F086B"/>
    <w:p w:rsidRDefault="001F086B" w:rsidP="001F086B" w:rsidR="001F086B"/>
    <w:p w:rsidRDefault="001F086B" w:rsidP="001F086B" w:rsidR="001F086B"/>
    <w:p w:rsidRDefault="001F086B" w:rsidP="001F086B" w:rsidR="001F086B"/>
    <w:p w:rsidRDefault="001F086B" w:rsidP="001F086B" w:rsidR="001F086B"/>
    <w:p w:rsidRDefault="00F0741E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086B" w:rsidP="001F086B" w:rsidR="001F086B">
      <w:r>
        <w:separator/>
      </w:r>
    </w:p>
  </w:endnote>
  <w:endnote w:id="0" w:type="continuationSeparator">
    <w:p w:rsidRDefault="001F086B" w:rsidP="001F086B" w:rsidR="001F08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086B" w:rsidP="001F086B" w:rsidR="001F086B">
      <w:r>
        <w:separator/>
      </w:r>
    </w:p>
  </w:footnote>
  <w:footnote w:id="0" w:type="continuationSeparator">
    <w:p w:rsidRDefault="001F086B" w:rsidP="001F086B" w:rsidR="001F08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086B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0741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St-1346/2015-5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086B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St-1346/2015-5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3084"/>
    <w:rsid w:val="00020EE1"/>
    <w:rsid w:val="001F086B"/>
    <w:rsid w:val="00253084"/>
    <w:rsid w:val="0075528E"/>
    <w:rsid w:val="0079403F"/>
    <w:rsid w:val="00F0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F086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F086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F086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086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F08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F086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74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741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0741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0741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0741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F086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F086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F086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086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F08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F086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74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741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0741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0741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0741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1346</izvorni_sadrzaj>
    <derivirana_varijabla naziv="DomainObject.Predmet.Broj_1">1346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St-1346/2015</izvorni_sadrzaj>
    <derivirana_varijabla naziv="DomainObject.Predmet.OznakaBroj_1">St-1346/2015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KATEDRA d.o.o. LABIN</izvorni_sadrzaj>
    <derivirana_varijabla naziv="DomainObject.Predmet.ProtustrankaFormated_1">  KATEDRA d.o.o. LABIN</derivirana_varijabla>
  </DomainObject.Predmet.ProtustrankaFormated>
  <DomainObject.Predmet.ProtustrankaFormatedOIB>
    <izvorni_sadrzaj>  KATEDRA d.o.o. LABIN, OIB 98753213351</izvorni_sadrzaj>
    <derivirana_varijabla naziv="DomainObject.Predmet.ProtustrankaFormatedOIB_1">  KATEDRA d.o.o. LABIN, OIB 98753213351</derivirana_varijabla>
  </DomainObject.Predmet.ProtustrankaFormatedOIB>
  <DomainObject.Predmet.ProtustrankaFormatedWithAdress>
    <izvorni_sadrzaj> KATEDRA d.o.o. LABIN, Zelenice 11, 52220 Labin</izvorni_sadrzaj>
    <derivirana_varijabla naziv="DomainObject.Predmet.ProtustrankaFormatedWithAdress_1"> KATEDRA d.o.o. LABIN, Zelenice 11, 52220 Labin</derivirana_varijabla>
  </DomainObject.Predmet.ProtustrankaFormatedWithAdress>
  <DomainObject.Predmet.ProtustrankaFormatedWithAdressOIB>
    <izvorni_sadrzaj> KATEDRA d.o.o. LABIN, OIB 98753213351, Zelenice 11, 52220 Labin</izvorni_sadrzaj>
    <derivirana_varijabla naziv="DomainObject.Predmet.ProtustrankaFormatedWithAdressOIB_1"> KATEDRA d.o.o. LABIN, OIB 98753213351, Zelenice 11, 52220 Labin</derivirana_varijabla>
  </DomainObject.Predmet.ProtustrankaFormatedWithAdressOIB>
  <DomainObject.Predmet.ProtustrankaWithAdress>
    <izvorni_sadrzaj>KATEDRA d.o.o. LABIN Zelenice 11, 52220 Labin</izvorni_sadrzaj>
    <derivirana_varijabla naziv="DomainObject.Predmet.ProtustrankaWithAdress_1">KATEDRA d.o.o. LABIN Zelenice 11, 52220 Labin</derivirana_varijabla>
  </DomainObject.Predmet.ProtustrankaWithAdress>
  <DomainObject.Predmet.ProtustrankaWithAdressOIB>
    <izvorni_sadrzaj>KATEDRA d.o.o. LABIN, OIB 98753213351, Zelenice 11, 52220 Labin</izvorni_sadrzaj>
    <derivirana_varijabla naziv="DomainObject.Predmet.ProtustrankaWithAdressOIB_1">KATEDRA d.o.o. LABIN, OIB 98753213351, Zelenice 11, 52220 Labin</derivirana_varijabla>
  </DomainObject.Predmet.ProtustrankaWithAdressOIB>
  <DomainObject.Predmet.ProtustrankaNazivFormated>
    <izvorni_sadrzaj>KATEDRA d.o.o. LABIN</izvorni_sadrzaj>
    <derivirana_varijabla naziv="DomainObject.Predmet.ProtustrankaNazivFormated_1">KATEDRA d.o.o. LABIN</derivirana_varijabla>
  </DomainObject.Predmet.ProtustrankaNazivFormated>
  <DomainObject.Predmet.ProtustrankaNazivFormatedOIB>
    <izvorni_sadrzaj>KATEDRA d.o.o. LABIN, OIB 98753213351</izvorni_sadrzaj>
    <derivirana_varijabla naziv="DomainObject.Predmet.ProtustrankaNazivFormatedOIB_1">KATEDRA d.o.o. LABIN, OIB 98753213351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20969.89</izvorni_sadrzaj>
    <derivirana_varijabla naziv="DomainObject.Predmet.TrenutnaVrijednost_1">20969.89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KATEDRA d.o.o. LABIN</item>
    </izvorni_sadrzaj>
    <derivirana_varijabla naziv="DomainObject.Predmet.ProtuStrankaListFormated_1">
      <item>KATEDRA d.o.o. LABIN</item>
    </derivirana_varijabla>
  </DomainObject.Predmet.ProtuStrankaListFormated>
  <DomainObject.Predmet.ProtuStrankaListFormatedOIB>
    <izvorni_sadrzaj>
      <item>KATEDRA d.o.o. LABIN, OIB 98753213351</item>
    </izvorni_sadrzaj>
    <derivirana_varijabla naziv="DomainObject.Predmet.ProtuStrankaListFormatedOIB_1">
      <item>KATEDRA d.o.o. LABIN, OIB 98753213351</item>
    </derivirana_varijabla>
  </DomainObject.Predmet.ProtuStrankaListFormatedOIB>
  <DomainObject.Predmet.ProtuStrankaListFormatedWithAdress>
    <izvorni_sadrzaj>
      <item>KATEDRA d.o.o. LABIN, Zelenice 11, 52220 Labin</item>
    </izvorni_sadrzaj>
    <derivirana_varijabla naziv="DomainObject.Predmet.ProtuStrankaListFormatedWithAdress_1">
      <item>KATEDRA d.o.o. LABIN, Zelenice 11, 52220 Labin</item>
    </derivirana_varijabla>
  </DomainObject.Predmet.ProtuStrankaListFormatedWithAdress>
  <DomainObject.Predmet.ProtuStrankaListFormatedWithAdressOIB>
    <izvorni_sadrzaj>
      <item>KATEDRA d.o.o. LABIN, OIB 98753213351, Zelenice 11, 52220 Labin</item>
    </izvorni_sadrzaj>
    <derivirana_varijabla naziv="DomainObject.Predmet.ProtuStrankaListFormatedWithAdressOIB_1">
      <item>KATEDRA d.o.o. LABIN, OIB 98753213351, Zelenice 11, 52220 Labin</item>
    </derivirana_varijabla>
  </DomainObject.Predmet.ProtuStrankaListFormatedWithAdressOIB>
  <DomainObject.Predmet.ProtuStrankaListNazivFormated>
    <izvorni_sadrzaj>
      <item>KATEDRA d.o.o. LABIN</item>
    </izvorni_sadrzaj>
    <derivirana_varijabla naziv="DomainObject.Predmet.ProtuStrankaListNazivFormated_1">
      <item>KATEDRA d.o.o. LABIN</item>
    </derivirana_varijabla>
  </DomainObject.Predmet.ProtuStrankaListNazivFormated>
  <DomainObject.Predmet.ProtuStrankaListNazivFormatedOIB>
    <izvorni_sadrzaj>
      <item>KATEDRA d.o.o. LABIN, OIB 98753213351</item>
    </izvorni_sadrzaj>
    <derivirana_varijabla naziv="DomainObject.Predmet.ProtuStrankaListNazivFormatedOIB_1">
      <item>KATEDRA d.o.o. LABIN, OIB 98753213351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KATEDRA d.o.o. LABIN</izvorni_sadrzaj>
    <derivirana_varijabla naziv="DomainObject.Predmet.ProtustrankaIDrugi_1">KATEDRA 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KATEDRA d.o.o. LABIN, OIB 98753213351, Zelenice 11, 52220 Labin</izvorni_sadrzaj>
    <derivirana_varijabla naziv="DomainObject.Predmet.ProtustrankaIDrugiAdressOIB_1">KATEDRA d.o.o. LABIN, OIB 98753213351, Zelenice 11,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KATEDRA d.o.o. LABIN</item>
    </izvorni_sadrzaj>
    <derivirana_varijabla naziv="DomainObject.Predmet.SudioniciListNaziv_1">
      <item>FINANCIJSKA AGENCIJA, RC RIJEKA, PODRUŽNICA PULA, PULA</item>
      <item>KATEDRA d.o.o.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KATEDRA d.o.o. LABIN, OIB 98753213351, Zelenice 11,52220 Labin</item>
    </izvorni_sadrzaj>
    <derivirana_varijabla naziv="DomainObject.Predmet.SudioniciListAdressOIB_1">
      <item>FINANCIJSKA AGENCIJA, RC RIJEKA, PODRUŽNICA PULA, PULA, OIB 85821130368, Ulica grada Vukovara 70,10000 Zagreb</item>
      <item>KATEDRA d.o.o. LABIN, OIB 98753213351, Zelenice 11,52220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98753213351</item>
    </izvorni_sadrzaj>
    <derivirana_varijabla naziv="DomainObject.Predmet.SudioniciListNazivOIB_1">
      <item>, OIB 85821130368</item>
      <item>, OIB 98753213351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3018</properties:Characters>
  <properties:Lines>83</properties:Lines>
  <properties:Paragraphs>30</properties:Paragraphs>
  <properties:TotalTime>6</properties:TotalTime>
  <properties:ScaleCrop>false</properties:ScaleCrop>
  <properties:LinksUpToDate>false</properties:LinksUpToDate>
  <properties:CharactersWithSpaces>3609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2016-03-24T09:04:00Z</dcterms:created>
  <dc:creator>Mihaela Kaligari</dc:creator>
  <dc:description/>
  <cp:keywords/>
  <cp:lastModifiedBy>Lorena Paris Aničić</cp:lastModifiedBy>
  <dcterms:modified xmlns:xsi="http://www.w3.org/2001/XMLSchema-instance" xsi:type="dcterms:W3CDTF">2016-04-01T10:40:00Z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