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e0b4" w14:paraId="6a1e0b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7C02" w:rsidP="00717C02" w:rsidR="00717C02" w:rsidRPr="00717C02">
      <w:pPr>
        <w:spacing w:after="0"/>
        <w:rPr>
          <w:rFonts w:cs="Times New Roman" w:eastAsia="Times New Roman"/>
          <w:b/>
          <w:lang w:eastAsia="hr-HR"/>
        </w:rPr>
      </w:pPr>
      <w:r w:rsidRPr="00717C02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717C02">
        <w:rPr>
          <w:rFonts w:cs="Times New Roman" w:eastAsia="Times New Roman"/>
          <w:b/>
          <w:lang w:eastAsia="hr-HR"/>
        </w:rPr>
        <w:t>Broj: 14. St-1917/2016.</w:t>
      </w:r>
    </w:p>
    <w:p w:rsidRDefault="00717C02" w:rsidP="00717C02" w:rsidR="00717C02" w:rsidRPr="00717C02">
      <w:pPr>
        <w:spacing w:after="0"/>
        <w:rPr>
          <w:rFonts w:cs="Times New Roman" w:eastAsia="Times New Roman"/>
          <w:b/>
          <w:lang w:eastAsia="hr-HR"/>
        </w:rPr>
      </w:pPr>
      <w:r w:rsidRPr="00717C02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717C02">
        <w:rPr>
          <w:rFonts w:cs="Times New Roman" w:eastAsia="Times New Roman"/>
          <w:b/>
          <w:lang w:eastAsia="hr-HR"/>
        </w:rPr>
        <w:t xml:space="preserve"> </w:t>
      </w:r>
      <w:r w:rsidRPr="00717C02">
        <w:rPr>
          <w:rFonts w:cs="Times New Roman" w:eastAsia="Times New Roman"/>
          <w:lang w:eastAsia="hr-HR"/>
        </w:rPr>
        <w:t xml:space="preserve">                                             (Ex: 14. St-1366/2016).</w:t>
      </w:r>
    </w:p>
    <w:p w:rsidRDefault="00717C02" w:rsidP="00717C02" w:rsidR="00717C02" w:rsidRPr="00717C02">
      <w:pPr>
        <w:spacing w:after="0"/>
        <w:rPr>
          <w:rFonts w:cs="Times New Roman" w:eastAsia="Times New Roman"/>
          <w:b/>
          <w:lang w:eastAsia="hr-HR"/>
        </w:rPr>
      </w:pPr>
      <w:r w:rsidRPr="00717C0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17C02">
        <w:rPr>
          <w:rFonts w:cs="Times New Roman" w:eastAsia="Times New Roman"/>
          <w:b/>
          <w:lang w:eastAsia="hr-HR"/>
        </w:rPr>
        <w:t>Sukoišanska</w:t>
      </w:r>
      <w:proofErr w:type="spellEnd"/>
      <w:r w:rsidRPr="00717C0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17C02" w:rsidP="00717C02" w:rsidR="00717C02" w:rsidRPr="00717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C02" w:rsidP="00717C02" w:rsidR="00717C02" w:rsidRPr="00717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C02" w:rsidP="00717C02" w:rsidR="00717C02" w:rsidRPr="00717C0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17C02">
        <w:rPr>
          <w:rFonts w:cs="Times New Roman" w:eastAsia="Times New Roman"/>
          <w:b/>
          <w:lang w:eastAsia="hr-HR"/>
        </w:rPr>
        <w:t>R E P U B L I K A  H R V A T S K A</w:t>
      </w:r>
    </w:p>
    <w:p w:rsidRDefault="00717C02" w:rsidP="00717C02" w:rsidR="00717C02" w:rsidRPr="00717C0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17C02" w:rsidP="00717C02" w:rsidR="00717C02" w:rsidRPr="00717C0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17C02">
        <w:rPr>
          <w:rFonts w:cs="Times New Roman" w:eastAsia="Times New Roman"/>
          <w:b/>
          <w:lang w:eastAsia="hr-HR"/>
        </w:rPr>
        <w:t>Z A K L J U Č A K</w:t>
      </w:r>
    </w:p>
    <w:p w:rsidRDefault="00717C02" w:rsidP="00717C02" w:rsidR="00717C02" w:rsidRPr="00717C0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17C02" w:rsidP="00717C02" w:rsidR="00717C02" w:rsidRPr="00717C02">
      <w:pPr>
        <w:spacing w:after="0"/>
        <w:jc w:val="both"/>
        <w:rPr>
          <w:rFonts w:cs="Times New Roman" w:eastAsia="Times New Roman"/>
          <w:lang w:eastAsia="hr-HR"/>
        </w:rPr>
      </w:pPr>
      <w:r w:rsidRPr="00717C02">
        <w:rPr>
          <w:rFonts w:cs="Times New Roman" w:eastAsia="Times New Roman"/>
          <w:b/>
          <w:lang w:eastAsia="hr-HR"/>
        </w:rPr>
        <w:tab/>
      </w:r>
      <w:r w:rsidRPr="00717C02">
        <w:rPr>
          <w:rFonts w:cs="Times New Roman" w:eastAsia="Times New Roman"/>
          <w:lang w:eastAsia="hr-HR"/>
        </w:rPr>
        <w:t>Trgovački sud u Splitu, po sudcu Jozi Ćaleti, u skraćenome stečajnom postupku nad bivšim stečajnim Dužnikom: BILART za proizvodnju i usluge, društvo s ograničenom odgovornošću, Split, Ivana Rendića 4., OIB: 31405744701, MBS: 060226956,  12. srpnja 2017. godine</w:t>
      </w:r>
    </w:p>
    <w:p w:rsidRDefault="00717C02" w:rsidP="00717C02" w:rsidR="00717C02" w:rsidRPr="00717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C02" w:rsidP="00717C02" w:rsidR="00717C02" w:rsidRPr="00717C02">
      <w:pPr>
        <w:spacing w:after="0"/>
        <w:jc w:val="center"/>
        <w:rPr>
          <w:rFonts w:cs="Times New Roman" w:eastAsia="Times New Roman"/>
          <w:lang w:eastAsia="hr-HR"/>
        </w:rPr>
      </w:pPr>
      <w:r w:rsidRPr="00717C02">
        <w:rPr>
          <w:rFonts w:cs="Times New Roman" w:eastAsia="Times New Roman"/>
          <w:lang w:eastAsia="hr-HR"/>
        </w:rPr>
        <w:t>z a k l j u č i o    j e</w:t>
      </w:r>
    </w:p>
    <w:p w:rsidRDefault="00717C02" w:rsidP="00717C02" w:rsidR="00717C02" w:rsidRPr="00717C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7C02" w:rsidP="00717C02" w:rsidR="00717C02" w:rsidRPr="00717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7C02">
        <w:rPr>
          <w:rFonts w:cs="Times New Roman" w:eastAsia="Times New Roman"/>
          <w:lang w:eastAsia="hr-HR"/>
        </w:rPr>
        <w:t>Poziva se Zvonko Bilandžić, iz Splita, Ivana Rendića 4, u roku od 20. dana dostaviti ovom Sudu Popis imovine i obveza uvodno navedenog Dužnika i to sadržajno određenog sukladno članku 17, Stečajnog zakona (</w:t>
      </w:r>
      <w:r w:rsidRPr="00717C02">
        <w:rPr>
          <w:rFonts w:cs="Times New Roman" w:eastAsia="Times New Roman"/>
          <w:i/>
          <w:lang w:eastAsia="hr-HR"/>
        </w:rPr>
        <w:t>Narodne novine</w:t>
      </w:r>
      <w:r w:rsidRPr="00717C02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717C02" w:rsidP="00717C02" w:rsidR="00717C02" w:rsidRPr="00717C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7C02" w:rsidP="00717C02" w:rsidR="00717C02" w:rsidRPr="00717C0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17C02">
        <w:rPr>
          <w:rFonts w:cs="Times New Roman" w:eastAsia="Times New Roman"/>
          <w:lang w:eastAsia="hr-HR"/>
        </w:rPr>
        <w:t>U Splitu, 12. srpnja 2017. godine</w:t>
      </w:r>
    </w:p>
    <w:p w:rsidRDefault="00717C02" w:rsidP="00717C02" w:rsidR="00717C02" w:rsidRPr="00717C0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17C02" w:rsidP="00717C02" w:rsidR="00717C02" w:rsidRPr="00717C0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17C02">
        <w:rPr>
          <w:rFonts w:cs="Times New Roman" w:eastAsia="Times New Roman"/>
          <w:lang w:eastAsia="hr-HR"/>
        </w:rPr>
        <w:t>S U D A C</w:t>
      </w:r>
    </w:p>
    <w:p w:rsidRDefault="00717C02" w:rsidP="00717C02" w:rsidR="00717C02" w:rsidRPr="00717C0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17C02">
        <w:rPr>
          <w:rFonts w:cs="Times New Roman" w:eastAsia="Times New Roman"/>
          <w:lang w:eastAsia="hr-HR"/>
        </w:rPr>
        <w:t>Jozo Ćaleta</w:t>
      </w:r>
    </w:p>
    <w:p w:rsidRDefault="00717C02" w:rsidP="00717C02" w:rsidR="00717C02" w:rsidRPr="00717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C02" w:rsidP="00717C02" w:rsidR="00717C02" w:rsidRPr="00717C02">
      <w:pPr>
        <w:spacing w:after="0"/>
        <w:jc w:val="both"/>
        <w:rPr>
          <w:rFonts w:cs="Times New Roman" w:eastAsia="Times New Roman"/>
          <w:lang w:eastAsia="hr-HR"/>
        </w:rPr>
      </w:pPr>
      <w:r w:rsidRPr="00717C02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17C02" w:rsidP="00717C02" w:rsidR="00717C02" w:rsidRPr="00717C02">
      <w:pPr>
        <w:spacing w:after="0"/>
        <w:rPr>
          <w:rFonts w:cs="Times New Roman" w:eastAsia="Times New Roman"/>
          <w:lang w:eastAsia="hr-HR"/>
        </w:rPr>
      </w:pPr>
    </w:p>
    <w:p w:rsidRDefault="00717C02" w:rsidP="00717C02" w:rsidR="00717C02" w:rsidRPr="00717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C02" w:rsidP="00717C02" w:rsidR="00717C02" w:rsidRPr="00717C02">
      <w:pPr>
        <w:spacing w:after="0"/>
        <w:jc w:val="both"/>
        <w:rPr>
          <w:rFonts w:cs="Times New Roman" w:eastAsia="Times New Roman"/>
          <w:lang w:eastAsia="hr-HR"/>
        </w:rPr>
      </w:pPr>
      <w:r w:rsidRPr="00717C02">
        <w:rPr>
          <w:rFonts w:cs="Times New Roman" w:eastAsia="Times New Roman"/>
          <w:lang w:eastAsia="hr-HR"/>
        </w:rPr>
        <w:t>DNA:  1)  Zvonko Bilandžić, Split, Ivana Rendića 4,</w:t>
      </w:r>
    </w:p>
    <w:p w:rsidRDefault="00717C02" w:rsidP="00717C02" w:rsidR="00717C02" w:rsidRPr="00717C02">
      <w:pPr>
        <w:spacing w:after="0"/>
        <w:jc w:val="both"/>
        <w:rPr>
          <w:rFonts w:cs="Times New Roman" w:eastAsia="Times New Roman"/>
          <w:lang w:eastAsia="hr-HR"/>
        </w:rPr>
      </w:pPr>
      <w:r w:rsidRPr="00717C02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717C02" w:rsidP="00717C02" w:rsidR="00717C02" w:rsidRPr="00717C02">
      <w:pPr>
        <w:spacing w:after="0"/>
        <w:jc w:val="both"/>
        <w:rPr>
          <w:rFonts w:cs="Times New Roman" w:eastAsia="Times New Roman"/>
          <w:lang w:eastAsia="hr-HR"/>
        </w:rPr>
      </w:pPr>
      <w:r w:rsidRPr="00717C02">
        <w:rPr>
          <w:rFonts w:cs="Times New Roman" w:eastAsia="Times New Roman"/>
          <w:lang w:eastAsia="hr-HR"/>
        </w:rPr>
        <w:t xml:space="preserve">            3) Spis.</w:t>
      </w:r>
    </w:p>
    <w:p w:rsidRDefault="00717C02" w:rsidP="00717C02" w:rsidR="00717C02" w:rsidRPr="00717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C02" w:rsidP="00717C02" w:rsidR="00717C02" w:rsidRPr="00717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7C02" w:rsidP="00717C02" w:rsidR="00717C02" w:rsidRPr="00717C02">
      <w:pPr>
        <w:spacing w:after="0"/>
        <w:jc w:val="both"/>
        <w:rPr>
          <w:rFonts w:cs="Times New Roman" w:eastAsia="Times New Roman"/>
          <w:lang w:eastAsia="hr-HR"/>
        </w:rPr>
      </w:pPr>
      <w:r w:rsidRPr="00717C02">
        <w:rPr>
          <w:rFonts w:cs="Times New Roman" w:eastAsia="Times New Roman"/>
          <w:lang w:eastAsia="hr-HR"/>
        </w:rPr>
        <w:t>Split, 12. srpnja 2017.                                                          SUDAC:</w:t>
      </w:r>
    </w:p>
    <w:p w:rsidRDefault="00717C02" w:rsidP="00717C02" w:rsidR="00AE649C" w:rsidRPr="00B76F3C">
      <w:pPr>
        <w:spacing w:after="0"/>
        <w:jc w:val="both"/>
      </w:pPr>
      <w:r w:rsidRPr="00717C02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C02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88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St-1917/2016-3</izvorni_sadrzaj>
    <derivirana_varijabla naziv="DomainObject.Oznaka_1">St-1917/2016-3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St-1917/2016</izvorni_sadrzaj>
    <derivirana_varijabla naziv="DomainObject.Predmet.OznakaBroj_1">St-1917/2016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BILART za proizvodnju i usluge, društvo s ograničenom odgovornošću</izvorni_sadrzaj>
    <derivirana_varijabla naziv="DomainObject.Predmet.ProtustrankaFormated_1">  BILART za proizvodnju i usluge, društvo s ograničenom odgovornošću</derivirana_varijabla>
  </DomainObject.Predmet.ProtustrankaFormated>
  <DomainObject.Predmet.ProtustrankaFormatedOIB>
    <izvorni_sadrzaj>  BILART za proizvodnju i usluge, društvo s ograničenom odgovornošću, OIB 31405744701</izvorni_sadrzaj>
    <derivirana_varijabla naziv="DomainObject.Predmet.ProtustrankaFormatedOIB_1">  BILART za proizvodnju i usluge, društvo s ograničenom odgovornošću, OIB 31405744701</derivirana_varijabla>
  </DomainObject.Predmet.ProtustrankaFormatedOIB>
  <DomainObject.Predmet.ProtustrankaFormatedWithAdress>
    <izvorni_sadrzaj> BILART za proizvodnju i usluge, društvo s ograničenom odgovornošću, Ivana Rendića 4, 21000 Split</izvorni_sadrzaj>
    <derivirana_varijabla naziv="DomainObject.Predmet.ProtustrankaFormatedWithAdress_1"> BILART za proizvodnju i usluge, društvo s ograničenom odgovornošću, Ivana Rendića 4, 21000 Split</derivirana_varijabla>
  </DomainObject.Predmet.ProtustrankaFormatedWithAdress>
  <DomainObject.Predmet.ProtustrankaFormatedWithAdressOIB>
    <izvorni_sadrzaj> BILART za proizvodnju i usluge, društvo s ograničenom odgovornošću, OIB 31405744701, Ivana Rendića 4, 21000 Split</izvorni_sadrzaj>
    <derivirana_varijabla naziv="DomainObject.Predmet.ProtustrankaFormatedWithAdressOIB_1"> BILART za proizvodnju i usluge, društvo s ograničenom odgovornošću, OIB 31405744701, Ivana Rendića 4, 21000 Split</derivirana_varijabla>
  </DomainObject.Predmet.ProtustrankaFormatedWithAdressOIB>
  <DomainObject.Predmet.ProtustrankaWithAdress>
    <izvorni_sadrzaj>BILART za proizvodnju i usluge, društvo s ograničenom odgovornošću Ivana Rendića 4, 21000 Split</izvorni_sadrzaj>
    <derivirana_varijabla naziv="DomainObject.Predmet.ProtustrankaWithAdress_1">BILART za proizvodnju i usluge, društvo s ograničenom odgovornošću Ivana Rendića 4, 21000 Split</derivirana_varijabla>
  </DomainObject.Predmet.ProtustrankaWithAdress>
  <DomainObject.Predmet.ProtustrankaWithAdressOIB>
    <izvorni_sadrzaj>BILART za proizvodnju i usluge, društvo s ograničenom odgovornošću, OIB 31405744701, Ivana Rendića 4, 21000 Split</izvorni_sadrzaj>
    <derivirana_varijabla naziv="DomainObject.Predmet.ProtustrankaWithAdressOIB_1">BILART za proizvodnju i usluge, društvo s ograničenom odgovornošću, OIB 31405744701, Ivana Rendića 4, 21000 Split</derivirana_varijabla>
  </DomainObject.Predmet.ProtustrankaWithAdressOIB>
  <DomainObject.Predmet.ProtustrankaNazivFormated>
    <izvorni_sadrzaj>BILART za proizvodnju i usluge, društvo s ograničenom odgovornošću</izvorni_sadrzaj>
    <derivirana_varijabla naziv="DomainObject.Predmet.ProtustrankaNazivFormated_1">BILART za proizvodnju i usluge, društvo s ograničenom odgovornošću</derivirana_varijabla>
  </DomainObject.Predmet.ProtustrankaNazivFormated>
  <DomainObject.Predmet.ProtustrankaNazivFormatedOIB>
    <izvorni_sadrzaj>BILART za proizvodnju i usluge, društvo s ograničenom odgovornošću, OIB 31405744701</izvorni_sadrzaj>
    <derivirana_varijabla naziv="DomainObject.Predmet.ProtustrankaNazivFormatedOIB_1">BILART za proizvodnju i usluge, društvo s ograničenom odgovornošću, OIB 31405744701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FINA-SPLIT; ŽUPANIJSKO DRŽAVNO ODVJETNIŠTVO-SPLIT</izvorni_sadrzaj>
    <derivirana_varijabla naziv="DomainObject.Predmet.StrankaFormated_1">  FINA-SPLIT; ŽUPANIJSKO DRŽAVNO ODVJETNIŠTVO-SPLIT</derivirana_varijabla>
  </DomainObject.Predmet.StrankaFormated>
  <DomainObject.Predmet.StrankaFormatedOIB>
    <izvorni_sadrzaj>  FINA-SPLIT, OIB 85821130368; ŽUPANIJSKO DRŽAVNO ODVJETNIŠTVO-SPLIT, OIB 70793241859</izvorni_sadrzaj>
    <derivirana_varijabla naziv="DomainObject.Predmet.StrankaFormatedOIB_1">  FINA-SPLIT, OIB 85821130368; ŽUPANIJSKO DRŽAVNO ODVJETNIŠTVO-SPLIT, OIB 70793241859</derivirana_varijabla>
  </DomainObject.Predmet.StrankaFormatedOIB>
  <DomainObject.Predmet.StrankaFormatedWithAdress>
    <izvorni_sadrzaj> FINA-SPLIT, Mažuranićevo šetalište 24b, 21000 Split; ŽUPANIJSKO DRŽAVNO ODVJETNIŠTVO-SPLIT, Gundulićeva 29, 21000 Split</izvorni_sadrzaj>
    <derivirana_varijabla naziv="DomainObject.Predmet.StrankaFormatedWithAdress_1"> FINA-SPLIT, Mažuranićevo šetalište 24b, 21000 Split; ŽUPANIJSKO DRŽAVNO ODVJETNIŠTVO-SPLIT, Gundulićeva 29, 21000 Split</derivirana_varijabla>
  </DomainObject.Predmet.StrankaFormatedWithAdress>
  <DomainObject.Predmet.StrankaFormatedWithAdressOIB>
    <izvorni_sadrzaj> FINA-SPLIT, OIB 85821130368, Mažuranićevo šetalište 24b, 21000 Split; ŽUPANIJSKO DRŽAVNO ODVJETNIŠTVO-SPLIT, OIB 70793241859, Gundulićeva 29, 21000 Split</izvorni_sadrzaj>
    <derivirana_varijabla naziv="DomainObject.Predmet.StrankaFormatedWithAdressOIB_1"> FINA-SPLIT, OIB 85821130368, Mažuranićevo šetalište 24b, 21000 Split; ŽUPANIJSKO DRŽAVNO ODVJETNIŠTVO-SPLIT, OIB 70793241859, Gundulićeva 29, 21000 Split</derivirana_varijabla>
  </DomainObject.Predmet.StrankaFormatedWithAdressOIB>
  <DomainObject.Predmet.StrankaWithAdress>
    <izvorni_sadrzaj>FINA-SPLIT Mažuranićevo šetalište 24b,21000 Split,ŽUPANIJSKO DRŽAVNO ODVJETNIŠTVO-SPLIT Gundulićeva 29,21000 Split</izvorni_sadrzaj>
    <derivirana_varijabla naziv="DomainObject.Predmet.StrankaWithAdress_1">FINA-SPLIT Mažuranićevo šetalište 24b,21000 Split,ŽUPANIJSKO DRŽAVNO ODVJETNIŠTVO-SPLIT Gundulićeva 29,21000 Split</derivirana_varijabla>
  </DomainObject.Predmet.StrankaWithAdress>
  <DomainObject.Predmet.StrankaWithAdressOIB>
    <izvorni_sadrzaj>FINA-SPLIT, OIB 85821130368, Mažuranićevo šetalište 24b,21000 Split,ŽUPANIJSKO DRŽAVNO ODVJETNIŠTVO-SPLIT, OIB 70793241859, Gundulićeva 29,21000 Split</izvorni_sadrzaj>
    <derivirana_varijabla naziv="DomainObject.Predmet.StrankaWithAdressOIB_1">FINA-SPLIT, OIB 85821130368, Mažuranićevo šetalište 24b,21000 Split,ŽUPANIJSKO DRŽAVNO ODVJETNIŠTVO-SPLIT, OIB 70793241859, Gundulićeva 29,21000 Split</derivirana_varijabla>
  </DomainObject.Predmet.StrankaWithAdressOIB>
  <DomainObject.Predmet.StrankaNazivFormated>
    <izvorni_sadrzaj>FINA-SPLIT,ŽUPANIJSKO DRŽAVNO ODVJETNIŠTVO-SPLIT</izvorni_sadrzaj>
    <derivirana_varijabla naziv="DomainObject.Predmet.StrankaNazivFormated_1">FINA-SPLIT,ŽUPANIJSKO DRŽAVNO ODVJETNIŠTVO-SPLIT</derivirana_varijabla>
  </DomainObject.Predmet.StrankaNazivFormated>
  <DomainObject.Predmet.StrankaNazivFormatedOIB>
    <izvorni_sadrzaj>FINA-SPLIT, OIB 85821130368,ŽUPANIJSKO DRŽAVNO ODVJETNIŠTVO-SPLIT, OIB 70793241859</izvorni_sadrzaj>
    <derivirana_varijabla naziv="DomainObject.Predmet.StrankaNazivFormatedOIB_1">FINA-SPLIT, OIB 85821130368,ŽUPANIJSKO DRŽAVNO ODVJETNIŠTVO-SPLIT,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1055535.83</izvorni_sadrzaj>
    <derivirana_varijabla naziv="DomainObject.Predmet.TrenutnaVrijednost_1">1055535.83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FINA-SPLIT</item>
      <item>ŽUPANIJSKO DRŽAVNO ODVJETNIŠTVO-SPLIT</item>
    </izvorni_sadrzaj>
    <derivirana_varijabla naziv="DomainObject.Predmet.StrankaListFormated_1">
      <item>FINA-SPLIT</item>
      <item>ŽUPANIJSKO DRŽAVNO ODVJETNIŠTVO-SPLIT</item>
    </derivirana_varijabla>
  </DomainObject.Predmet.StrankaListFormated>
  <DomainObject.Predmet.StrankaListFormatedOIB>
    <izvorni_sadrzaj>
      <item>FINA-SPLIT, OIB 85821130368</item>
      <item>ŽUPANIJSKO DRŽAVNO ODVJETNIŠTVO-SPLIT, OIB 70793241859</item>
    </izvorni_sadrzaj>
    <derivirana_varijabla naziv="DomainObject.Predmet.StrankaListFormatedOIB_1">
      <item>FINA-SPLIT, OIB 85821130368</item>
      <item>ŽUPANIJSKO DRŽAVNO ODVJETNIŠTVO-SPLIT, OIB 70793241859</item>
    </derivirana_varijabla>
  </DomainObject.Predmet.StrankaListFormatedOIB>
  <DomainObject.Predmet.StrankaListFormatedWithAdress>
    <izvorni_sadrzaj>
      <item>FINA-SPLIT, Mažuranićevo šetalište 24b, 21000 Split</item>
      <item>ŽUPANIJSKO DRŽAVNO ODVJETNIŠTVO-SPLIT, Gundulićeva 29, 21000 Split</item>
    </izvorni_sadrzaj>
    <derivirana_varijabla naziv="DomainObject.Predmet.StrankaListFormatedWithAdress_1">
      <item>FINA-SPLIT, Mažuranićevo šetalište 24b, 21000 Split</item>
      <item>ŽUPANIJSKO DRŽAVNO ODVJETNIŠTVO-SPLIT, Gundulićeva 29, 21000 Split</item>
    </derivirana_varijabla>
  </DomainObject.Predmet.StrankaListFormatedWithAdress>
  <DomainObject.Predmet.StrankaListFormatedWithAdressOIB>
    <izvorni_sadrzaj>
      <item>FINA-SPLIT, OIB 85821130368, Mažuranićevo šetalište 24b, 21000 Split</item>
      <item>ŽUPANIJSKO DRŽAVNO ODVJETNIŠTVO-SPLIT, OIB 70793241859, Gundulićeva 29, 21000 Split</item>
    </izvorni_sadrzaj>
    <derivirana_varijabla naziv="DomainObject.Predmet.StrankaListFormatedWithAdressOIB_1">
      <item>FINA-SPLIT, OIB 85821130368, Mažuranićevo šetalište 24b, 21000 Split</item>
      <item>ŽUPANIJSKO DRŽAVNO ODVJETNIŠTVO-SPLIT, OIB 70793241859, Gundulićeva 29, 21000 Split</item>
    </derivirana_varijabla>
  </DomainObject.Predmet.StrankaListFormatedWithAdressOIB>
  <DomainObject.Predmet.StrankaListNazivFormated>
    <izvorni_sadrzaj>
      <item>FINA-SPLIT</item>
      <item>ŽUPANIJSKO DRŽAVNO ODVJETNIŠTVO-SPLIT</item>
    </izvorni_sadrzaj>
    <derivirana_varijabla naziv="DomainObject.Predmet.StrankaListNazivFormated_1">
      <item>FINA-SPLIT</item>
      <item>ŽUPANIJSKO DRŽAVNO ODVJETNIŠTVO-SPLIT</item>
    </derivirana_varijabla>
  </DomainObject.Predmet.StrankaListNazivFormated>
  <DomainObject.Predmet.StrankaListNazivFormatedOIB>
    <izvorni_sadrzaj>
      <item>FINA-SPLIT, OIB 85821130368</item>
      <item>ŽUPANIJSKO DRŽAVNO ODVJETNIŠTVO-SPLIT, OIB 70793241859</item>
    </izvorni_sadrzaj>
    <derivirana_varijabla naziv="DomainObject.Predmet.StrankaListNazivFormatedOIB_1">
      <item>FINA-SPLIT, OIB 85821130368</item>
      <item>ŽUPANIJSKO DRŽAVNO ODVJETNIŠTVO-SPLIT, OIB 70793241859</item>
    </derivirana_varijabla>
  </DomainObject.Predmet.StrankaListNazivFormatedOIB>
  <DomainObject.Predmet.ProtuStrankaListFormated>
    <izvorni_sadrzaj>
      <item>BILART za proizvodnju i usluge, društvo s ograničenom odgovornošću</item>
    </izvorni_sadrzaj>
    <derivirana_varijabla naziv="DomainObject.Predmet.ProtuStrankaListFormated_1">
      <item>BILART za proizvodnju i usluge, društvo s ograničenom odgovornošću</item>
    </derivirana_varijabla>
  </DomainObject.Predmet.ProtuStrankaListFormated>
  <DomainObject.Predmet.ProtuStrankaListFormatedOIB>
    <izvorni_sadrzaj>
      <item>BILART za proizvodnju i usluge, društvo s ograničenom odgovornošću, OIB 31405744701</item>
    </izvorni_sadrzaj>
    <derivirana_varijabla naziv="DomainObject.Predmet.ProtuStrankaListFormatedOIB_1">
      <item>BILART za proizvodnju i usluge, društvo s ograničenom odgovornošću, OIB 31405744701</item>
    </derivirana_varijabla>
  </DomainObject.Predmet.ProtuStrankaListFormatedOIB>
  <DomainObject.Predmet.ProtuStrankaListFormatedWithAdress>
    <izvorni_sadrzaj>
      <item>BILART za proizvodnju i usluge, društvo s ograničenom odgovornošću, Ivana Rendića 4, 21000 Split</item>
    </izvorni_sadrzaj>
    <derivirana_varijabla naziv="DomainObject.Predmet.ProtuStrankaListFormatedWithAdress_1">
      <item>BILART za proizvodnju i usluge, društvo s ograničenom odgovornošću, Ivana Rendića 4, 21000 Split</item>
    </derivirana_varijabla>
  </DomainObject.Predmet.ProtuStrankaListFormatedWithAdress>
  <DomainObject.Predmet.ProtuStrankaListFormatedWithAdressOIB>
    <izvorni_sadrzaj>
      <item>BILART za proizvodnju i usluge, društvo s ograničenom odgovornošću, OIB 31405744701, Ivana Rendića 4, 21000 Split</item>
    </izvorni_sadrzaj>
    <derivirana_varijabla naziv="DomainObject.Predmet.ProtuStrankaListFormatedWithAdressOIB_1">
      <item>BILART za proizvodnju i usluge, društvo s ograničenom odgovornošću, OIB 31405744701, Ivana Rendića 4, 21000 Split</item>
    </derivirana_varijabla>
  </DomainObject.Predmet.ProtuStrankaListFormatedWithAdressOIB>
  <DomainObject.Predmet.ProtuStrankaListNazivFormated>
    <izvorni_sadrzaj>
      <item>BILART za proizvodnju i usluge, društvo s ograničenom odgovornošću</item>
    </izvorni_sadrzaj>
    <derivirana_varijabla naziv="DomainObject.Predmet.ProtuStrankaListNazivFormated_1">
      <item>BILART za proizvodnju i usluge, društvo s ograničenom odgovornošću</item>
    </derivirana_varijabla>
  </DomainObject.Predmet.ProtuStrankaListNazivFormated>
  <DomainObject.Predmet.ProtuStrankaListNazivFormatedOIB>
    <izvorni_sadrzaj>
      <item>BILART za proizvodnju i usluge, društvo s ograničenom odgovornošću, OIB 31405744701</item>
    </izvorni_sadrzaj>
    <derivirana_varijabla naziv="DomainObject.Predmet.ProtuStrankaListNazivFormatedOIB_1">
      <item>BILART za proizvodnju i usluge, društvo s ograničenom odgovornošću, OIB 31405744701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St-1917/2016-3</izvorni_sadrzaj>
    <derivirana_varijabla naziv="DomainObject.PoslovniBrojDokumenta_1">St-1917/2016-3</derivirana_varijabla>
  </DomainObject.PoslovniBrojDokumenta>
  <DomainObject.Predmet.StrankaIDrugi>
    <izvorni_sadrzaj>FINA-SPLIT i dr.</izvorni_sadrzaj>
    <derivirana_varijabla naziv="DomainObject.Predmet.StrankaIDrugi_1">FINA-SPLIT i dr.</derivirana_varijabla>
  </DomainObject.Predmet.StrankaIDrugi>
  <DomainObject.Predmet.ProtustrankaIDrugi>
    <izvorni_sadrzaj>BILART za proizvodnju i usluge, društvo s ograničenom odgovornošću</izvorni_sadrzaj>
    <derivirana_varijabla naziv="DomainObject.Predmet.ProtustrankaIDrugi_1">BILART za proizvodnju i usluge, društvo s ograničenom odgovornošću</derivirana_varijabla>
  </DomainObject.Predmet.ProtustrankaIDrugi>
  <DomainObject.Predmet.StrankaIDrugiAdressOIB>
    <izvorni_sadrzaj>FINA-SPLIT, OIB 85821130368, Mažuranićevo šetalište 24b, 21000 Split i dr.</izvorni_sadrzaj>
    <derivirana_varijabla naziv="DomainObject.Predmet.StrankaIDrugiAdressOIB_1">FINA-SPLIT, OIB 85821130368, Mažuranićevo šetalište 24b, 21000 Split i dr.</derivirana_varijabla>
  </DomainObject.Predmet.StrankaIDrugiAdressOIB>
  <DomainObject.Predmet.ProtustrankaIDrugiAdressOIB>
    <izvorni_sadrzaj>BILART za proizvodnju i usluge, društvo s ograničenom odgovornošću, OIB 31405744701, Ivana Rendića 4, 21000 Split</izvorni_sadrzaj>
    <derivirana_varijabla naziv="DomainObject.Predmet.ProtustrankaIDrugiAdressOIB_1">BILART za proizvodnju i usluge, društvo s ograničenom odgovornošću, OIB 31405744701, Ivana Rendića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BILART za proizvodnju i usluge, društvo s ograničenom odgovornošću</item>
      <item>FINA-SPLIT</item>
      <item>ŽUPANIJSKO DRŽAVNO ODVJETNIŠTVO-SPLIT</item>
    </izvorni_sadrzaj>
    <derivirana_varijabla naziv="DomainObject.Predmet.SudioniciListNaziv_1">
      <item>BILART za proizvodnju i usluge, društvo s ograničenom odgovornošću</item>
      <item>FINA-SPLIT</item>
      <item>ŽUPANIJSKO DRŽAVNO ODVJETNIŠTVO-SPLIT</item>
    </derivirana_varijabla>
  </DomainObject.Predmet.SudioniciListNaziv>
  <DomainObject.Predmet.SudioniciListAdressOIB>
    <izvorni_sadrzaj>
      <item>BILART za proizvodnju i usluge, društvo s ograničenom odgovornošću, OIB 31405744701, Ivana Rendića 4,21000 Split</item>
      <item>FINA-SPLIT, OIB 85821130368, Mažuranićevo šetalište 24b,21000 Split</item>
      <item>ŽUPANIJSKO DRŽAVNO ODVJETNIŠTVO-SPLIT, OIB 70793241859, Gundulićeva 29,21000 Split</item>
    </izvorni_sadrzaj>
    <derivirana_varijabla naziv="DomainObject.Predmet.SudioniciListAdressOIB_1">
      <item>BILART za proizvodnju i usluge, društvo s ograničenom odgovornošću, OIB 31405744701, Ivana Rendića 4,21000 Split</item>
      <item>FINA-SPLIT, OIB 85821130368, Mažuranićevo šetalište 24b,21000 Split</item>
      <item>ŽUPANIJSKO DRŽAVNO ODVJETNIŠTVO-SPLIT, OIB 70793241859,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29701-9526-49A2-BCC1-D191A9262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187</properties:Words>
  <properties:Characters>834</properties:Characters>
  <properties:Lines>38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2017-07-12T11:27:00Z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St-1917/2016-3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