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78c4" w14:paraId="a8378c4" w:rsidRDefault="00D15313" w:rsidP="00D15313" w:rsidR="00D1531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336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100</w:t>
      </w:r>
      <w:proofErr w:type="spellEnd"/>
    </w:p>
    <w:p w:rsidRDefault="004860D2" w:rsidP="00D15313" w:rsidR="00D15313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313" w:rsidP="00D15313" w:rsidR="00D15313" w:rsidRPr="00D21A2C"/>
    <w:p w:rsidRDefault="00D15313" w:rsidP="00D15313" w:rsidR="00D1531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15313" w:rsidP="00D15313" w:rsidR="00D1531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15313" w:rsidP="00D15313" w:rsidR="00D15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6366B" w:rsidP="00D15313" w:rsidR="00D6366B" w:rsidRPr="00BC0F62">
      <w:pPr>
        <w:ind w:hanging="720" w:left="360"/>
        <w:rPr>
          <w:sz w:val="22"/>
          <w:szCs w:val="22"/>
        </w:rPr>
      </w:pPr>
    </w:p>
    <w:p w:rsidRDefault="00D15313" w:rsidP="00D15313" w:rsidR="00D15313"/>
    <w:p w:rsidRDefault="00D15313" w:rsidP="00D15313" w:rsidR="00D15313">
      <w:pPr>
        <w:jc w:val="center"/>
      </w:pPr>
      <w:r>
        <w:t xml:space="preserve">R E P U B L I K A    H R V A T S K A </w:t>
      </w:r>
    </w:p>
    <w:p w:rsidRDefault="00D15313" w:rsidP="00D15313" w:rsidR="00D15313" w:rsidRPr="004A6CEC">
      <w:pPr>
        <w:pStyle w:val="Naslov1"/>
        <w:rPr>
          <w:b w:val="false"/>
        </w:rPr>
      </w:pPr>
      <w:r w:rsidRPr="004A6CEC">
        <w:rPr>
          <w:b w:val="false"/>
        </w:rPr>
        <w:t>R J E Š E N J E</w:t>
      </w:r>
    </w:p>
    <w:p w:rsidRDefault="00D15313" w:rsidP="00D15313" w:rsidR="00D15313"/>
    <w:p w:rsidRDefault="00D15313" w:rsidP="00D15313" w:rsidR="00D15313">
      <w:pPr>
        <w:jc w:val="center"/>
        <w:rPr>
          <w:b/>
        </w:rPr>
      </w:pPr>
    </w:p>
    <w:p w:rsidRDefault="00D15313" w:rsidP="00D15313" w:rsidR="00D15313">
      <w:pPr>
        <w:ind w:firstLine="708"/>
        <w:jc w:val="both"/>
      </w:pPr>
      <w:r>
        <w:t xml:space="preserve">Trgovački sud u Osijeku, po stečajnom sucu Jadranki Herman, u stečajnom postupku nad  dužnikom </w:t>
      </w:r>
      <w:r w:rsidRPr="008F1231">
        <w:t xml:space="preserve">AUTO KUĆA </w:t>
      </w:r>
      <w:proofErr w:type="spellStart"/>
      <w:r w:rsidRPr="008F1231">
        <w:t>LOZIĆ</w:t>
      </w:r>
      <w:proofErr w:type="spellEnd"/>
      <w:r w:rsidRPr="008F1231">
        <w:t xml:space="preserve"> d.o.o. za unutarnju i vanjsku trgovinu, u stečaju,   Široko Polje, Đakovačka </w:t>
      </w:r>
      <w:proofErr w:type="spellStart"/>
      <w:r w:rsidRPr="008F1231">
        <w:t>bb</w:t>
      </w:r>
      <w:proofErr w:type="spellEnd"/>
      <w:r w:rsidRPr="008F1231">
        <w:t xml:space="preserve">, </w:t>
      </w:r>
      <w:proofErr w:type="spellStart"/>
      <w:r w:rsidRPr="008F1231">
        <w:t>MBS</w:t>
      </w:r>
      <w:proofErr w:type="spellEnd"/>
      <w:r w:rsidRPr="008F1231">
        <w:t xml:space="preserve"> </w:t>
      </w:r>
      <w:proofErr w:type="spellStart"/>
      <w:r w:rsidRPr="008F1231">
        <w:t>030038285</w:t>
      </w:r>
      <w:proofErr w:type="spellEnd"/>
      <w:r w:rsidRPr="008F1231">
        <w:t xml:space="preserve">, </w:t>
      </w:r>
      <w:proofErr w:type="spellStart"/>
      <w:r w:rsidRPr="008F1231">
        <w:t>OIB</w:t>
      </w:r>
      <w:proofErr w:type="spellEnd"/>
      <w:r w:rsidRPr="008F1231">
        <w:t xml:space="preserve"> </w:t>
      </w:r>
      <w:proofErr w:type="spellStart"/>
      <w:r w:rsidRPr="008F1231">
        <w:t>54889665758</w:t>
      </w:r>
      <w:proofErr w:type="spellEnd"/>
      <w:r w:rsidRPr="008F1231">
        <w:t>,</w:t>
      </w:r>
      <w:r>
        <w:t xml:space="preserve">  dana </w:t>
      </w:r>
      <w:proofErr w:type="spellStart"/>
      <w:r>
        <w:t>07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          </w:t>
      </w:r>
    </w:p>
    <w:p w:rsidRDefault="00D15313" w:rsidP="00D15313" w:rsidR="00D15313">
      <w:pPr>
        <w:jc w:val="both"/>
      </w:pPr>
    </w:p>
    <w:p w:rsidRDefault="00D15313" w:rsidP="00D15313" w:rsidR="00D15313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235059" w:rsidP="00235059" w:rsidR="00235059">
      <w:pPr>
        <w:rPr>
          <w:b/>
        </w:rPr>
      </w:pPr>
    </w:p>
    <w:p w:rsidRDefault="00E41612" w:rsidP="00235059" w:rsidR="00E41612">
      <w:pPr>
        <w:rPr>
          <w:b/>
        </w:rPr>
      </w:pPr>
    </w:p>
    <w:p w:rsidRDefault="0084059F" w:rsidP="00B77EFB" w:rsidR="00446AA2">
      <w:pPr>
        <w:numPr>
          <w:ilvl w:val="0"/>
          <w:numId w:val="4"/>
        </w:numPr>
        <w:jc w:val="both"/>
      </w:pPr>
      <w:r>
        <w:t xml:space="preserve">Stečajnoj  upraviteljici </w:t>
      </w:r>
      <w:r w:rsidR="00B77EFB">
        <w:t xml:space="preserve"> </w:t>
      </w:r>
      <w:r w:rsidR="00336A0C">
        <w:t>Blanki</w:t>
      </w:r>
      <w:r w:rsidR="006C7CB9">
        <w:t xml:space="preserve"> </w:t>
      </w:r>
      <w:proofErr w:type="spellStart"/>
      <w:r w:rsidR="006C7CB9">
        <w:t>Gambiraža</w:t>
      </w:r>
      <w:proofErr w:type="spellEnd"/>
      <w:r w:rsidR="006C7CB9">
        <w:t>, odvjetnici</w:t>
      </w:r>
      <w:r>
        <w:t xml:space="preserve"> iz Osijeka, Bakarska </w:t>
      </w:r>
      <w:proofErr w:type="spellStart"/>
      <w:r>
        <w:t>42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81085118009</w:t>
      </w:r>
      <w:proofErr w:type="spellEnd"/>
      <w:r w:rsidR="00B77EFB">
        <w:t xml:space="preserve">, </w:t>
      </w:r>
      <w:r w:rsidR="00446AA2">
        <w:t xml:space="preserve">odobrava se nagrada za obnašanje dužnosti stečajnog upravitelja do stupanja na snagu Uredbe o kriterijima i načinu obračuna i plaćanja nagrade stečajnim upraviteljima (Narodne novine </w:t>
      </w:r>
      <w:proofErr w:type="spellStart"/>
      <w:r w:rsidR="00446AA2">
        <w:t>105</w:t>
      </w:r>
      <w:proofErr w:type="spellEnd"/>
      <w:r w:rsidR="00446AA2">
        <w:t>/</w:t>
      </w:r>
      <w:proofErr w:type="spellStart"/>
      <w:r w:rsidR="00446AA2">
        <w:t>15</w:t>
      </w:r>
      <w:proofErr w:type="spellEnd"/>
      <w:r w:rsidR="00446AA2">
        <w:t xml:space="preserve">) u neto iznosu od </w:t>
      </w:r>
      <w:r w:rsidR="00B61741">
        <w:t xml:space="preserve"> </w:t>
      </w:r>
      <w:proofErr w:type="spellStart"/>
      <w:r w:rsidR="00B61741">
        <w:t>9.388</w:t>
      </w:r>
      <w:proofErr w:type="spellEnd"/>
      <w:r w:rsidR="00B61741">
        <w:t>,</w:t>
      </w:r>
      <w:proofErr w:type="spellStart"/>
      <w:r w:rsidR="00B61741">
        <w:t>00</w:t>
      </w:r>
      <w:proofErr w:type="spellEnd"/>
      <w:r w:rsidR="00336A0C">
        <w:t xml:space="preserve"> kn. </w:t>
      </w:r>
    </w:p>
    <w:p w:rsidRDefault="00446AA2" w:rsidP="00B77EFB" w:rsidR="00446AA2">
      <w:pPr>
        <w:numPr>
          <w:ilvl w:val="0"/>
          <w:numId w:val="4"/>
        </w:numPr>
        <w:jc w:val="both"/>
      </w:pPr>
      <w:r>
        <w:t>Stečajno</w:t>
      </w:r>
      <w:r w:rsidR="00336A0C">
        <w:t>j upraviteljici Blanki</w:t>
      </w:r>
      <w:r w:rsidR="006C7CB9">
        <w:t xml:space="preserve"> </w:t>
      </w:r>
      <w:proofErr w:type="spellStart"/>
      <w:r w:rsidR="006C7CB9">
        <w:t>Gambiraža</w:t>
      </w:r>
      <w:proofErr w:type="spellEnd"/>
      <w:r w:rsidR="006C7CB9">
        <w:t>, odvjetnici</w:t>
      </w:r>
      <w:r w:rsidR="00336A0C">
        <w:t xml:space="preserve"> iz Osijeka, Bakarska </w:t>
      </w:r>
      <w:proofErr w:type="spellStart"/>
      <w:r w:rsidR="00336A0C">
        <w:t>42</w:t>
      </w:r>
      <w:proofErr w:type="spellEnd"/>
      <w:r w:rsidR="00336A0C">
        <w:t xml:space="preserve">, </w:t>
      </w:r>
      <w:proofErr w:type="spellStart"/>
      <w:r w:rsidR="00336A0C">
        <w:t>OIB</w:t>
      </w:r>
      <w:proofErr w:type="spellEnd"/>
      <w:r w:rsidR="00336A0C">
        <w:t xml:space="preserve"> </w:t>
      </w:r>
      <w:proofErr w:type="spellStart"/>
      <w:r w:rsidR="00336A0C">
        <w:t>81085118009</w:t>
      </w:r>
      <w:proofErr w:type="spellEnd"/>
      <w:r w:rsidR="00336A0C">
        <w:t xml:space="preserve">, </w:t>
      </w:r>
      <w:r w:rsidR="006C7CB9">
        <w:t xml:space="preserve"> odobrava se</w:t>
      </w:r>
      <w:r>
        <w:t xml:space="preserve"> nagrada za obnašanje dužnosti stečajnog upravitelja  nakon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bruto iznosu od </w:t>
      </w:r>
      <w:proofErr w:type="spellStart"/>
      <w:r w:rsidR="00F640FF">
        <w:t>94.240</w:t>
      </w:r>
      <w:proofErr w:type="spellEnd"/>
      <w:r w:rsidR="00F640FF">
        <w:t>,</w:t>
      </w:r>
      <w:proofErr w:type="spellStart"/>
      <w:r w:rsidR="00F640FF">
        <w:t>18</w:t>
      </w:r>
      <w:proofErr w:type="spellEnd"/>
      <w:r w:rsidR="00F640FF">
        <w:t xml:space="preserve"> </w:t>
      </w:r>
      <w:r>
        <w:t>kn.</w:t>
      </w:r>
    </w:p>
    <w:p w:rsidRDefault="00336A0C" w:rsidP="00446AA2" w:rsidR="00B77EFB">
      <w:pPr>
        <w:numPr>
          <w:ilvl w:val="0"/>
          <w:numId w:val="4"/>
        </w:numPr>
        <w:jc w:val="both"/>
      </w:pPr>
      <w:r>
        <w:t>Dozvoljava se stečajnoj upraviteljici</w:t>
      </w:r>
      <w:r w:rsidR="00446AA2">
        <w:t xml:space="preserve"> nakon pravomoćnosti ovog rješenja isplatiti iznose iz točke 1. i 2. 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E41612" w:rsidP="00B77EFB" w:rsidR="00E4161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proofErr w:type="spellStart"/>
      <w:r w:rsidR="00F640FF">
        <w:t>336</w:t>
      </w:r>
      <w:proofErr w:type="spellEnd"/>
      <w:r w:rsidR="00F640FF">
        <w:t>/</w:t>
      </w:r>
      <w:proofErr w:type="spellStart"/>
      <w:r w:rsidR="00F640FF">
        <w:t>12</w:t>
      </w:r>
      <w:proofErr w:type="spellEnd"/>
      <w:r w:rsidR="00F640FF">
        <w:t>-</w:t>
      </w:r>
      <w:proofErr w:type="spellStart"/>
      <w:r w:rsidR="00F640FF">
        <w:t>10</w:t>
      </w:r>
      <w:proofErr w:type="spellEnd"/>
      <w:r w:rsidR="00F640FF">
        <w:t xml:space="preserve"> od </w:t>
      </w:r>
      <w:proofErr w:type="spellStart"/>
      <w:r w:rsidR="00F640FF">
        <w:t>17</w:t>
      </w:r>
      <w:proofErr w:type="spellEnd"/>
      <w:r w:rsidR="00F640FF">
        <w:t xml:space="preserve">. siječnja </w:t>
      </w:r>
      <w:proofErr w:type="spellStart"/>
      <w:r w:rsidR="00F640FF">
        <w:t>2013</w:t>
      </w:r>
      <w:proofErr w:type="spellEnd"/>
      <w:r w:rsidR="00F640FF">
        <w:t xml:space="preserve">. </w:t>
      </w:r>
      <w:r w:rsidR="00446AA2">
        <w:t xml:space="preserve"> godine otvoren je stečajni postupak nad dužnikom</w:t>
      </w:r>
      <w:r w:rsidR="00D15313">
        <w:t xml:space="preserve"> </w:t>
      </w:r>
      <w:r w:rsidR="00D15313" w:rsidRPr="008F1231">
        <w:t xml:space="preserve">AUTO KUĆA </w:t>
      </w:r>
      <w:proofErr w:type="spellStart"/>
      <w:r w:rsidR="00D15313" w:rsidRPr="008F1231">
        <w:t>LOZIĆ</w:t>
      </w:r>
      <w:proofErr w:type="spellEnd"/>
      <w:r w:rsidR="00D15313" w:rsidRPr="008F1231">
        <w:t xml:space="preserve"> d.o.o. za unutarnju i vanjsku trgovinu, u stečaju,   Široko Polje</w:t>
      </w:r>
      <w:r w:rsidR="00336A0C">
        <w:t xml:space="preserve"> </w:t>
      </w:r>
      <w:r w:rsidR="00446AA2">
        <w:t>a za stečajnog u</w:t>
      </w:r>
      <w:r w:rsidR="00336A0C">
        <w:t xml:space="preserve">pravitelja imenovana je Blanka </w:t>
      </w:r>
      <w:proofErr w:type="spellStart"/>
      <w:r w:rsidR="00336A0C">
        <w:t>Gambiraža</w:t>
      </w:r>
      <w:proofErr w:type="spellEnd"/>
      <w:r w:rsidR="00336A0C">
        <w:t xml:space="preserve"> odvjetnica iz Osijeka. </w:t>
      </w:r>
      <w:r w:rsidR="00446AA2">
        <w:t xml:space="preserve"> </w:t>
      </w:r>
    </w:p>
    <w:p w:rsidRDefault="00042DCD" w:rsidP="00B77EFB" w:rsidR="00042DCD">
      <w:pPr>
        <w:jc w:val="both"/>
      </w:pPr>
    </w:p>
    <w:p w:rsidRDefault="00336A0C" w:rsidP="00042DCD" w:rsidR="00042DCD">
      <w:pPr>
        <w:ind w:firstLine="708"/>
        <w:jc w:val="both"/>
      </w:pPr>
      <w:r>
        <w:t>Stečajna</w:t>
      </w:r>
      <w:r w:rsidR="00042DCD">
        <w:t xml:space="preserve"> upravitelj</w:t>
      </w:r>
      <w:r>
        <w:t xml:space="preserve">ica </w:t>
      </w:r>
      <w:r w:rsidR="00042DCD">
        <w:t xml:space="preserve"> je svojim podneskom od </w:t>
      </w:r>
      <w:r w:rsidR="00F640FF">
        <w:t>5. srpnja</w:t>
      </w:r>
      <w:r>
        <w:t xml:space="preserve"> </w:t>
      </w:r>
      <w:proofErr w:type="spellStart"/>
      <w:r>
        <w:t>2016</w:t>
      </w:r>
      <w:proofErr w:type="spellEnd"/>
      <w:r>
        <w:t xml:space="preserve">.  </w:t>
      </w:r>
      <w:r w:rsidR="00042DCD">
        <w:t xml:space="preserve"> godine, budući je unovčena stečajna masa dužnika u ukupnom iznosu od </w:t>
      </w:r>
      <w:r w:rsidR="00F640FF">
        <w:t>1.081.567,</w:t>
      </w:r>
      <w:proofErr w:type="spellStart"/>
      <w:r w:rsidR="00F640FF">
        <w:t>30</w:t>
      </w:r>
      <w:proofErr w:type="spellEnd"/>
      <w:r w:rsidR="00F640FF">
        <w:t xml:space="preserve"> </w:t>
      </w:r>
      <w:r w:rsidR="00E41612">
        <w:t xml:space="preserve">kn, predložila je </w:t>
      </w:r>
      <w:r w:rsidR="00042DCD">
        <w:t xml:space="preserve"> da </w:t>
      </w:r>
      <w:r w:rsidR="00E41612">
        <w:t xml:space="preserve">joj se </w:t>
      </w:r>
      <w:r w:rsidR="00042DCD">
        <w:t>odredi konačna nagrada.</w:t>
      </w:r>
    </w:p>
    <w:p w:rsidRDefault="00235059" w:rsidP="00235059" w:rsidR="00235059"/>
    <w:p w:rsidRDefault="00E41612" w:rsidP="00235059" w:rsidR="00E41612"/>
    <w:p w:rsidRDefault="00D6366B" w:rsidP="00D6366B" w:rsidR="00D6366B">
      <w:pPr>
        <w:jc w:val="center"/>
      </w:pPr>
      <w:r>
        <w:lastRenderedPageBreak/>
        <w:t>2</w:t>
      </w:r>
    </w:p>
    <w:p w:rsidRDefault="00D6366B" w:rsidP="00D6366B" w:rsidR="00D6366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336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100</w:t>
      </w:r>
      <w:proofErr w:type="spellEnd"/>
    </w:p>
    <w:p w:rsidRDefault="00D6366B" w:rsidP="00D6366B" w:rsidR="00D6366B">
      <w:pPr>
        <w:jc w:val="center"/>
      </w:pPr>
    </w:p>
    <w:p w:rsidRDefault="00E41612" w:rsidP="00235059" w:rsidR="00E41612"/>
    <w:p w:rsidRDefault="001E1275" w:rsidP="00235059" w:rsidR="001E1275"/>
    <w:p w:rsidRDefault="00042DCD" w:rsidP="00042DCD" w:rsidR="00B77EFB">
      <w:pPr>
        <w:ind w:firstLine="708"/>
        <w:jc w:val="both"/>
      </w:pPr>
      <w:r>
        <w:t xml:space="preserve">Uvidom u spis i dokumente u spisu, kao i </w:t>
      </w:r>
      <w:r w:rsidR="00E41612">
        <w:t>prijedlog stečajne  upraviteljice</w:t>
      </w:r>
      <w:r>
        <w:t>, utvrđeno je da je u ovom stečajnom postupku unovčena stečajna ma</w:t>
      </w:r>
      <w:r w:rsidR="00E41612">
        <w:t xml:space="preserve">sa u ukupnom iznosu od </w:t>
      </w:r>
      <w:r w:rsidR="00F640FF">
        <w:t>1.081.567,</w:t>
      </w:r>
      <w:proofErr w:type="spellStart"/>
      <w:r w:rsidR="00F640FF">
        <w:t>30</w:t>
      </w:r>
      <w:proofErr w:type="spellEnd"/>
      <w:r>
        <w:t xml:space="preserve"> kn i to u iznosu od </w:t>
      </w:r>
      <w:proofErr w:type="spellStart"/>
      <w:r w:rsidR="00F640FF">
        <w:t>117.317</w:t>
      </w:r>
      <w:proofErr w:type="spellEnd"/>
      <w:r w:rsidR="00F640FF">
        <w:t>,</w:t>
      </w:r>
      <w:proofErr w:type="spellStart"/>
      <w:r w:rsidR="00F640FF">
        <w:t>30</w:t>
      </w:r>
      <w:proofErr w:type="spellEnd"/>
      <w:r w:rsidR="00F640FF">
        <w:t xml:space="preserve"> kn</w:t>
      </w:r>
      <w:r w:rsidR="00DC75E5">
        <w:t xml:space="preserve"> (</w:t>
      </w:r>
      <w:proofErr w:type="spellStart"/>
      <w:r w:rsidR="00F640FF">
        <w:t>10</w:t>
      </w:r>
      <w:proofErr w:type="spellEnd"/>
      <w:r w:rsidR="00F640FF">
        <w:t>,</w:t>
      </w:r>
      <w:proofErr w:type="spellStart"/>
      <w:r w:rsidR="00F640FF">
        <w:t>85</w:t>
      </w:r>
      <w:proofErr w:type="spellEnd"/>
      <w:r>
        <w:t xml:space="preserve"> % od ukupne stečajne mase) prije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</w:t>
      </w:r>
      <w:r w:rsidR="00DC75E5">
        <w:t xml:space="preserve">, a u iznosu od </w:t>
      </w:r>
      <w:proofErr w:type="spellStart"/>
      <w:r w:rsidR="00602ED7">
        <w:t>964.250</w:t>
      </w:r>
      <w:proofErr w:type="spellEnd"/>
      <w:r w:rsidR="00602ED7">
        <w:t>,</w:t>
      </w:r>
      <w:proofErr w:type="spellStart"/>
      <w:r w:rsidR="00602ED7">
        <w:t>00</w:t>
      </w:r>
      <w:proofErr w:type="spellEnd"/>
      <w:r w:rsidR="00602ED7">
        <w:t xml:space="preserve"> kn (</w:t>
      </w:r>
      <w:proofErr w:type="spellStart"/>
      <w:r w:rsidR="00602ED7">
        <w:t>89</w:t>
      </w:r>
      <w:proofErr w:type="spellEnd"/>
      <w:r w:rsidR="00602ED7">
        <w:t>,</w:t>
      </w:r>
      <w:proofErr w:type="spellStart"/>
      <w:r w:rsidR="00602ED7">
        <w:t>15</w:t>
      </w:r>
      <w:proofErr w:type="spellEnd"/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 xml:space="preserve">Člankom </w:t>
      </w:r>
      <w:proofErr w:type="spellStart"/>
      <w:r w:rsidR="008C347A">
        <w:t>16</w:t>
      </w:r>
      <w:proofErr w:type="spellEnd"/>
      <w:r w:rsidR="008C347A">
        <w:t xml:space="preserve">. Uredbe o kriterijima i načinu obračuna i plaćanja nagrade stečajnim upraviteljima  (Narodne novine </w:t>
      </w:r>
      <w:proofErr w:type="spellStart"/>
      <w:r w:rsidR="008C347A">
        <w:t>105</w:t>
      </w:r>
      <w:proofErr w:type="spellEnd"/>
      <w:r w:rsidR="008C347A">
        <w:t>/</w:t>
      </w:r>
      <w:proofErr w:type="spellStart"/>
      <w:r w:rsidR="008C347A">
        <w:t>15</w:t>
      </w:r>
      <w:proofErr w:type="spellEnd"/>
      <w:r w:rsidR="008C347A">
        <w:t>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</w:t>
      </w:r>
      <w:r w:rsidR="00602ED7">
        <w:t>ve Uredbe prestaje važiti Uredba</w:t>
      </w:r>
      <w:r w:rsidR="008C347A">
        <w:t xml:space="preserve"> o kriterijima i načinu obračuna i plaćanja nagrade stečajnim upraviteljima  (Narodne novine </w:t>
      </w:r>
      <w:proofErr w:type="spellStart"/>
      <w:r w:rsidR="008C347A">
        <w:t>189</w:t>
      </w:r>
      <w:proofErr w:type="spellEnd"/>
      <w:r w:rsidR="008C347A">
        <w:t>/</w:t>
      </w:r>
      <w:proofErr w:type="spellStart"/>
      <w:r w:rsidR="008C347A">
        <w:t>03</w:t>
      </w:r>
      <w:proofErr w:type="spellEnd"/>
      <w:r w:rsidR="008C347A">
        <w:t xml:space="preserve">). Stavkom 2. određeno je da za rad stečajnom upravitelju koji je obavljen do stupanja na snagu ove Uredbe obračunat će se nagrada po pravilima Uredbe o kriterijima i načinu obračuna i plaćanja nagrada stečajnim upraviteljima (Narodne novine </w:t>
      </w:r>
      <w:proofErr w:type="spellStart"/>
      <w:r w:rsidR="008C347A">
        <w:t>189</w:t>
      </w:r>
      <w:proofErr w:type="spellEnd"/>
      <w:r w:rsidR="008C347A">
        <w:t>/</w:t>
      </w:r>
      <w:proofErr w:type="spellStart"/>
      <w:r w:rsidR="008C347A">
        <w:t>03</w:t>
      </w:r>
      <w:proofErr w:type="spellEnd"/>
      <w:r w:rsidR="008C347A">
        <w:t>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024AF3" w:rsidR="00DE12AF">
      <w:pPr>
        <w:jc w:val="both"/>
      </w:pPr>
      <w:r>
        <w:tab/>
      </w:r>
      <w:r w:rsidR="00E16D34">
        <w:t xml:space="preserve">Slijedom navedenom, budući je člankom 4. Uredbe o kriterijima i načinu obračuna i plaćanja nagrade stečajnim upraviteljima  (Narodne novine </w:t>
      </w:r>
      <w:proofErr w:type="spellStart"/>
      <w:r w:rsidR="00E16D34">
        <w:t>189</w:t>
      </w:r>
      <w:proofErr w:type="spellEnd"/>
      <w:r w:rsidR="00E16D34">
        <w:t>/</w:t>
      </w:r>
      <w:proofErr w:type="spellStart"/>
      <w:r w:rsidR="00E16D34">
        <w:t>03</w:t>
      </w:r>
      <w:proofErr w:type="spellEnd"/>
      <w:r w:rsidR="00E16D34">
        <w:t>) određen način obračuna konačne nagrade stečajnom upravitelju temeljem kojega za vrijednost unovč</w:t>
      </w:r>
      <w:r w:rsidR="00602ED7">
        <w:t>ene stečajne mase</w:t>
      </w:r>
      <w:r w:rsidR="00DC75E5">
        <w:t xml:space="preserve"> u iznosu od </w:t>
      </w:r>
      <w:proofErr w:type="spellStart"/>
      <w:r w:rsidR="00DC75E5">
        <w:t>500.000</w:t>
      </w:r>
      <w:proofErr w:type="spellEnd"/>
      <w:r w:rsidR="00DC75E5">
        <w:t>,</w:t>
      </w:r>
      <w:proofErr w:type="spellStart"/>
      <w:r w:rsidR="00DC75E5">
        <w:t>00</w:t>
      </w:r>
      <w:proofErr w:type="spellEnd"/>
      <w:r w:rsidR="00DC75E5">
        <w:t xml:space="preserve"> kn do 2.0</w:t>
      </w:r>
      <w:r w:rsidR="00E16D34">
        <w:t>00.000,</w:t>
      </w:r>
      <w:proofErr w:type="spellStart"/>
      <w:r w:rsidR="00E16D34">
        <w:t>00</w:t>
      </w:r>
      <w:proofErr w:type="spellEnd"/>
      <w:r w:rsidR="00E16D34">
        <w:t xml:space="preserve"> kn nagrada</w:t>
      </w:r>
      <w:r w:rsidR="00DC75E5">
        <w:t xml:space="preserve"> ste</w:t>
      </w:r>
      <w:r w:rsidR="001E1275">
        <w:t xml:space="preserve">čajnoj  upraviteljici </w:t>
      </w:r>
      <w:r w:rsidR="00DC75E5">
        <w:t xml:space="preserve"> iznosi 5 do 8</w:t>
      </w:r>
      <w:r w:rsidR="00E16D34">
        <w:t xml:space="preserve"> % vrijednosti unovčene stečajne mase, uzimajući u obzir o</w:t>
      </w:r>
      <w:r w:rsidR="001E1275">
        <w:t>bujam poslova i rad stečajne upraviteljice</w:t>
      </w:r>
      <w:r w:rsidR="00E16D34">
        <w:t xml:space="preserve"> </w:t>
      </w:r>
      <w:r w:rsidR="001E1275">
        <w:t>određena joj</w:t>
      </w:r>
      <w:r w:rsidR="00024AF3">
        <w:t xml:space="preserve"> je na</w:t>
      </w:r>
      <w:r w:rsidR="00DC75E5">
        <w:t xml:space="preserve">grada u neto iznosu od </w:t>
      </w:r>
      <w:proofErr w:type="spellStart"/>
      <w:r w:rsidR="00CE1BD1">
        <w:t>86.525</w:t>
      </w:r>
      <w:proofErr w:type="spellEnd"/>
      <w:r w:rsidR="00CE1BD1">
        <w:t>,</w:t>
      </w:r>
      <w:proofErr w:type="spellStart"/>
      <w:r w:rsidR="00CE1BD1">
        <w:t>38</w:t>
      </w:r>
      <w:proofErr w:type="spellEnd"/>
      <w:r w:rsidR="00CE1BD1">
        <w:t xml:space="preserve"> kn pr</w:t>
      </w:r>
      <w:r w:rsidR="00024AF3">
        <w:t>i čemu je sukladno članku 4</w:t>
      </w:r>
      <w:r w:rsidR="00DC75E5">
        <w:t>. Uredbe korišten postotak od 8</w:t>
      </w:r>
      <w:r w:rsidR="00024AF3">
        <w:t xml:space="preserve"> % na iznos unovčene </w:t>
      </w:r>
      <w:r w:rsidR="00E74350">
        <w:t xml:space="preserve">stečajne mase, a budući je </w:t>
      </w:r>
      <w:proofErr w:type="spellStart"/>
      <w:r w:rsidR="00E74350">
        <w:t>10</w:t>
      </w:r>
      <w:proofErr w:type="spellEnd"/>
      <w:r w:rsidR="00E74350">
        <w:t>,</w:t>
      </w:r>
      <w:proofErr w:type="spellStart"/>
      <w:r w:rsidR="00E74350">
        <w:t>85</w:t>
      </w:r>
      <w:proofErr w:type="spellEnd"/>
      <w:r w:rsidR="00024AF3">
        <w:t xml:space="preserve"> % stečajne mase unovčen do stupanja na snagu Uredbe o kriterijima i načinu obračuna i plaćanja nagrade stečajnim upraviteljima  (Narodne novine </w:t>
      </w:r>
      <w:proofErr w:type="spellStart"/>
      <w:r w:rsidR="00024AF3">
        <w:t>105</w:t>
      </w:r>
      <w:proofErr w:type="spellEnd"/>
      <w:r w:rsidR="00024AF3">
        <w:t>/</w:t>
      </w:r>
      <w:proofErr w:type="spellStart"/>
      <w:r w:rsidR="00024AF3">
        <w:t>15</w:t>
      </w:r>
      <w:proofErr w:type="spellEnd"/>
      <w:r w:rsidR="00024AF3">
        <w:t>) ste</w:t>
      </w:r>
      <w:r w:rsidR="001E1275">
        <w:t>čajnoj upraviteljici</w:t>
      </w:r>
      <w:r w:rsidR="00E74350">
        <w:t xml:space="preserve"> pripada </w:t>
      </w:r>
      <w:proofErr w:type="spellStart"/>
      <w:r w:rsidR="00E74350">
        <w:t>10</w:t>
      </w:r>
      <w:proofErr w:type="spellEnd"/>
      <w:r w:rsidR="00E74350">
        <w:t>,</w:t>
      </w:r>
      <w:proofErr w:type="spellStart"/>
      <w:r w:rsidR="00E74350">
        <w:t>85</w:t>
      </w:r>
      <w:proofErr w:type="spellEnd"/>
      <w:r w:rsidR="00024AF3">
        <w:t xml:space="preserve"> % nagrade prema pravilima </w:t>
      </w:r>
      <w:r w:rsidR="00B0435A">
        <w:t xml:space="preserve">Uredbe o kriterijima i načinu obračuna i plaćanja nagrade stečajnim upraviteljima  (Narodne novine </w:t>
      </w:r>
      <w:proofErr w:type="spellStart"/>
      <w:r w:rsidR="00B0435A">
        <w:t>189</w:t>
      </w:r>
      <w:proofErr w:type="spellEnd"/>
      <w:r w:rsidR="00B0435A">
        <w:t>/</w:t>
      </w:r>
      <w:proofErr w:type="spellStart"/>
      <w:r w:rsidR="00DC75E5">
        <w:t>03</w:t>
      </w:r>
      <w:proofErr w:type="spellEnd"/>
      <w:r w:rsidR="00DC75E5">
        <w:t xml:space="preserve">) odnosno neto iznos od </w:t>
      </w:r>
      <w:proofErr w:type="spellStart"/>
      <w:r w:rsidR="00E74350">
        <w:t>9.388</w:t>
      </w:r>
      <w:proofErr w:type="spellEnd"/>
      <w:r w:rsidR="00E74350">
        <w:t>,</w:t>
      </w:r>
      <w:proofErr w:type="spellStart"/>
      <w:r w:rsidR="00E74350">
        <w:t>00</w:t>
      </w:r>
      <w:proofErr w:type="spellEnd"/>
      <w:r w:rsidR="00B0435A">
        <w:t xml:space="preserve"> kn.</w:t>
      </w:r>
      <w:r w:rsidR="00CE0F48">
        <w:t xml:space="preserve"> Slijedom navedenom odlučeno je kao u točci 1. izreke ovog rješenja. </w:t>
      </w:r>
    </w:p>
    <w:p w:rsidRDefault="00235059" w:rsidP="00B77EFB" w:rsidR="00235059">
      <w:pPr>
        <w:jc w:val="both"/>
      </w:pPr>
    </w:p>
    <w:p w:rsidRDefault="00B0435A" w:rsidP="00003ED4" w:rsidR="001E1275">
      <w:pPr>
        <w:ind w:firstLine="708"/>
        <w:jc w:val="both"/>
      </w:pPr>
      <w:r>
        <w:t xml:space="preserve">Temeljem odredbe članka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odredbi članaka 7., </w:t>
      </w:r>
      <w:proofErr w:type="spellStart"/>
      <w:r>
        <w:t>15</w:t>
      </w:r>
      <w:proofErr w:type="spellEnd"/>
      <w:r>
        <w:t xml:space="preserve">. i </w:t>
      </w:r>
      <w:proofErr w:type="spellStart"/>
      <w:r>
        <w:t>16</w:t>
      </w:r>
      <w:proofErr w:type="spellEnd"/>
      <w:r>
        <w:t xml:space="preserve">. 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  odr</w:t>
      </w:r>
      <w:r w:rsidR="00E519E1">
        <w:t>eđena je bruto nagrada stečajnoj  upraviteljici</w:t>
      </w:r>
      <w:r>
        <w:t xml:space="preserve">, za poslove obavljanja nakon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</w:t>
      </w:r>
      <w:r w:rsidR="00FB75DE">
        <w:t xml:space="preserve">prema vrijednosti unovčene stečajne mase u ukupnom iznosu od </w:t>
      </w:r>
      <w:r w:rsidR="00E74350">
        <w:t>1.081.567,</w:t>
      </w:r>
      <w:proofErr w:type="spellStart"/>
      <w:r w:rsidR="00E74350">
        <w:t>30</w:t>
      </w:r>
      <w:proofErr w:type="spellEnd"/>
      <w:r w:rsidR="00E74350">
        <w:t xml:space="preserve"> kn</w:t>
      </w:r>
      <w:r w:rsidR="005B42D1">
        <w:t xml:space="preserve">,  kako slijedi: za iznos od </w:t>
      </w:r>
      <w:proofErr w:type="spellStart"/>
      <w:r w:rsidR="005B42D1">
        <w:t>100.000</w:t>
      </w:r>
      <w:proofErr w:type="spellEnd"/>
      <w:r w:rsidR="005B42D1">
        <w:t>,</w:t>
      </w:r>
      <w:proofErr w:type="spellStart"/>
      <w:r w:rsidR="005B42D1">
        <w:t>00</w:t>
      </w:r>
      <w:proofErr w:type="spellEnd"/>
      <w:r w:rsidR="005B42D1">
        <w:t xml:space="preserve"> kn </w:t>
      </w:r>
      <w:proofErr w:type="spellStart"/>
      <w:r w:rsidR="005B42D1">
        <w:t>16</w:t>
      </w:r>
      <w:proofErr w:type="spellEnd"/>
      <w:r w:rsidR="005B42D1">
        <w:t xml:space="preserve"> % što iznosi </w:t>
      </w:r>
      <w:proofErr w:type="spellStart"/>
      <w:r w:rsidR="005B42D1">
        <w:t>16.000</w:t>
      </w:r>
      <w:proofErr w:type="spellEnd"/>
      <w:r w:rsidR="005B42D1">
        <w:t>,</w:t>
      </w:r>
      <w:proofErr w:type="spellStart"/>
      <w:r w:rsidR="005B42D1">
        <w:t>00</w:t>
      </w:r>
      <w:proofErr w:type="spellEnd"/>
      <w:r w:rsidR="005B42D1">
        <w:t xml:space="preserve"> kn, za daljnji iznos od </w:t>
      </w:r>
      <w:proofErr w:type="spellStart"/>
      <w:r w:rsidR="005B42D1">
        <w:t>100.000</w:t>
      </w:r>
      <w:proofErr w:type="spellEnd"/>
      <w:r w:rsidR="005B42D1">
        <w:t>,</w:t>
      </w:r>
      <w:proofErr w:type="spellStart"/>
      <w:r w:rsidR="005B42D1">
        <w:t>01</w:t>
      </w:r>
      <w:proofErr w:type="spellEnd"/>
      <w:r w:rsidR="005B42D1">
        <w:t xml:space="preserve"> kn</w:t>
      </w:r>
      <w:r w:rsidR="003907FA">
        <w:t xml:space="preserve"> do </w:t>
      </w:r>
      <w:proofErr w:type="spellStart"/>
      <w:r w:rsidR="003907FA">
        <w:t>300.000</w:t>
      </w:r>
      <w:proofErr w:type="spellEnd"/>
      <w:r w:rsidR="003907FA">
        <w:t>,</w:t>
      </w:r>
      <w:proofErr w:type="spellStart"/>
      <w:r w:rsidR="003907FA">
        <w:t>00</w:t>
      </w:r>
      <w:proofErr w:type="spellEnd"/>
      <w:r w:rsidR="003907FA">
        <w:t xml:space="preserve"> kn</w:t>
      </w:r>
      <w:r w:rsidR="005B42D1">
        <w:t xml:space="preserve"> </w:t>
      </w:r>
      <w:proofErr w:type="spellStart"/>
      <w:r w:rsidR="005B42D1">
        <w:t>12</w:t>
      </w:r>
      <w:proofErr w:type="spellEnd"/>
      <w:r w:rsidR="005B42D1">
        <w:t xml:space="preserve"> % što iznosi </w:t>
      </w:r>
      <w:proofErr w:type="spellStart"/>
      <w:r w:rsidR="003907FA">
        <w:t>23.999</w:t>
      </w:r>
      <w:proofErr w:type="spellEnd"/>
      <w:r w:rsidR="003907FA">
        <w:t>,</w:t>
      </w:r>
      <w:proofErr w:type="spellStart"/>
      <w:r w:rsidR="003907FA">
        <w:t>99</w:t>
      </w:r>
      <w:proofErr w:type="spellEnd"/>
      <w:r w:rsidR="005B42D1">
        <w:t xml:space="preserve"> kn, za daljnji iznos od od </w:t>
      </w:r>
      <w:proofErr w:type="spellStart"/>
      <w:r w:rsidR="003907FA">
        <w:t>3</w:t>
      </w:r>
      <w:r w:rsidR="005B42D1">
        <w:t>00.000</w:t>
      </w:r>
      <w:proofErr w:type="spellEnd"/>
      <w:r w:rsidR="005B42D1">
        <w:t>,</w:t>
      </w:r>
      <w:proofErr w:type="spellStart"/>
      <w:r w:rsidR="005B42D1">
        <w:t>0</w:t>
      </w:r>
      <w:r w:rsidR="003907FA">
        <w:t>1</w:t>
      </w:r>
      <w:proofErr w:type="spellEnd"/>
      <w:r w:rsidR="005B42D1">
        <w:t xml:space="preserve"> kn </w:t>
      </w:r>
      <w:r w:rsidR="003907FA">
        <w:t xml:space="preserve"> do </w:t>
      </w:r>
      <w:proofErr w:type="spellStart"/>
      <w:r w:rsidR="003907FA">
        <w:t>500.000</w:t>
      </w:r>
      <w:proofErr w:type="spellEnd"/>
      <w:r w:rsidR="003907FA">
        <w:t>,</w:t>
      </w:r>
      <w:proofErr w:type="spellStart"/>
      <w:r w:rsidR="003907FA">
        <w:t>00</w:t>
      </w:r>
      <w:proofErr w:type="spellEnd"/>
      <w:r w:rsidR="003907FA">
        <w:t xml:space="preserve"> kn </w:t>
      </w:r>
      <w:proofErr w:type="spellStart"/>
      <w:r w:rsidR="005B42D1">
        <w:t>10</w:t>
      </w:r>
      <w:proofErr w:type="spellEnd"/>
      <w:r w:rsidR="005B42D1">
        <w:t xml:space="preserve"> % </w:t>
      </w:r>
      <w:r w:rsidR="001E1275">
        <w:t xml:space="preserve">  </w:t>
      </w:r>
      <w:r w:rsidR="005B42D1">
        <w:t>što</w:t>
      </w:r>
      <w:r w:rsidR="001E1275">
        <w:t xml:space="preserve">  </w:t>
      </w:r>
      <w:r w:rsidR="005B42D1">
        <w:t xml:space="preserve"> iznosi </w:t>
      </w:r>
      <w:r w:rsidR="001E1275">
        <w:t xml:space="preserve"> </w:t>
      </w:r>
      <w:proofErr w:type="spellStart"/>
      <w:r w:rsidR="003907FA">
        <w:t>19.999</w:t>
      </w:r>
      <w:proofErr w:type="spellEnd"/>
      <w:r w:rsidR="003907FA">
        <w:t>,</w:t>
      </w:r>
      <w:proofErr w:type="spellStart"/>
      <w:r w:rsidR="003907FA">
        <w:t>99</w:t>
      </w:r>
      <w:proofErr w:type="spellEnd"/>
      <w:r w:rsidR="005B42D1">
        <w:t xml:space="preserve"> kn, </w:t>
      </w:r>
      <w:r w:rsidR="001E1275">
        <w:t xml:space="preserve"> </w:t>
      </w:r>
      <w:r w:rsidR="005B42D1">
        <w:t xml:space="preserve">za </w:t>
      </w:r>
      <w:r w:rsidR="001E1275">
        <w:t xml:space="preserve"> </w:t>
      </w:r>
      <w:r w:rsidR="005B42D1">
        <w:t xml:space="preserve">daljnji </w:t>
      </w:r>
      <w:r w:rsidR="001E1275">
        <w:t xml:space="preserve"> </w:t>
      </w:r>
      <w:r w:rsidR="005B42D1">
        <w:t xml:space="preserve">iznos od </w:t>
      </w:r>
      <w:proofErr w:type="spellStart"/>
      <w:r w:rsidR="00E74350">
        <w:t>500.00</w:t>
      </w:r>
      <w:r w:rsidR="00003ED4">
        <w:t>0</w:t>
      </w:r>
      <w:proofErr w:type="spellEnd"/>
      <w:r w:rsidR="00003ED4">
        <w:t>,</w:t>
      </w:r>
      <w:proofErr w:type="spellStart"/>
      <w:r w:rsidR="00003ED4">
        <w:t>01</w:t>
      </w:r>
      <w:proofErr w:type="spellEnd"/>
      <w:r w:rsidR="00003ED4">
        <w:t xml:space="preserve"> do 1.000.000,</w:t>
      </w:r>
      <w:proofErr w:type="spellStart"/>
      <w:r w:rsidR="00003ED4">
        <w:t>00</w:t>
      </w:r>
      <w:proofErr w:type="spellEnd"/>
      <w:r w:rsidR="005B42D1">
        <w:t xml:space="preserve"> kn 8 % što iznosi </w:t>
      </w:r>
      <w:r w:rsidR="00003ED4">
        <w:t xml:space="preserve"> </w:t>
      </w:r>
      <w:proofErr w:type="spellStart"/>
      <w:r w:rsidR="00003ED4">
        <w:t>39.999</w:t>
      </w:r>
      <w:proofErr w:type="spellEnd"/>
      <w:r w:rsidR="00003ED4">
        <w:t>,</w:t>
      </w:r>
      <w:proofErr w:type="spellStart"/>
      <w:r w:rsidR="00003ED4">
        <w:t>99</w:t>
      </w:r>
      <w:proofErr w:type="spellEnd"/>
      <w:r w:rsidR="00003ED4">
        <w:t xml:space="preserve"> </w:t>
      </w:r>
      <w:r w:rsidR="005B42D1">
        <w:t xml:space="preserve">kn, </w:t>
      </w:r>
      <w:r w:rsidR="00003ED4">
        <w:t xml:space="preserve">za daljnji iznos od </w:t>
      </w:r>
      <w:proofErr w:type="spellStart"/>
      <w:r w:rsidR="00003ED4">
        <w:t>81.567</w:t>
      </w:r>
      <w:proofErr w:type="spellEnd"/>
      <w:r w:rsidR="00003ED4">
        <w:t>,</w:t>
      </w:r>
      <w:proofErr w:type="spellStart"/>
      <w:r w:rsidR="00003ED4">
        <w:t>30</w:t>
      </w:r>
      <w:proofErr w:type="spellEnd"/>
      <w:r w:rsidR="00003ED4">
        <w:t xml:space="preserve"> kn 7 % što iznosi </w:t>
      </w:r>
      <w:proofErr w:type="spellStart"/>
      <w:r w:rsidR="00003ED4">
        <w:t>5.709</w:t>
      </w:r>
      <w:proofErr w:type="spellEnd"/>
      <w:r w:rsidR="00003ED4">
        <w:t>,</w:t>
      </w:r>
      <w:proofErr w:type="spellStart"/>
      <w:r w:rsidR="00003ED4">
        <w:t>71</w:t>
      </w:r>
      <w:proofErr w:type="spellEnd"/>
      <w:r w:rsidR="00003ED4">
        <w:t xml:space="preserve"> kn,</w:t>
      </w:r>
      <w:r w:rsidR="001E1275">
        <w:t xml:space="preserve"> </w:t>
      </w:r>
      <w:r w:rsidR="005B42D1">
        <w:t xml:space="preserve">što </w:t>
      </w:r>
      <w:r w:rsidR="001E1275">
        <w:t xml:space="preserve">  </w:t>
      </w:r>
      <w:r w:rsidR="005B42D1">
        <w:t xml:space="preserve">ukupno </w:t>
      </w:r>
      <w:r w:rsidR="001E1275">
        <w:t xml:space="preserve">  </w:t>
      </w:r>
      <w:r w:rsidR="005B42D1">
        <w:t>iznosi</w:t>
      </w:r>
      <w:r w:rsidR="001E1275">
        <w:t xml:space="preserve">  </w:t>
      </w:r>
      <w:r w:rsidR="005B42D1">
        <w:t xml:space="preserve"> </w:t>
      </w:r>
      <w:proofErr w:type="spellStart"/>
      <w:r w:rsidR="00D932D1">
        <w:t>105.709</w:t>
      </w:r>
      <w:proofErr w:type="spellEnd"/>
      <w:r w:rsidR="00D932D1">
        <w:t>,</w:t>
      </w:r>
      <w:proofErr w:type="spellStart"/>
      <w:r w:rsidR="00D932D1">
        <w:t>68</w:t>
      </w:r>
      <w:proofErr w:type="spellEnd"/>
      <w:r w:rsidR="005B42D1">
        <w:t xml:space="preserve"> kn.</w:t>
      </w:r>
      <w:r w:rsidR="00E519E1">
        <w:t xml:space="preserve"> </w:t>
      </w:r>
      <w:r w:rsidR="001E1275">
        <w:t xml:space="preserve">  </w:t>
      </w:r>
      <w:r w:rsidR="00E519E1">
        <w:t>Budući</w:t>
      </w:r>
      <w:r w:rsidR="001E1275">
        <w:t xml:space="preserve">  </w:t>
      </w:r>
      <w:r w:rsidR="00E519E1">
        <w:t xml:space="preserve"> je </w:t>
      </w:r>
      <w:r w:rsidR="001E1275">
        <w:t xml:space="preserve"> </w:t>
      </w:r>
      <w:proofErr w:type="spellStart"/>
      <w:r w:rsidR="00D932D1">
        <w:t>89</w:t>
      </w:r>
      <w:proofErr w:type="spellEnd"/>
      <w:r w:rsidR="00D932D1">
        <w:t>,</w:t>
      </w:r>
      <w:proofErr w:type="spellStart"/>
      <w:r w:rsidR="00D932D1">
        <w:t>15</w:t>
      </w:r>
      <w:proofErr w:type="spellEnd"/>
      <w:r w:rsidR="00E519E1">
        <w:t xml:space="preserve"> % stečajne mase </w:t>
      </w:r>
    </w:p>
    <w:p w:rsidRDefault="001E1275" w:rsidP="001E1275" w:rsidR="001E1275">
      <w:pPr>
        <w:jc w:val="both"/>
      </w:pPr>
    </w:p>
    <w:p w:rsidRDefault="001E1275" w:rsidP="001E1275" w:rsidR="001E1275">
      <w:pPr>
        <w:jc w:val="both"/>
      </w:pPr>
    </w:p>
    <w:p w:rsidRDefault="001E1275" w:rsidP="001E1275" w:rsidR="001E1275">
      <w:pPr>
        <w:jc w:val="both"/>
      </w:pPr>
    </w:p>
    <w:p w:rsidRDefault="001E1275" w:rsidP="001E1275" w:rsidR="001E1275">
      <w:pPr>
        <w:jc w:val="both"/>
      </w:pPr>
    </w:p>
    <w:p w:rsidRDefault="001E1275" w:rsidP="001E1275" w:rsidR="001E1275">
      <w:pPr>
        <w:jc w:val="both"/>
      </w:pPr>
    </w:p>
    <w:p w:rsidRDefault="001E1275" w:rsidP="001E1275" w:rsidR="001E1275">
      <w:pPr>
        <w:jc w:val="center"/>
      </w:pPr>
      <w:r>
        <w:t>3</w:t>
      </w:r>
    </w:p>
    <w:p w:rsidRDefault="00D6366B" w:rsidP="00D6366B" w:rsidR="00D6366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336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100</w:t>
      </w:r>
      <w:proofErr w:type="spellEnd"/>
    </w:p>
    <w:p w:rsidRDefault="001E1275" w:rsidP="001E1275" w:rsidR="001E1275" w:rsidRPr="00561A24">
      <w:pPr>
        <w:pStyle w:val="Zaglavlje"/>
        <w:jc w:val="right"/>
      </w:pPr>
    </w:p>
    <w:p w:rsidRDefault="001E1275" w:rsidP="001E1275" w:rsidR="001E1275">
      <w:pPr>
        <w:jc w:val="center"/>
      </w:pPr>
    </w:p>
    <w:p w:rsidRDefault="001E1275" w:rsidP="001E1275" w:rsidR="001E1275">
      <w:pPr>
        <w:jc w:val="both"/>
      </w:pPr>
    </w:p>
    <w:p w:rsidRDefault="001E1275" w:rsidP="001E1275" w:rsidR="001E1275">
      <w:pPr>
        <w:jc w:val="both"/>
      </w:pPr>
    </w:p>
    <w:p w:rsidRDefault="001E1275" w:rsidP="001E1275" w:rsidR="001E1275">
      <w:pPr>
        <w:jc w:val="both"/>
      </w:pPr>
    </w:p>
    <w:p w:rsidRDefault="00E519E1" w:rsidP="001E1275" w:rsidR="00E519E1">
      <w:pPr>
        <w:jc w:val="both"/>
      </w:pPr>
      <w:r>
        <w:t xml:space="preserve">unovčeno nakon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  ste</w:t>
      </w:r>
      <w:r w:rsidR="00D932D1">
        <w:t xml:space="preserve">čajnoj upraviteljici pripada </w:t>
      </w:r>
      <w:proofErr w:type="spellStart"/>
      <w:r w:rsidR="00D932D1">
        <w:t>89</w:t>
      </w:r>
      <w:proofErr w:type="spellEnd"/>
      <w:r w:rsidR="00D932D1">
        <w:t>,</w:t>
      </w:r>
      <w:proofErr w:type="spellStart"/>
      <w:r w:rsidR="00D932D1">
        <w:t>15</w:t>
      </w:r>
      <w:proofErr w:type="spellEnd"/>
      <w:r>
        <w:t xml:space="preserve"> % nagrade prema pravilima ove Uredbe, odnosno bruto iznos od </w:t>
      </w:r>
      <w:proofErr w:type="spellStart"/>
      <w:r w:rsidR="00D932D1">
        <w:t>94.240</w:t>
      </w:r>
      <w:proofErr w:type="spellEnd"/>
      <w:r w:rsidR="00D932D1">
        <w:t>,</w:t>
      </w:r>
      <w:proofErr w:type="spellStart"/>
      <w:r w:rsidR="00D932D1">
        <w:t>18</w:t>
      </w:r>
      <w:proofErr w:type="spellEnd"/>
      <w:r>
        <w:t xml:space="preserve"> kn. Slijedom navedenog odlučeno je kao u točci 2. izreke ovog rješenja. </w:t>
      </w:r>
    </w:p>
    <w:p w:rsidRDefault="005B42D1" w:rsidP="005B42D1" w:rsidR="005B42D1">
      <w:pPr>
        <w:jc w:val="both"/>
      </w:pPr>
    </w:p>
    <w:p w:rsidRDefault="00B77EFB" w:rsidP="00B77EFB" w:rsidR="00B77EFB">
      <w:pPr>
        <w:jc w:val="both"/>
      </w:pPr>
    </w:p>
    <w:p w:rsidRDefault="00D932D1" w:rsidP="00860E16" w:rsidR="00B77EFB">
      <w:pPr>
        <w:jc w:val="center"/>
      </w:pPr>
      <w:r>
        <w:t xml:space="preserve">U Osijeku </w:t>
      </w:r>
      <w:proofErr w:type="spellStart"/>
      <w:r>
        <w:t>07</w:t>
      </w:r>
      <w:proofErr w:type="spellEnd"/>
      <w:r>
        <w:t>. srpanj</w:t>
      </w:r>
      <w:r w:rsidR="00E41612">
        <w:t xml:space="preserve"> </w:t>
      </w:r>
      <w:r w:rsidR="00B0435A">
        <w:t xml:space="preserve"> </w:t>
      </w:r>
      <w:proofErr w:type="spellStart"/>
      <w:r w:rsidR="00B0435A">
        <w:t>2016</w:t>
      </w:r>
      <w:proofErr w:type="spellEnd"/>
      <w:r w:rsidR="00B0435A">
        <w:t xml:space="preserve">. </w:t>
      </w: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E41612" w:rsidP="00B77EFB" w:rsidR="00E41612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E41612" w:rsidP="00B77EFB" w:rsidR="00E41612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E41612" w:rsidP="00B77EFB" w:rsidR="00E41612" w:rsidRPr="00E23B2F">
      <w:pPr>
        <w:jc w:val="both"/>
      </w:pPr>
    </w:p>
    <w:p w:rsidRDefault="00B77EFB" w:rsidP="00B77EFB" w:rsidR="00B77EFB">
      <w:r>
        <w:t>DNA</w:t>
      </w:r>
    </w:p>
    <w:p w:rsidRDefault="00E41612" w:rsidP="00B77EFB" w:rsidR="00B77EFB">
      <w:pPr>
        <w:numPr>
          <w:ilvl w:val="0"/>
          <w:numId w:val="3"/>
        </w:numPr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D932D1" w:rsidP="00B77EFB" w:rsidR="00D932D1">
      <w:pPr>
        <w:numPr>
          <w:ilvl w:val="0"/>
          <w:numId w:val="3"/>
        </w:numPr>
      </w:pPr>
      <w:r>
        <w:t>članovi Odbora vjerovnika:</w:t>
      </w:r>
    </w:p>
    <w:p w:rsidRDefault="00D932D1" w:rsidP="00D932D1" w:rsidR="00D932D1">
      <w:pPr>
        <w:numPr>
          <w:ilvl w:val="0"/>
          <w:numId w:val="6"/>
        </w:numPr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Zagreb, Petrinjska </w:t>
      </w:r>
      <w:proofErr w:type="spellStart"/>
      <w:r>
        <w:t>59</w:t>
      </w:r>
      <w:proofErr w:type="spellEnd"/>
    </w:p>
    <w:p w:rsidRDefault="00D932D1" w:rsidP="00D932D1" w:rsidR="00D932D1">
      <w:pPr>
        <w:numPr>
          <w:ilvl w:val="0"/>
          <w:numId w:val="6"/>
        </w:numPr>
      </w:pPr>
      <w:r>
        <w:t xml:space="preserve">RH MF Porezna uprava po </w:t>
      </w:r>
      <w:proofErr w:type="spellStart"/>
      <w:r>
        <w:t>ŽDO</w:t>
      </w:r>
      <w:proofErr w:type="spellEnd"/>
      <w:r>
        <w:t xml:space="preserve"> Osijek</w:t>
      </w:r>
    </w:p>
    <w:p w:rsidRDefault="00D932D1" w:rsidP="00773A49" w:rsidR="00D932D1">
      <w:pPr>
        <w:numPr>
          <w:ilvl w:val="0"/>
          <w:numId w:val="6"/>
        </w:numPr>
        <w:jc w:val="both"/>
      </w:pPr>
      <w:r>
        <w:t xml:space="preserve">INA </w:t>
      </w:r>
      <w:r w:rsidR="00773A49">
        <w:t xml:space="preserve">Industrija nafte </w:t>
      </w:r>
      <w:r>
        <w:t xml:space="preserve">d.d. Zagreb </w:t>
      </w:r>
      <w:r w:rsidR="00773A49">
        <w:t xml:space="preserve">po punomoćniku Alan </w:t>
      </w:r>
      <w:proofErr w:type="spellStart"/>
      <w:r w:rsidR="00773A49">
        <w:t>Čurik</w:t>
      </w:r>
      <w:proofErr w:type="spellEnd"/>
      <w:r w:rsidR="00773A49">
        <w:t xml:space="preserve"> odvjetnik iz Osijeka, Europske avenije </w:t>
      </w:r>
      <w:proofErr w:type="spellStart"/>
      <w:r w:rsidR="00773A49">
        <w:t>12</w:t>
      </w:r>
      <w:proofErr w:type="spellEnd"/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773A49" w:rsidP="00860E16" w:rsidR="00324FD3">
      <w:pPr>
        <w:numPr>
          <w:ilvl w:val="0"/>
          <w:numId w:val="3"/>
        </w:numPr>
      </w:pPr>
      <w:r>
        <w:t xml:space="preserve">kal. </w:t>
      </w:r>
      <w:proofErr w:type="spellStart"/>
      <w:r>
        <w:t>28</w:t>
      </w:r>
      <w:proofErr w:type="spellEnd"/>
      <w:r>
        <w:t>/7</w:t>
      </w:r>
    </w:p>
    <w:sectPr w:rsidSect="00D6366B" w:rsidR="00324FD3">
      <w:pgSz w:code="9" w:h="16838" w:w="11906"/>
      <w:pgMar w:gutter="0" w:footer="709" w:header="709" w:left="1704" w:bottom="1135" w:right="1418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F62FD"/>
    <w:multiLevelType w:val="hybridMultilevel"/>
    <w:tmpl w:val="7F86BB5A"/>
    <w:lvl w:tplc="5790A1A4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ED4"/>
    <w:rsid w:val="0002430D"/>
    <w:rsid w:val="00024AF3"/>
    <w:rsid w:val="00035ACA"/>
    <w:rsid w:val="00042DCD"/>
    <w:rsid w:val="000632E2"/>
    <w:rsid w:val="00092D87"/>
    <w:rsid w:val="000F345F"/>
    <w:rsid w:val="00113DF0"/>
    <w:rsid w:val="00137863"/>
    <w:rsid w:val="00172A7B"/>
    <w:rsid w:val="001876E7"/>
    <w:rsid w:val="001A4785"/>
    <w:rsid w:val="001C0F29"/>
    <w:rsid w:val="001E1275"/>
    <w:rsid w:val="002137B8"/>
    <w:rsid w:val="002249ED"/>
    <w:rsid w:val="00235059"/>
    <w:rsid w:val="002553C1"/>
    <w:rsid w:val="0025648E"/>
    <w:rsid w:val="002C2752"/>
    <w:rsid w:val="002E546B"/>
    <w:rsid w:val="0032250B"/>
    <w:rsid w:val="00324FD3"/>
    <w:rsid w:val="00336A0C"/>
    <w:rsid w:val="0034795F"/>
    <w:rsid w:val="003907FA"/>
    <w:rsid w:val="003B6B24"/>
    <w:rsid w:val="003E1CC7"/>
    <w:rsid w:val="003E6A42"/>
    <w:rsid w:val="00402070"/>
    <w:rsid w:val="00446AA2"/>
    <w:rsid w:val="004569C8"/>
    <w:rsid w:val="004860D2"/>
    <w:rsid w:val="004909AC"/>
    <w:rsid w:val="0049290D"/>
    <w:rsid w:val="004B3638"/>
    <w:rsid w:val="004D1B08"/>
    <w:rsid w:val="00520114"/>
    <w:rsid w:val="005613D0"/>
    <w:rsid w:val="005709F5"/>
    <w:rsid w:val="005A4A48"/>
    <w:rsid w:val="005B42D1"/>
    <w:rsid w:val="005C5406"/>
    <w:rsid w:val="00600458"/>
    <w:rsid w:val="00602ED7"/>
    <w:rsid w:val="006127EF"/>
    <w:rsid w:val="0062505C"/>
    <w:rsid w:val="00636F03"/>
    <w:rsid w:val="00665EDE"/>
    <w:rsid w:val="006C3A7A"/>
    <w:rsid w:val="006C7CB9"/>
    <w:rsid w:val="006E329F"/>
    <w:rsid w:val="006F1AD4"/>
    <w:rsid w:val="00755DC7"/>
    <w:rsid w:val="007712AC"/>
    <w:rsid w:val="00773A49"/>
    <w:rsid w:val="00785253"/>
    <w:rsid w:val="00791A67"/>
    <w:rsid w:val="00792B90"/>
    <w:rsid w:val="007A1B10"/>
    <w:rsid w:val="007A28B1"/>
    <w:rsid w:val="007B1032"/>
    <w:rsid w:val="007D2538"/>
    <w:rsid w:val="007D2913"/>
    <w:rsid w:val="0084059F"/>
    <w:rsid w:val="008505E0"/>
    <w:rsid w:val="00860E16"/>
    <w:rsid w:val="0086739A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22A50"/>
    <w:rsid w:val="00A7698E"/>
    <w:rsid w:val="00AA2CB1"/>
    <w:rsid w:val="00AA50F1"/>
    <w:rsid w:val="00AE765B"/>
    <w:rsid w:val="00B0435A"/>
    <w:rsid w:val="00B6174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1BD1"/>
    <w:rsid w:val="00CE6005"/>
    <w:rsid w:val="00D15313"/>
    <w:rsid w:val="00D267B2"/>
    <w:rsid w:val="00D54285"/>
    <w:rsid w:val="00D6366B"/>
    <w:rsid w:val="00D85C47"/>
    <w:rsid w:val="00D932D1"/>
    <w:rsid w:val="00DC4A8A"/>
    <w:rsid w:val="00DC75E5"/>
    <w:rsid w:val="00DD4E91"/>
    <w:rsid w:val="00DE12AF"/>
    <w:rsid w:val="00DF7D1F"/>
    <w:rsid w:val="00E16D34"/>
    <w:rsid w:val="00E41612"/>
    <w:rsid w:val="00E519E1"/>
    <w:rsid w:val="00E54436"/>
    <w:rsid w:val="00E74350"/>
    <w:rsid w:val="00EF25E1"/>
    <w:rsid w:val="00F1706F"/>
    <w:rsid w:val="00F3776A"/>
    <w:rsid w:val="00F51A8B"/>
    <w:rsid w:val="00F640FF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4059F"/>
    <w:rPr>
      <w:sz w:val="24"/>
      <w:szCs w:val="24"/>
    </w:rPr>
  </w:style>
  <w:style w:styleId="Zaglavlje" w:type="paragraph">
    <w:name w:val="header"/>
    <w:basedOn w:val="Normal"/>
    <w:link w:val="ZaglavljeChar"/>
    <w:rsid w:val="0084059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rsid w:val="00840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4059F"/>
    <w:rPr>
      <w:sz w:val="24"/>
      <w:szCs w:val="24"/>
    </w:rPr>
  </w:style>
  <w:style w:styleId="Zaglavlje" w:type="paragraph">
    <w:name w:val="header"/>
    <w:basedOn w:val="Normal"/>
    <w:link w:val="ZaglavljeChar"/>
    <w:rsid w:val="0084059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rsid w:val="00840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St-336/2012-100</izvorni_sadrzaj>
    <derivirana_varijabla naziv="DomainObject.Oznaka_1">St-336/2012-100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St-336/2012-100</izvorni_sadrzaj>
    <derivirana_varijabla naziv="DomainObject.PoslovniBrojDokumenta_1">St-336/2012-100</derivirana_varijabla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F0F58-959C-40F1-A893-EFC09362D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5106</properties:Characters>
  <properties:Lines>138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2016-07-11T09:04:00Z</dcterms:created>
  <dc:creator>..</dc:creator>
  <cp:lastModifiedBy>Maja Kocijan</cp:lastModifiedBy>
  <cp:lastPrinted>2016-07-07T11:56:00Z</cp:lastPrinted>
  <dcterms:modified xmlns:xsi="http://www.w3.org/2001/XMLSchema-instance" xsi:type="dcterms:W3CDTF">2016-07-11T09:18:00Z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St-336/2012-100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