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e65c" w14:paraId="822e65c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6140F2">
        <w:t>581</w:t>
      </w:r>
      <w:r w:rsidR="00F340AE">
        <w:t>8</w:t>
      </w:r>
      <w:r w:rsidR="00E43122">
        <w:t>/</w:t>
      </w:r>
      <w:r w:rsidR="00E27B4B">
        <w:t>20</w:t>
      </w:r>
      <w:r w:rsidR="00E43122">
        <w:t>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32220" w:rsidP="00C40A44" w:rsidR="000B22E7" w:rsidRPr="00B9015B">
      <w:pPr>
        <w:ind w:firstLine="708"/>
        <w:jc w:val="both"/>
      </w:pPr>
      <w:r w:rsidRPr="00632220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ARCUS SOKOTRA d.o.o., OIB: 52167305295, MBS: 080602274, Zagreb, Matije Divkovića 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C0E8E">
        <w:rPr>
          <w:lang w:val="pt-BR"/>
        </w:rPr>
        <w:t>17</w:t>
      </w:r>
      <w:r w:rsidR="00E27343">
        <w:rPr>
          <w:lang w:val="pt-BR"/>
        </w:rPr>
        <w:t xml:space="preserve">. svibnja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32220" w:rsidRPr="00632220">
        <w:rPr>
          <w:lang w:val="pt-BR"/>
        </w:rPr>
        <w:t>ARCUS SOKOTRA d.o.o., OIB: 52167305295, MBS: 080602274, Zagreb, Matije Divkovića 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C0E8E">
        <w:t>581</w:t>
      </w:r>
      <w:r w:rsidR="0019700A">
        <w:t>8</w:t>
      </w:r>
      <w:r w:rsidR="004633A1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632220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</w:t>
      </w:r>
      <w:r w:rsidR="00632220" w:rsidRPr="00632220">
        <w:rPr>
          <w:lang w:val="pt-BR"/>
        </w:rPr>
        <w:t>ARCUS SOKOTRA d.o.o., OIB: 52167305295, MBS: 080602274, Zagreb, Matije Divkovića 1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EC0E8E">
        <w:t>30.08.2016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632220">
        <w:t>48.611,64</w:t>
      </w:r>
      <w:r w:rsidRPr="00EF73E0">
        <w:t xml:space="preserve"> kn, kao i da dužnik ima </w:t>
      </w:r>
      <w:r w:rsidR="00515336">
        <w:t>1</w:t>
      </w:r>
      <w:r w:rsidRPr="00EF73E0">
        <w:t xml:space="preserve"> zaposlen</w:t>
      </w:r>
      <w:r w:rsidR="00515336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5E554C">
        <w:t>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EC0E8E">
        <w:t>10. travnja</w:t>
      </w:r>
      <w:r w:rsidR="00F81D7B">
        <w:t xml:space="preserve"> 2017.</w:t>
      </w:r>
      <w:r w:rsidR="00901CFD">
        <w:t xml:space="preserve"> pokrenuo prethodni postupak nad dužnikom, a </w:t>
      </w:r>
      <w:r w:rsidR="00EC0E8E">
        <w:t>17</w:t>
      </w:r>
      <w:r w:rsidR="00F81D7B">
        <w:t>. svibnja 2017</w:t>
      </w:r>
      <w:r w:rsidR="00F60CCF">
        <w:t xml:space="preserve">. održano je ročište.  </w:t>
      </w:r>
      <w:r w:rsidR="00F60CCF" w:rsidRPr="00BA4CC8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4C4C72">
        <w:t>1</w:t>
      </w:r>
      <w:r w:rsidR="00F60CCF">
        <w:t>3</w:t>
      </w:r>
      <w:r w:rsidR="004C4C72">
        <w:t>. travnja</w:t>
      </w:r>
      <w:r w:rsidR="00947B84">
        <w:t xml:space="preserve">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E05B5">
        <w:t>17</w:t>
      </w:r>
      <w:r w:rsidR="00947B84">
        <w:t>. svibnja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517222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517222" w:rsidP="00445BA5" w:rsidR="00517222">
      <w:pPr>
        <w:jc w:val="right"/>
      </w:pPr>
      <w:r>
        <w:t>Za točnost otpravka-</w:t>
      </w:r>
    </w:p>
    <w:p w:rsidRDefault="00517222" w:rsidP="00445BA5" w:rsidR="00517222">
      <w:pPr>
        <w:jc w:val="right"/>
      </w:pPr>
      <w:r>
        <w:t>ovlašteni službenik</w:t>
      </w:r>
    </w:p>
    <w:p w:rsidRDefault="00517222" w:rsidP="00445BA5" w:rsidR="00517222" w:rsidRPr="007B269F">
      <w:pPr>
        <w:jc w:val="right"/>
      </w:pPr>
      <w:r>
        <w:t xml:space="preserve">Mirjana Gašparić </w:t>
      </w:r>
    </w:p>
    <w:p w:rsidRDefault="00065B42" w:rsidP="00517222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517222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EC0E8E">
          <w:rPr>
            <w:sz w:val="24"/>
            <w:szCs w:val="24"/>
          </w:rPr>
          <w:t>58</w:t>
        </w:r>
        <w:r w:rsidR="00632220">
          <w:rPr>
            <w:sz w:val="24"/>
            <w:szCs w:val="24"/>
          </w:rPr>
          <w:t>18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73A7D"/>
    <w:rsid w:val="000B22E7"/>
    <w:rsid w:val="000E05B5"/>
    <w:rsid w:val="000E335E"/>
    <w:rsid w:val="001013EE"/>
    <w:rsid w:val="00134F3A"/>
    <w:rsid w:val="001861A1"/>
    <w:rsid w:val="0019700A"/>
    <w:rsid w:val="001A762F"/>
    <w:rsid w:val="0021298E"/>
    <w:rsid w:val="00220FCD"/>
    <w:rsid w:val="00241561"/>
    <w:rsid w:val="00260C00"/>
    <w:rsid w:val="002817DE"/>
    <w:rsid w:val="002B5FE9"/>
    <w:rsid w:val="002C3072"/>
    <w:rsid w:val="002D5087"/>
    <w:rsid w:val="002D60CE"/>
    <w:rsid w:val="003F3702"/>
    <w:rsid w:val="00412D47"/>
    <w:rsid w:val="004633A1"/>
    <w:rsid w:val="0046518B"/>
    <w:rsid w:val="004677A7"/>
    <w:rsid w:val="004C428C"/>
    <w:rsid w:val="004C4C72"/>
    <w:rsid w:val="00501EBB"/>
    <w:rsid w:val="00515336"/>
    <w:rsid w:val="00517222"/>
    <w:rsid w:val="00535D8E"/>
    <w:rsid w:val="005543BD"/>
    <w:rsid w:val="0059075B"/>
    <w:rsid w:val="00591F57"/>
    <w:rsid w:val="005E27B3"/>
    <w:rsid w:val="005E554C"/>
    <w:rsid w:val="006140F2"/>
    <w:rsid w:val="00620A6A"/>
    <w:rsid w:val="00632220"/>
    <w:rsid w:val="00662884"/>
    <w:rsid w:val="00671C0D"/>
    <w:rsid w:val="00704DD0"/>
    <w:rsid w:val="007150E9"/>
    <w:rsid w:val="00754CF2"/>
    <w:rsid w:val="00793B5C"/>
    <w:rsid w:val="007B068E"/>
    <w:rsid w:val="007E6A6F"/>
    <w:rsid w:val="007F0539"/>
    <w:rsid w:val="008B669A"/>
    <w:rsid w:val="00901CFD"/>
    <w:rsid w:val="00947B84"/>
    <w:rsid w:val="00947BCF"/>
    <w:rsid w:val="009A7F45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27343"/>
    <w:rsid w:val="00E27B4B"/>
    <w:rsid w:val="00E43122"/>
    <w:rsid w:val="00E7482B"/>
    <w:rsid w:val="00E84110"/>
    <w:rsid w:val="00EC0E8E"/>
    <w:rsid w:val="00EF73E0"/>
    <w:rsid w:val="00F324F6"/>
    <w:rsid w:val="00F340AE"/>
    <w:rsid w:val="00F60CCF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2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2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5818</izvorni_sadrzaj>
    <derivirana_varijabla naziv="DomainObject.Predmet.Broj_1">5818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St-5818/2016</izvorni_sadrzaj>
    <derivirana_varijabla naziv="DomainObject.Predmet.OznakaBroj_1">St-5818/2016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SOKOTRA d.o.o. zastupanog po punomoćniku Michel Požežanac</izvorni_sadrzaj>
    <derivirana_varijabla naziv="DomainObject.Predmet.ProtustrankaFormated_1">  ARCUS SOKOTRA d.o.o. zastupanog po punomoćniku Michel Požežanac</derivirana_varijabla>
  </DomainObject.Predmet.ProtustrankaFormated>
  <DomainObject.Predmet.ProtustrankaFormatedOIB>
    <izvorni_sadrzaj>  ARCUS SOKOTRA d.o.o., OIB 52167305295 zastupanog po punomoćniku Michel Požežanac</izvorni_sadrzaj>
    <derivirana_varijabla naziv="DomainObject.Predmet.ProtustrankaFormatedOIB_1">  ARCUS SOKOTRA d.o.o., OIB 52167305295 zastupanog po punomoćniku Michel Požežanac</derivirana_varijabla>
  </DomainObject.Predmet.ProtustrankaFormatedOIB>
  <DomainObject.Predmet.ProtustrankaFormatedWithAdress>
    <izvorni_sadrzaj> ARCUS SOKOTRA d.o.o., Matije Divkovića 1, 10000 Zagreb zastupanog po punomoćniku Michel Požežanac</izvorni_sadrzaj>
    <derivirana_varijabla naziv="DomainObject.Predmet.ProtustrankaFormatedWithAdress_1"> ARCUS SOKOTRA d.o.o., Matije Divkovića 1, 10000 Zagreb zastupanog po punomoćniku Michel Požežanac</derivirana_varijabla>
  </DomainObject.Predmet.ProtustrankaFormatedWithAdress>
  <DomainObject.Predmet.ProtustrankaFormatedWithAdressOIB>
    <izvorni_sadrzaj> ARCUS SOKOTRA d.o.o., OIB 52167305295, Matije Divkovića 1, 10000 Zagreb zastupanog po punomoćniku Michel Požežanac</izvorni_sadrzaj>
    <derivirana_varijabla naziv="DomainObject.Predmet.ProtustrankaFormatedWithAdressOIB_1"> ARCUS SOKOTRA d.o.o., OIB 52167305295, Matije Divkovića 1, 10000 Zagreb zastupanog po punomoćniku Michel Požežanac</derivirana_varijabla>
  </DomainObject.Predmet.ProtustrankaFormatedWithAdressOIB>
  <DomainObject.Predmet.ProtustrankaWithAdress>
    <izvorni_sadrzaj>ARCUS SOKOTRA d.o.o. Matije Divkovića 1, 10000 Zagreb</izvorni_sadrzaj>
    <derivirana_varijabla naziv="DomainObject.Predmet.ProtustrankaWithAdress_1">ARCUS SOKOTRA d.o.o. Matije Divkovića 1, 10000 Zagreb</derivirana_varijabla>
  </DomainObject.Predmet.ProtustrankaWithAdress>
  <DomainObject.Predmet.ProtustrankaWithAdressOIB>
    <izvorni_sadrzaj>ARCUS SOKOTRA d.o.o., OIB 52167305295, Matije Divkovića 1, 10000 Zagreb</izvorni_sadrzaj>
    <derivirana_varijabla naziv="DomainObject.Predmet.ProtustrankaWithAdressOIB_1">ARCUS SOKOTRA d.o.o., OIB 52167305295, Matije Divkovića 1, 10000 Zagreb</derivirana_varijabla>
  </DomainObject.Predmet.ProtustrankaWithAdressOIB>
  <DomainObject.Predmet.ProtustrankaNazivFormated>
    <izvorni_sadrzaj>ARCUS SOKOTRA d.o.o.</izvorni_sadrzaj>
    <derivirana_varijabla naziv="DomainObject.Predmet.ProtustrankaNazivFormated_1">ARCUS SOKOTRA d.o.o.</derivirana_varijabla>
  </DomainObject.Predmet.ProtustrankaNazivFormated>
  <DomainObject.Predmet.ProtustrankaNazivFormatedOIB>
    <izvorni_sadrzaj>ARCUS SOKOTRA d.o.o., OIB 52167305295</izvorni_sadrzaj>
    <derivirana_varijabla naziv="DomainObject.Predmet.ProtustrankaNazivFormatedOIB_1">ARCUS SOKOTRA d.o.o., OIB 52167305295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ARCUS SOKOTRA d.o.o. zastupanog po punomoćniku Michel Požežanac</item>
    </izvorni_sadrzaj>
    <derivirana_varijabla naziv="DomainObject.Predmet.ProtuStrankaListFormated_1">
      <item>ARCUS SOKOTRA d.o.o. zastupanog po punomoćniku Michel Požežanac</item>
    </derivirana_varijabla>
  </DomainObject.Predmet.ProtuStrankaListFormated>
  <DomainObject.Predmet.ProtuStrankaListFormatedOIB>
    <izvorni_sadrzaj>
      <item>ARCUS SOKOTRA d.o.o., OIB 52167305295 zastupanog po punomoćniku Michel Požežanac</item>
    </izvorni_sadrzaj>
    <derivirana_varijabla naziv="DomainObject.Predmet.ProtuStrankaListFormatedOIB_1">
      <item>ARCUS SOKOTRA d.o.o., OIB 52167305295 zastupanog po punomoćniku Michel Požežanac</item>
    </derivirana_varijabla>
  </DomainObject.Predmet.ProtuStrankaListFormatedOIB>
  <DomainObject.Predmet.ProtuStrankaListFormatedWithAdress>
    <izvorni_sadrzaj>
      <item>ARCUS SOKOTRA d.o.o., Matije Divkovića 1, 10000 Zagreb zastupanog po punomoćniku Michel Požežanac</item>
    </izvorni_sadrzaj>
    <derivirana_varijabla naziv="DomainObject.Predmet.ProtuStrankaListFormatedWithAdress_1">
      <item>ARCUS SOKOTRA d.o.o., Matije Divkovića 1, 10000 Zagreb zastupanog po punomoćniku Michel Požežanac</item>
    </derivirana_varijabla>
  </DomainObject.Predmet.ProtuStrankaListFormatedWithAdress>
  <DomainObject.Predmet.ProtuStrankaListFormatedWithAdressOIB>
    <izvorni_sadrzaj>
      <item>ARCUS SOKOTRA d.o.o., OIB 52167305295, Matije Divkovića 1, 10000 Zagreb zastupanog po punomoćniku Michel Požežanac</item>
    </izvorni_sadrzaj>
    <derivirana_varijabla naziv="DomainObject.Predmet.ProtuStrankaListFormatedWithAdressOIB_1">
      <item>ARCUS SOKOTRA d.o.o., OIB 52167305295, Matije Divkovića 1, 10000 Zagreb zastupanog po punomoćniku Michel Požežanac</item>
    </derivirana_varijabla>
  </DomainObject.Predmet.ProtuStrankaListFormatedWithAdressOIB>
  <DomainObject.Predmet.ProtuStrankaListNazivFormated>
    <izvorni_sadrzaj>
      <item>ARCUS SOKOTRA d.o.o.</item>
    </izvorni_sadrzaj>
    <derivirana_varijabla naziv="DomainObject.Predmet.ProtuStrankaListNazivFormated_1">
      <item>ARCUS SOKOTRA d.o.o.</item>
    </derivirana_varijabla>
  </DomainObject.Predmet.ProtuStrankaListNazivFormated>
  <DomainObject.Predmet.ProtuStrankaListNazivFormatedOIB>
    <izvorni_sadrzaj>
      <item>ARCUS SOKOTRA d.o.o., OIB 52167305295</item>
    </izvorni_sadrzaj>
    <derivirana_varijabla naziv="DomainObject.Predmet.ProtuStrankaListNazivFormatedOIB_1">
      <item>ARCUS SOKOTRA d.o.o., OIB 52167305295</item>
    </derivirana_varijabla>
  </DomainObject.Predmet.ProtuStrankaListNazivFormatedOIB>
  <DomainObject.Predmet.OstaliListFormated>
    <izvorni_sadrzaj>
      <item>Michel Požežanac punomoćnik sudionika u postupku ARCUS SOKOTRA d.o.o.</item>
    </izvorni_sadrzaj>
    <derivirana_varijabla naziv="DomainObject.Predmet.OstaliListFormated_1">
      <item>Michel Požežanac punomoćnik sudionika u postupku ARCUS SOKOTRA d.o.o.</item>
    </derivirana_varijabla>
  </DomainObject.Predmet.OstaliListFormated>
  <DomainObject.Predmet.OstaliListFormatedOIB>
    <izvorni_sadrzaj>
      <item>Michel Požežanac, OIB 14542964272 punomoćnik sudionika u postupku ARCUS SOKOTRA d.o.o.</item>
    </izvorni_sadrzaj>
    <derivirana_varijabla naziv="DomainObject.Predmet.OstaliListFormatedOIB_1">
      <item>Michel Požežanac, OIB 14542964272 punomoćnik sudionika u postupku ARCUS SOKOTRA d.o.o.</item>
    </derivirana_varijabla>
  </DomainObject.Predmet.OstaliListFormatedOIB>
  <DomainObject.Predmet.OstaliListFormatedWithAdress>
    <izvorni_sadrzaj>
      <item>Michel Požežanac, Matije Divkovića 1, 10000 Zagreb punomoćnik sudionika u postupku ARCUS SOKOTRA d.o.o.</item>
    </izvorni_sadrzaj>
    <derivirana_varijabla naziv="DomainObject.Predmet.OstaliListFormatedWithAdress_1">
      <item>Michel Požežanac, Matije Divkovića 1, 10000 Zagreb punomoćnik sudionika u postupku ARCUS SOKOTRA d.o.o.</item>
    </derivirana_varijabla>
  </DomainObject.Predmet.OstaliListFormatedWithAdress>
  <DomainObject.Predmet.OstaliListFormatedWithAdressOIB>
    <izvorni_sadrzaj>
      <item>Michel Požežanac, OIB 14542964272, Matije Divkovića 1, 10000 Zagreb punomoćnik sudionika u postupku ARCUS SOKOTRA d.o.o.</item>
    </izvorni_sadrzaj>
    <derivirana_varijabla naziv="DomainObject.Predmet.OstaliListFormatedWithAdressOIB_1">
      <item>Michel Požežanac, OIB 14542964272, Matije Divkovića 1, 10000 Zagreb punomoćnik sudionika u postupku ARCUS SOKOTRA d.o.o.</item>
    </derivirana_varijabla>
  </DomainObject.Predmet.OstaliListFormatedWithAdressOIB>
  <DomainObject.Predmet.OstaliListNazivFormated>
    <izvorni_sadrzaj>
      <item>Michel Požežanac</item>
    </izvorni_sadrzaj>
    <derivirana_varijabla naziv="DomainObject.Predmet.OstaliListNazivFormated_1">
      <item>Michel Požežanac</item>
    </derivirana_varijabla>
  </DomainObject.Predmet.OstaliListNazivFormated>
  <DomainObject.Predmet.OstaliListNazivFormatedOIB>
    <izvorni_sadrzaj>
      <item>Michel Požežanac, OIB 14542964272</item>
    </izvorni_sadrzaj>
    <derivirana_varijabla naziv="DomainObject.Predmet.OstaliListNazivFormatedOIB_1">
      <item>Michel Požežanac, OIB 14542964272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ARCUS SOKOTRA d.o.o.</izvorni_sadrzaj>
    <derivirana_varijabla naziv="DomainObject.Predmet.ProtustrankaIDrugi_1">ARCUS SOKOTRA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ARCUS SOKOTRA d.o.o., OIB 52167305295, Matije Divkovića 1, 10000 Zagreb</izvorni_sadrzaj>
    <derivirana_varijabla naziv="DomainObject.Predmet.ProtustrankaIDrugiAdressOIB_1">ARCUS SOKOTRA d.o.o., OIB 52167305295, Matije Divkovića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ARCUS SOKOTRA d.o.o.</item>
      <item>Michel Požežanac</item>
    </izvorni_sadrzaj>
    <derivirana_varijabla naziv="DomainObject.Predmet.SudioniciListNaziv_1">
      <item>FINA Regionalni centar Zagreb</item>
      <item>ARCUS SOKOTRA d.o.o.</item>
      <item>Michel Požežanac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ARCUS SOKOTRA d.o.o., OIB 52167305295, Matije Divkovića 1,10000 Zagreb</item>
      <item>Michel Požežanac, OIB 14542964272, Matije Divkovića 1,10000 Zagreb</item>
    </izvorni_sadrzaj>
    <derivirana_varijabla naziv="DomainObject.Predmet.SudioniciListAdressOIB_1">
      <item>FINA Regionalni centar Zagreb, OIB 85821130368, Trg svibanjskih žrtava 1995. br. 1,10000 Zagreb</item>
      <item>ARCUS SOKOTRA d.o.o., OIB 52167305295, Matije Divkovića 1,10000 Zagreb</item>
      <item>Michel Požežanac, OIB 14542964272, Matije Divkovića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52167305295</item>
      <item>, OIB 14542964272</item>
    </izvorni_sadrzaj>
    <derivirana_varijabla naziv="DomainObject.Predmet.SudioniciListNazivOIB_1">
      <item>, OIB 85821130368</item>
      <item>, OIB 52167305295</item>
      <item>, OIB 14542964272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1E96F6-B183-444A-A5C5-839C5B52B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714</properties:Words>
  <properties:Characters>3930</properties:Characters>
  <properties:Lines>84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2017-05-17T12:09:00Z</dcterms:created>
  <dc:creator>gzubak</dc:creator>
  <cp:lastModifiedBy>Mirjana Gašparić</cp:lastModifiedBy>
  <cp:lastPrinted>2016-01-04T09:19:00Z</cp:lastPrinted>
  <dcterms:modified xmlns:xsi="http://www.w3.org/2001/XMLSchema-instance" xsi:type="dcterms:W3CDTF">2017-05-17T12:16:00Z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