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7003" w14:paraId="8bb7003" w:rsidRDefault="001468FF" w:rsidP="0086115E" w:rsidR="0086115E" w:rsidRPr="001468FF">
      <w:pPr>
        <w:jc w:val="both"/>
        <w15:collapsed w:val="false"/>
      </w:pPr>
      <w:bookmarkStart w:name="_GoBack" w:id="0"/>
      <w:bookmarkEnd w:id="0"/>
      <w:r w:rsidRPr="001468FF">
        <w:t xml:space="preserve">      </w:t>
      </w:r>
      <w:r w:rsidR="0086115E" w:rsidRPr="001468FF">
        <w:t>REPUBLIKA HRVATSKA</w:t>
      </w:r>
    </w:p>
    <w:p w:rsidRDefault="0086115E" w:rsidP="0086115E" w:rsidR="0086115E" w:rsidRPr="001468FF">
      <w:pPr>
        <w:jc w:val="both"/>
      </w:pPr>
      <w:r w:rsidRPr="001468FF">
        <w:t xml:space="preserve">TRGOVAČKI SUD U ZAGREBU                                       </w:t>
      </w:r>
      <w:r w:rsidR="00243285" w:rsidRPr="001468FF">
        <w:t xml:space="preserve">                       </w:t>
      </w:r>
      <w:r w:rsidRPr="001468FF">
        <w:t xml:space="preserve"> </w:t>
      </w:r>
      <w:r w:rsidR="001468FF" w:rsidRPr="001468FF">
        <w:t xml:space="preserve">  </w:t>
      </w:r>
      <w:r w:rsidR="00FA0E6E" w:rsidRPr="001468FF">
        <w:t>89</w:t>
      </w:r>
      <w:r w:rsidRPr="001468FF">
        <w:t>. St</w:t>
      </w:r>
      <w:r w:rsidR="003869E3" w:rsidRPr="001468FF">
        <w:t>-</w:t>
      </w:r>
      <w:r w:rsidR="00FA0E6E" w:rsidRPr="001468FF">
        <w:t>2659/16</w:t>
      </w:r>
      <w:r w:rsidR="001468FF" w:rsidRPr="001468FF">
        <w:t>-21</w:t>
      </w:r>
      <w:r w:rsidR="00243285" w:rsidRPr="001468FF">
        <w:t xml:space="preserve"> </w:t>
      </w:r>
    </w:p>
    <w:p w:rsidRDefault="001468FF" w:rsidP="0086115E" w:rsidR="00243285" w:rsidRPr="001468FF">
      <w:pPr>
        <w:jc w:val="both"/>
      </w:pPr>
      <w:r w:rsidRPr="001468FF">
        <w:t xml:space="preserve">         Zagreb, </w:t>
      </w:r>
      <w:r w:rsidR="0086115E" w:rsidRPr="001468FF">
        <w:t>Amruševa 2/II</w:t>
      </w:r>
    </w:p>
    <w:p w:rsidRDefault="00F418B3" w:rsidP="0086115E" w:rsidR="00F418B3" w:rsidRPr="001468FF">
      <w:pPr>
        <w:jc w:val="center"/>
      </w:pPr>
      <w:r w:rsidRPr="001468FF">
        <w:t xml:space="preserve"> </w:t>
      </w:r>
    </w:p>
    <w:p w:rsidRDefault="00F418B3" w:rsidP="0086115E" w:rsidR="006B77AD" w:rsidRPr="001468FF">
      <w:pPr>
        <w:jc w:val="center"/>
      </w:pPr>
      <w:r w:rsidRPr="001468FF">
        <w:t>R E P U B L I K A  H R V A T S K A</w:t>
      </w:r>
    </w:p>
    <w:p w:rsidRDefault="00F418B3" w:rsidP="0086115E" w:rsidR="00F418B3" w:rsidRPr="001468FF">
      <w:pPr>
        <w:jc w:val="center"/>
      </w:pPr>
    </w:p>
    <w:p w:rsidRDefault="0086115E" w:rsidP="0086115E" w:rsidR="0086115E" w:rsidRPr="001468FF">
      <w:pPr>
        <w:jc w:val="center"/>
      </w:pPr>
      <w:r w:rsidRPr="001468FF">
        <w:t>R J E Š E NJ E</w:t>
      </w:r>
    </w:p>
    <w:p w:rsidRDefault="00243285" w:rsidP="0086115E" w:rsidR="00243285" w:rsidRPr="001468FF">
      <w:pPr>
        <w:jc w:val="both"/>
        <w:rPr>
          <w:b/>
        </w:rPr>
      </w:pPr>
    </w:p>
    <w:p w:rsidRDefault="00FA0E6E" w:rsidP="0086115E" w:rsidR="0086115E" w:rsidRPr="001468FF">
      <w:pPr>
        <w:ind w:firstLine="720"/>
        <w:jc w:val="both"/>
      </w:pPr>
      <w:r w:rsidRPr="001468FF">
        <w:t xml:space="preserve">Trgovački sud u Zagrebu, po sucu Nikolini Dorić Hadžisejdić, </w:t>
      </w:r>
      <w:r w:rsidRPr="001468FF">
        <w:rPr>
          <w:lang w:val="pt-BR"/>
        </w:rPr>
        <w:t>u stečajnom predmetu u povodu prijedloga predlagatelja</w:t>
      </w:r>
      <w:r w:rsidRPr="001468FF">
        <w:t xml:space="preserve"> </w:t>
      </w:r>
      <w:r w:rsidRPr="001468FF">
        <w:rPr>
          <w:lang w:val="pt-BR"/>
        </w:rPr>
        <w:t xml:space="preserve">FINANCIJSKA AGENCIJA, RC Zagreb, </w:t>
      </w:r>
      <w:r w:rsidRPr="001468FF">
        <w:t>Podružnica Zagreb, Trg svibanjskih žrtava 1995. 1, OIB: 85821130368,</w:t>
      </w:r>
      <w:r w:rsidRPr="001468FF">
        <w:rPr>
          <w:lang w:val="pt-BR"/>
        </w:rPr>
        <w:t xml:space="preserve"> za otvaranje stečajnog postupka nad dužnikom </w:t>
      </w:r>
      <w:r w:rsidRPr="001468FF">
        <w:t>MILLION j.d.o.o. za trgovinu i usluge, OIB 00021041865, Sisak, Marijana Celjaka 82</w:t>
      </w:r>
      <w:r w:rsidR="0086115E" w:rsidRPr="001468FF">
        <w:rPr>
          <w:lang w:val="pt-BR"/>
        </w:rPr>
        <w:t xml:space="preserve">, </w:t>
      </w:r>
      <w:r w:rsidR="001468FF" w:rsidRPr="001468FF">
        <w:rPr>
          <w:lang w:val="pt-BR"/>
        </w:rPr>
        <w:t>28</w:t>
      </w:r>
      <w:r w:rsidR="00A00978" w:rsidRPr="001468FF">
        <w:rPr>
          <w:lang w:val="pt-BR"/>
        </w:rPr>
        <w:t xml:space="preserve">. </w:t>
      </w:r>
      <w:r w:rsidR="00840FE7" w:rsidRPr="001468FF">
        <w:rPr>
          <w:lang w:val="pt-BR"/>
        </w:rPr>
        <w:t>lipnja</w:t>
      </w:r>
      <w:r w:rsidR="0053524A" w:rsidRPr="001468FF">
        <w:rPr>
          <w:lang w:val="pt-BR"/>
        </w:rPr>
        <w:t xml:space="preserve"> </w:t>
      </w:r>
      <w:r w:rsidRPr="001468FF">
        <w:rPr>
          <w:lang w:val="pt-BR"/>
        </w:rPr>
        <w:t>2017</w:t>
      </w:r>
      <w:r w:rsidR="0086115E" w:rsidRPr="001468FF">
        <w:rPr>
          <w:lang w:val="pt-BR"/>
        </w:rPr>
        <w:t>.</w:t>
      </w:r>
      <w:r w:rsidR="0086115E" w:rsidRPr="001468FF">
        <w:t>,</w:t>
      </w:r>
    </w:p>
    <w:p w:rsidRDefault="00243285" w:rsidP="006B77AD" w:rsidR="00243285" w:rsidRPr="001468FF"/>
    <w:p w:rsidRDefault="00F1797B" w:rsidP="00E029B4" w:rsidR="00F1797B" w:rsidRPr="001468FF">
      <w:pPr>
        <w:jc w:val="center"/>
      </w:pPr>
      <w:r w:rsidRPr="001468FF">
        <w:t>r i j e š i o     j e</w:t>
      </w:r>
    </w:p>
    <w:p w:rsidRDefault="00F1797B" w:rsidP="00F1797B" w:rsidR="00F1797B" w:rsidRPr="001468FF"/>
    <w:p w:rsidRDefault="0026452F" w:rsidP="001468FF" w:rsidR="00E029B4" w:rsidRPr="001468FF">
      <w:pPr>
        <w:pStyle w:val="Bezproreda"/>
        <w:jc w:val="both"/>
      </w:pPr>
      <w:r w:rsidRPr="001468FF">
        <w:tab/>
      </w:r>
      <w:r w:rsidR="00FA0E6E" w:rsidRPr="001468FF">
        <w:t>Marijan Belani, OIB: 73806587468, Križevci, I. Z. Dijankovečkog 4</w:t>
      </w:r>
      <w:r w:rsidR="004918BD" w:rsidRPr="001468FF">
        <w:t>,</w:t>
      </w:r>
      <w:r w:rsidR="00F1797B" w:rsidRPr="001468FF">
        <w:t xml:space="preserve"> </w:t>
      </w:r>
      <w:r w:rsidR="00B93BB9" w:rsidRPr="001468FF">
        <w:t xml:space="preserve">razrješuje se dužnosti </w:t>
      </w:r>
      <w:r w:rsidR="00FA0E6E" w:rsidRPr="001468FF">
        <w:t xml:space="preserve">privremenog </w:t>
      </w:r>
      <w:r w:rsidR="00B93BB9" w:rsidRPr="001468FF">
        <w:t>stečajnog upravitelja u ovom stečajnom p</w:t>
      </w:r>
      <w:r w:rsidR="00A00978" w:rsidRPr="001468FF">
        <w:t>ostupku</w:t>
      </w:r>
      <w:r w:rsidR="00B93BB9" w:rsidRPr="001468FF">
        <w:t>.</w:t>
      </w:r>
    </w:p>
    <w:p w:rsidRDefault="00243285" w:rsidP="001468FF" w:rsidR="00243285" w:rsidRPr="001468FF">
      <w:pPr>
        <w:pStyle w:val="Bezproreda"/>
        <w:jc w:val="both"/>
      </w:pPr>
    </w:p>
    <w:p w:rsidRDefault="00F1797B" w:rsidP="001468FF" w:rsidR="00F1797B" w:rsidRPr="001468FF">
      <w:pPr>
        <w:pStyle w:val="Bezproreda"/>
        <w:jc w:val="center"/>
      </w:pPr>
      <w:r w:rsidRPr="001468FF">
        <w:t>Obrazloženje</w:t>
      </w:r>
    </w:p>
    <w:p w:rsidRDefault="00243285" w:rsidP="001468FF" w:rsidR="00243285" w:rsidRPr="001468FF">
      <w:pPr>
        <w:jc w:val="center"/>
      </w:pPr>
    </w:p>
    <w:p w:rsidRDefault="00A00978" w:rsidP="001468FF" w:rsidR="00FA0E6E" w:rsidRPr="001468FF">
      <w:pPr>
        <w:pStyle w:val="Bezproreda"/>
        <w:ind w:firstLine="708"/>
        <w:jc w:val="both"/>
      </w:pPr>
      <w:r w:rsidRPr="001468FF">
        <w:t xml:space="preserve">Sud je u ovom stečajnom postupku rješenjem od </w:t>
      </w:r>
      <w:r w:rsidR="00FA0E6E" w:rsidRPr="001468FF">
        <w:t>1</w:t>
      </w:r>
      <w:r w:rsidRPr="001468FF">
        <w:t xml:space="preserve">. </w:t>
      </w:r>
      <w:r w:rsidR="00FA0E6E" w:rsidRPr="001468FF">
        <w:t>veljače</w:t>
      </w:r>
      <w:r w:rsidRPr="001468FF">
        <w:t xml:space="preserve"> </w:t>
      </w:r>
      <w:r w:rsidR="00FA0E6E" w:rsidRPr="001468FF">
        <w:t>2017</w:t>
      </w:r>
      <w:r w:rsidRPr="001468FF">
        <w:t>.</w:t>
      </w:r>
      <w:r w:rsidR="004C009F" w:rsidRPr="001468FF">
        <w:t>,</w:t>
      </w:r>
      <w:r w:rsidR="0026452F" w:rsidRPr="001468FF">
        <w:t xml:space="preserve"> primjenom metode</w:t>
      </w:r>
      <w:r w:rsidR="001468FF" w:rsidRPr="001468FF">
        <w:t xml:space="preserve"> </w:t>
      </w:r>
      <w:r w:rsidR="0026452F" w:rsidRPr="001468FF">
        <w:t>s</w:t>
      </w:r>
      <w:r w:rsidRPr="001468FF">
        <w:t>lučajnog odabira</w:t>
      </w:r>
      <w:r w:rsidR="004C009F" w:rsidRPr="001468FF">
        <w:t>,</w:t>
      </w:r>
      <w:r w:rsidRPr="001468FF">
        <w:t xml:space="preserve"> za </w:t>
      </w:r>
      <w:r w:rsidR="00FA0E6E" w:rsidRPr="001468FF">
        <w:t xml:space="preserve">privremenog </w:t>
      </w:r>
      <w:r w:rsidRPr="001468FF">
        <w:t xml:space="preserve">stečajnog upravitelja imenovao </w:t>
      </w:r>
      <w:r w:rsidR="00FA0E6E" w:rsidRPr="001468FF">
        <w:t xml:space="preserve">Marijana Belanija </w:t>
      </w:r>
      <w:r w:rsidRPr="001468FF">
        <w:t xml:space="preserve">te ga je </w:t>
      </w:r>
      <w:r w:rsidR="00FA0E6E" w:rsidRPr="001468FF">
        <w:t xml:space="preserve">istim rješenjem </w:t>
      </w:r>
      <w:r w:rsidRPr="001468FF">
        <w:t>pozvao</w:t>
      </w:r>
      <w:r w:rsidR="00FA0E6E" w:rsidRPr="001468FF">
        <w:t xml:space="preserve">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 bio je dužan izraditi u roku 30 dana, dostaviti isti u spis te na e-mail </w:t>
      </w:r>
      <w:r w:rsidR="0026452F" w:rsidRPr="001468FF">
        <w:t>Kar</w:t>
      </w:r>
      <w:r w:rsidR="001468FF" w:rsidRPr="001468FF">
        <w:t>mela.Dolenc@tszg.pravosudje.hr.</w:t>
      </w:r>
      <w:r w:rsidR="0026452F" w:rsidRPr="001468FF">
        <w:t xml:space="preserve"> </w:t>
      </w:r>
    </w:p>
    <w:p w:rsidRDefault="00E7290B" w:rsidP="001468FF" w:rsidR="00E7290B" w:rsidRPr="001468FF">
      <w:pPr>
        <w:pStyle w:val="Bezproreda"/>
        <w:ind w:firstLine="708"/>
        <w:jc w:val="both"/>
      </w:pPr>
      <w:r w:rsidRPr="001468FF">
        <w:t xml:space="preserve">Navedeno rješenje privremeni stečajni upravitelj zaprimio je 7. veljače 2017. kao i zaključak od 1. veljače 2017. kojim ga se poziva na ročište radi rasprave o uvjetima za otvaranje </w:t>
      </w:r>
      <w:r w:rsidR="00840FE7" w:rsidRPr="001468FF">
        <w:t>stečajnog postupka nad dužnikom određeno za 2. svibnja 2017. u 10:00 sati.</w:t>
      </w:r>
    </w:p>
    <w:p w:rsidRDefault="00E7290B" w:rsidP="001468FF" w:rsidR="002076A2" w:rsidRPr="001468FF">
      <w:pPr>
        <w:pStyle w:val="Bezproreda"/>
        <w:jc w:val="both"/>
      </w:pPr>
      <w:r w:rsidRPr="001468FF">
        <w:tab/>
      </w:r>
      <w:r w:rsidR="002076A2" w:rsidRPr="001468FF">
        <w:t>Odredbom čl. 91. st. 2. SZ-a propisano je da sud može po službenoj dužnosti razriješiti stečajnog upravitelja ako svoju dužnost ne obavlja uspješno ili iz drugih važnih razloga, osobito ako ne postupa po nalogu suda.</w:t>
      </w:r>
    </w:p>
    <w:p w:rsidRDefault="002076A2" w:rsidP="001468FF" w:rsidR="00160047" w:rsidRPr="001468FF">
      <w:pPr>
        <w:pStyle w:val="Bezproreda"/>
        <w:ind w:firstLine="708"/>
        <w:jc w:val="both"/>
      </w:pPr>
      <w:r w:rsidRPr="001468FF">
        <w:t>Obzirom da privremeni stečajni upravitelj nije postupio po nalogu suda iz rješenja od 1. veljače 2017</w:t>
      </w:r>
      <w:r w:rsidR="00840FE7" w:rsidRPr="001468FF">
        <w:t xml:space="preserve">. niti je pristupio na ročište </w:t>
      </w:r>
      <w:r w:rsidRPr="001468FF">
        <w:t>radi rasprave o uvjetima za otvaranje stečajnog postupka nad dužnikom</w:t>
      </w:r>
      <w:r w:rsidR="00840FE7" w:rsidRPr="001468FF">
        <w:t xml:space="preserve"> 2. svibnja 2017. (niti opravdao izostanak), </w:t>
      </w:r>
      <w:r w:rsidR="00160047" w:rsidRPr="001468FF">
        <w:t xml:space="preserve"> sud je </w:t>
      </w:r>
      <w:r w:rsidR="00840FE7" w:rsidRPr="001468FF">
        <w:t>na temelju odredbe čl. 91. st. 2. SZ-a Marijana Belanija razriješio dužnosti privremenog stečajnog upravitelja u ovom postupku</w:t>
      </w:r>
      <w:r w:rsidR="00160047" w:rsidRPr="001468FF">
        <w:t>.</w:t>
      </w:r>
    </w:p>
    <w:p w:rsidRDefault="00160047" w:rsidP="00160047" w:rsidR="00160047" w:rsidRPr="001468FF">
      <w:pPr>
        <w:jc w:val="both"/>
      </w:pPr>
    </w:p>
    <w:p w:rsidRDefault="00371E33" w:rsidP="007A0F98" w:rsidR="00F1797B" w:rsidRPr="001468FF">
      <w:pPr>
        <w:jc w:val="center"/>
      </w:pPr>
      <w:r w:rsidRPr="001468FF">
        <w:t xml:space="preserve">U Zagrebu </w:t>
      </w:r>
      <w:r w:rsidR="000A5CED" w:rsidRPr="001468FF">
        <w:rPr>
          <w:lang w:val="pt-BR"/>
        </w:rPr>
        <w:t>2</w:t>
      </w:r>
      <w:r w:rsidR="001468FF" w:rsidRPr="001468FF">
        <w:rPr>
          <w:lang w:val="pt-BR"/>
        </w:rPr>
        <w:t>8</w:t>
      </w:r>
      <w:r w:rsidR="007A0F98" w:rsidRPr="001468FF">
        <w:rPr>
          <w:lang w:val="pt-BR"/>
        </w:rPr>
        <w:t xml:space="preserve">. </w:t>
      </w:r>
      <w:r w:rsidR="000A5CED" w:rsidRPr="001468FF">
        <w:rPr>
          <w:lang w:val="pt-BR"/>
        </w:rPr>
        <w:t>lipnja 2017</w:t>
      </w:r>
      <w:r w:rsidR="00F1797B" w:rsidRPr="001468FF">
        <w:t>.</w:t>
      </w:r>
    </w:p>
    <w:p w:rsidRDefault="00243285" w:rsidP="001468FF" w:rsidR="00F1797B" w:rsidRPr="001468FF">
      <w:pPr>
        <w:ind w:firstLine="708" w:left="4248"/>
        <w:jc w:val="right"/>
      </w:pPr>
      <w:r w:rsidRPr="001468FF">
        <w:t xml:space="preserve">                                                  </w:t>
      </w:r>
      <w:r w:rsidR="00F1797B" w:rsidRPr="001468FF">
        <w:t xml:space="preserve">Sudac:  </w:t>
      </w:r>
    </w:p>
    <w:p w:rsidRDefault="000A5CED" w:rsidP="001468FF" w:rsidR="008D55C6" w:rsidRPr="001468FF">
      <w:pPr>
        <w:jc w:val="right"/>
      </w:pPr>
      <w:r w:rsidRPr="001468FF">
        <w:t>Nikolina Dorić Hadžisejdić</w:t>
      </w:r>
      <w:r w:rsidR="00C661C4">
        <w:t>,v.r.</w:t>
      </w:r>
    </w:p>
    <w:p w:rsidRDefault="00F1797B" w:rsidP="002D4CBC" w:rsidR="00F1797B" w:rsidRPr="001468FF">
      <w:pPr>
        <w:jc w:val="both"/>
      </w:pPr>
      <w:r w:rsidRPr="001468FF">
        <w:lastRenderedPageBreak/>
        <w:t>Uputa o pravnom lijeku:</w:t>
      </w:r>
    </w:p>
    <w:p w:rsidRDefault="00F1797B" w:rsidP="002D4CBC" w:rsidR="00F1797B" w:rsidRPr="001468FF">
      <w:pPr>
        <w:jc w:val="both"/>
      </w:pPr>
      <w:r w:rsidRPr="00DD4869">
        <w:t>Protiv ovog rješenja</w:t>
      </w:r>
      <w:r w:rsidR="007917CD" w:rsidRPr="00DD4869">
        <w:t xml:space="preserve"> stečajni vjerovnici mogu</w:t>
      </w:r>
      <w:r w:rsidR="000A5CED" w:rsidRPr="00DD4869">
        <w:t xml:space="preserve"> uložiti žalbu</w:t>
      </w:r>
      <w:r w:rsidRPr="00DD4869">
        <w:t xml:space="preserve"> Visokom trgovačkom sudu </w:t>
      </w:r>
      <w:r w:rsidRPr="001468FF">
        <w:t>Republike Hrvatske u roku 8 dana. Žalba  se ulaže  putem ovog suda u 2 primjerka.</w:t>
      </w:r>
    </w:p>
    <w:p w:rsidRDefault="008D55C6" w:rsidP="002D4CBC" w:rsidR="008D55C6">
      <w:pPr>
        <w:jc w:val="both"/>
      </w:pPr>
    </w:p>
    <w:p w:rsidRDefault="001468FF" w:rsidP="002D4CBC" w:rsidR="001468FF">
      <w:pPr>
        <w:jc w:val="both"/>
      </w:pPr>
    </w:p>
    <w:p w:rsidRDefault="00C661C4" w:rsidP="00C359B6" w:rsidR="00C661C4">
      <w:pPr>
        <w:pStyle w:val="Bezproreda"/>
        <w:ind w:left="4956"/>
        <w:jc w:val="right"/>
      </w:pPr>
      <w:r>
        <w:t>Za točnost otpravka - ovlašteni službenik</w:t>
      </w:r>
    </w:p>
    <w:p w:rsidRDefault="00C661C4" w:rsidP="00C359B6" w:rsidR="00C661C4">
      <w:pPr>
        <w:pStyle w:val="Bezproreda"/>
        <w:ind w:left="4956"/>
        <w:jc w:val="right"/>
      </w:pPr>
      <w:r>
        <w:t>Karmela Dolenc</w:t>
      </w:r>
    </w:p>
    <w:p w:rsidRDefault="00B93BB9" w:rsidP="00C661C4" w:rsidR="00B93BB9"/>
    <w:p w:rsidRDefault="00D3393F" w:rsidP="002D4CBC" w:rsidR="00D3393F">
      <w:pPr>
        <w:jc w:val="both"/>
      </w:pPr>
    </w:p>
    <w:sectPr w:rsidSect="001468FF" w:rsidR="00D3393F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8FF" w:rsidP="001468FF" w:rsidR="001468FF">
      <w:r>
        <w:separator/>
      </w:r>
    </w:p>
  </w:endnote>
  <w:endnote w:id="0" w:type="continuationSeparator">
    <w:p w:rsidRDefault="001468FF" w:rsidP="001468FF" w:rsidR="00146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68FF" w:rsidR="001468FF">
    <w:pPr>
      <w:pStyle w:val="Podnoje"/>
      <w:jc w:val="center"/>
    </w:pPr>
  </w:p>
  <w:p w:rsidRDefault="001468FF" w:rsidR="001468F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8FF" w:rsidP="001468FF" w:rsidR="001468FF">
      <w:r>
        <w:separator/>
      </w:r>
    </w:p>
  </w:footnote>
  <w:footnote w:id="0" w:type="continuationSeparator">
    <w:p w:rsidRDefault="001468FF" w:rsidP="001468FF" w:rsidR="00146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68FF" w:rsidP="001468FF" w:rsidR="001468FF">
    <w:pPr>
      <w:pStyle w:val="Zaglavlje"/>
      <w:tabs>
        <w:tab w:pos="6980" w:val="left"/>
      </w:tabs>
    </w:pPr>
    <w:r>
      <w:tab/>
    </w:r>
    <w:sdt>
      <w:sdtPr>
        <w:id w:val="89979015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661C4">
          <w:rPr>
            <w:noProof/>
          </w:rPr>
          <w:t>2</w:t>
        </w:r>
        <w:r>
          <w:fldChar w:fldCharType="end"/>
        </w:r>
      </w:sdtContent>
    </w:sdt>
    <w:r>
      <w:tab/>
      <w:t>89. St-2659/16-21</w:t>
    </w:r>
  </w:p>
  <w:p w:rsidRDefault="001468FF" w:rsidR="001468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68FF" w:rsidP="001468FF" w:rsidR="001468FF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1468FF" w:rsidR="001468F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4B4618A8"/>
    <w:lvl w:tplc="25A8224C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3049B"/>
    <w:rsid w:val="0009227D"/>
    <w:rsid w:val="000A5CED"/>
    <w:rsid w:val="000E2119"/>
    <w:rsid w:val="00100575"/>
    <w:rsid w:val="001468FF"/>
    <w:rsid w:val="00160047"/>
    <w:rsid w:val="00163E44"/>
    <w:rsid w:val="001C7B5D"/>
    <w:rsid w:val="001F0DCA"/>
    <w:rsid w:val="001F2E2A"/>
    <w:rsid w:val="002076A2"/>
    <w:rsid w:val="00243285"/>
    <w:rsid w:val="00254BDA"/>
    <w:rsid w:val="0026452F"/>
    <w:rsid w:val="002848BC"/>
    <w:rsid w:val="002D4CBC"/>
    <w:rsid w:val="00371E33"/>
    <w:rsid w:val="003869E3"/>
    <w:rsid w:val="003A083E"/>
    <w:rsid w:val="004540C0"/>
    <w:rsid w:val="00491270"/>
    <w:rsid w:val="004918BD"/>
    <w:rsid w:val="004C009F"/>
    <w:rsid w:val="0053524A"/>
    <w:rsid w:val="00573BC8"/>
    <w:rsid w:val="006B77AD"/>
    <w:rsid w:val="0073212E"/>
    <w:rsid w:val="007917CD"/>
    <w:rsid w:val="007A0F98"/>
    <w:rsid w:val="00840FE7"/>
    <w:rsid w:val="0086115E"/>
    <w:rsid w:val="008D55C6"/>
    <w:rsid w:val="009508C1"/>
    <w:rsid w:val="00990BF7"/>
    <w:rsid w:val="009C58F8"/>
    <w:rsid w:val="009E6687"/>
    <w:rsid w:val="00A00978"/>
    <w:rsid w:val="00AD12E1"/>
    <w:rsid w:val="00B85BF4"/>
    <w:rsid w:val="00B93BB9"/>
    <w:rsid w:val="00C53B7E"/>
    <w:rsid w:val="00C661C4"/>
    <w:rsid w:val="00CD080D"/>
    <w:rsid w:val="00D0668D"/>
    <w:rsid w:val="00D26CB0"/>
    <w:rsid w:val="00D3393F"/>
    <w:rsid w:val="00D456AD"/>
    <w:rsid w:val="00D95F7A"/>
    <w:rsid w:val="00DD4869"/>
    <w:rsid w:val="00DF2243"/>
    <w:rsid w:val="00E029B4"/>
    <w:rsid w:val="00E67FD5"/>
    <w:rsid w:val="00E7290B"/>
    <w:rsid w:val="00EE41E8"/>
    <w:rsid w:val="00F1797B"/>
    <w:rsid w:val="00F418B3"/>
    <w:rsid w:val="00FA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FA0E6E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Hiperveza" w:type="character">
    <w:name w:val="Hyperlink"/>
    <w:basedOn w:val="Zadanifontodlomka"/>
    <w:rsid w:val="00FA0E6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rsid w:val="001468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68FF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1468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68FF"/>
    <w:rPr>
      <w:sz w:val="24"/>
      <w:szCs w:val="24"/>
    </w:rPr>
  </w:style>
  <w:style w:styleId="Bezproreda" w:type="paragraph">
    <w:name w:val="No Spacing"/>
    <w:uiPriority w:val="1"/>
    <w:qFormat/>
    <w:rsid w:val="001468F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1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1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1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1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FA0E6E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Hiperveza" w:type="character">
    <w:name w:val="Hyperlink"/>
    <w:basedOn w:val="Zadanifontodlomka"/>
    <w:rsid w:val="00FA0E6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rsid w:val="001468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68FF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1468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68FF"/>
    <w:rPr>
      <w:sz w:val="24"/>
      <w:szCs w:val="24"/>
    </w:rPr>
  </w:style>
  <w:style w:styleId="Bezproreda" w:type="paragraph">
    <w:name w:val="No Spacing"/>
    <w:uiPriority w:val="1"/>
    <w:qFormat/>
    <w:rsid w:val="001468F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1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1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1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1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2659</izvorni_sadrzaj>
    <derivirana_varijabla naziv="DomainObject.Predmet.Broj_1">2659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St-2659/2016</izvorni_sadrzaj>
    <derivirana_varijabla naziv="DomainObject.Predmet.OznakaBroj_1">St-2659/2016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MILLION j.d.o.o. zastupanog po punomoćniku Femi Salihi</izvorni_sadrzaj>
    <derivirana_varijabla naziv="DomainObject.Predmet.ProtustrankaFormated_1">  MILLION j.d.o.o. zastupanog po punomoćniku Femi Salihi</derivirana_varijabla>
  </DomainObject.Predmet.ProtustrankaFormated>
  <DomainObject.Predmet.ProtustrankaFormatedOIB>
    <izvorni_sadrzaj>  MILLION j.d.o.o., OIB 00021041865 zastupanog po punomoćniku Femi Salihi</izvorni_sadrzaj>
    <derivirana_varijabla naziv="DomainObject.Predmet.ProtustrankaFormatedOIB_1">  MILLION j.d.o.o., OIB 00021041865 zastupanog po punomoćniku Femi Salihi</derivirana_varijabla>
  </DomainObject.Predmet.ProtustrankaFormatedOIB>
  <DomainObject.Predmet.ProtustrankaFormatedWithAdress>
    <izvorni_sadrzaj> MILLION j.d.o.o., Marijana Celjaka 82, 44000 Sisak zastupanog po punomoćniku Femi Salihi</izvorni_sadrzaj>
    <derivirana_varijabla naziv="DomainObject.Predmet.ProtustrankaFormatedWithAdress_1"> MILLION j.d.o.o., Marijana Celjaka 82, 44000 Sisak zastupanog po punomoćniku Femi Salihi</derivirana_varijabla>
  </DomainObject.Predmet.ProtustrankaFormatedWithAdress>
  <DomainObject.Predmet.ProtustrankaFormatedWithAdressOIB>
    <izvorni_sadrzaj> MILLION j.d.o.o., OIB 00021041865, Marijana Celjaka 82, 44000 Sisak zastupanog po punomoćniku Femi Salihi</izvorni_sadrzaj>
    <derivirana_varijabla naziv="DomainObject.Predmet.ProtustrankaFormatedWithAdressOIB_1"> MILLION j.d.o.o., OIB 00021041865, Marijana Celjaka 82, 44000 Sisak zastupanog po punomoćniku Femi Salihi</derivirana_varijabla>
  </DomainObject.Predmet.ProtustrankaFormatedWithAdressOIB>
  <DomainObject.Predmet.ProtustrankaWithAdress>
    <izvorni_sadrzaj>MILLION j.d.o.o. Marijana Celjaka 82, 44000 Sisak</izvorni_sadrzaj>
    <derivirana_varijabla naziv="DomainObject.Predmet.ProtustrankaWithAdress_1">MILLION j.d.o.o. Marijana Celjaka 82, 44000 Sisak</derivirana_varijabla>
  </DomainObject.Predmet.ProtustrankaWithAdress>
  <DomainObject.Predmet.ProtustrankaWithAdressOIB>
    <izvorni_sadrzaj>MILLION j.d.o.o., OIB 00021041865, Marijana Celjaka 82, 44000 Sisak</izvorni_sadrzaj>
    <derivirana_varijabla naziv="DomainObject.Predmet.ProtustrankaWithAdressOIB_1">MILLION j.d.o.o., OIB 00021041865, Marijana Celjaka 82, 44000 Sisak</derivirana_varijabla>
  </DomainObject.Predmet.ProtustrankaWithAdressOIB>
  <DomainObject.Predmet.ProtustrankaNazivFormated>
    <izvorni_sadrzaj>MILLION j.d.o.o.</izvorni_sadrzaj>
    <derivirana_varijabla naziv="DomainObject.Predmet.ProtustrankaNazivFormated_1">MILLION j.d.o.o.</derivirana_varijabla>
  </DomainObject.Predmet.ProtustrankaNazivFormated>
  <DomainObject.Predmet.ProtustrankaNazivFormatedOIB>
    <izvorni_sadrzaj>MILLION j.d.o.o., OIB 00021041865</izvorni_sadrzaj>
    <derivirana_varijabla naziv="DomainObject.Predmet.ProtustrankaNazivFormatedOIB_1">MILLION j.d.o.o., OIB 00021041865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Femi Salihi</izvorni_sadrzaj>
    <derivirana_varijabla naziv="DomainObject.Predmet.StrankaFormated_1">  FINA Regionalni centar Zagreb; Femi Salihi</derivirana_varijabla>
  </DomainObject.Predmet.StrankaFormated>
  <DomainObject.Predmet.StrankaFormatedOIB>
    <izvorni_sadrzaj>  FINA Regionalni centar Zagreb, OIB 85821130368; Femi Salihi, OIB 41648742141</izvorni_sadrzaj>
    <derivirana_varijabla naziv="DomainObject.Predmet.StrankaFormatedOIB_1">  FINA Regionalni centar Zagreb, OIB 85821130368; Femi Salihi, OIB 41648742141</derivirana_varijabla>
  </DomainObject.Predmet.StrankaFormatedOIB>
  <DomainObject.Predmet.StrankaFormatedWithAdress>
    <izvorni_sadrzaj> FINA Regionalni centar Zagreb, Trg svibanjskih žrtava 1995. 1, 10000 Zagreb; Femi Salihi, Marijana Celjaka 82, 44000 Sisak</izvorni_sadrzaj>
    <derivirana_varijabla naziv="DomainObject.Predmet.StrankaFormatedWithAdress_1"> FINA Regionalni centar Zagreb, Trg svibanjskih žrtava 1995. 1, 10000 Zagreb; Femi Salihi, Marijana Celjaka 82, 44000 Sisak</derivirana_varijabla>
  </DomainObject.Predmet.StrankaFormatedWithAdress>
  <DomainObject.Predmet.StrankaFormatedWithAdressOIB>
    <izvorni_sadrzaj> FINA Regionalni centar Zagreb, OIB 85821130368, Trg svibanjskih žrtava 1995. 1, 10000 Zagreb; Femi Salihi, OIB 41648742141, Marijana Celjaka 82, 44000 Sisak</izvorni_sadrzaj>
    <derivirana_varijabla naziv="DomainObject.Predmet.StrankaFormatedWithAdressOIB_1"> FINA Regionalni centar Zagreb, OIB 85821130368, Trg svibanjskih žrtava 1995. 1, 10000 Zagreb; Femi Salihi, OIB 41648742141, Marijana Celjaka 82, 44000 Sisak</derivirana_varijabla>
  </DomainObject.Predmet.StrankaFormatedWithAdressOIB>
  <DomainObject.Predmet.StrankaWithAdress>
    <izvorni_sadrzaj>FINA Regionalni centar Zagreb Trg svibanjskih žrtava 1995. 1,10000 Zagreb,Femi Salihi Marijana Celjaka 82,44000 Sisak</izvorni_sadrzaj>
    <derivirana_varijabla naziv="DomainObject.Predmet.StrankaWithAdress_1">FINA Regionalni centar Zagreb Trg svibanjskih žrtava 1995. 1,10000 Zagreb,Femi Salihi Marijana Celjaka 82,44000 Sisak</derivirana_varijabla>
  </DomainObject.Predmet.StrankaWithAdress>
  <DomainObject.Predmet.StrankaWithAdressOIB>
    <izvorni_sadrzaj>FINA Regionalni centar Zagreb, OIB 85821130368, Trg svibanjskih žrtava 1995. 1,10000 Zagreb,Femi Salihi, OIB 41648742141, Marijana Celjaka 82,44000 Sisak</izvorni_sadrzaj>
    <derivirana_varijabla naziv="DomainObject.Predmet.StrankaWithAdressOIB_1">FINA Regionalni centar Zagreb, OIB 85821130368, Trg svibanjskih žrtava 1995. 1,10000 Zagreb,Femi Salihi, OIB 41648742141, Marijana Celjaka 82,44000 Sisak</derivirana_varijabla>
  </DomainObject.Predmet.StrankaWithAdressOIB>
  <DomainObject.Predmet.StrankaNazivFormated>
    <izvorni_sadrzaj>FINA Regionalni centar Zagreb,Femi Salihi</izvorni_sadrzaj>
    <derivirana_varijabla naziv="DomainObject.Predmet.StrankaNazivFormated_1">FINA Regionalni centar Zagreb,Femi Salihi</derivirana_varijabla>
  </DomainObject.Predmet.StrankaNazivFormated>
  <DomainObject.Predmet.StrankaNazivFormatedOIB>
    <izvorni_sadrzaj>FINA Regionalni centar Zagreb, OIB 85821130368,Femi Salihi, OIB 41648742141</izvorni_sadrzaj>
    <derivirana_varijabla naziv="DomainObject.Predmet.StrankaNazivFormatedOIB_1">FINA Regionalni centar Zagreb, OIB 85821130368,Femi Salihi, OIB 41648742141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Femi Salihi</item>
    </izvorni_sadrzaj>
    <derivirana_varijabla naziv="DomainObject.Predmet.StrankaListFormated_1">
      <item>FINA Regionalni centar Zagreb</item>
      <item>Femi Salihi</item>
    </derivirana_varijabla>
  </DomainObject.Predmet.StrankaListFormated>
  <DomainObject.Predmet.StrankaListFormatedOIB>
    <izvorni_sadrzaj>
      <item>FINA Regionalni centar Zagreb, OIB 85821130368</item>
      <item>Femi Salihi, OIB 41648742141</item>
    </izvorni_sadrzaj>
    <derivirana_varijabla naziv="DomainObject.Predmet.StrankaListFormatedOIB_1">
      <item>FINA Regionalni centar Zagreb, OIB 85821130368</item>
      <item>Femi Salihi, OIB 41648742141</item>
    </derivirana_varijabla>
  </DomainObject.Predmet.StrankaListFormatedOIB>
  <DomainObject.Predmet.StrankaListFormatedWithAdress>
    <izvorni_sadrzaj>
      <item>FINA Regionalni centar Zagreb, Trg svibanjskih žrtava 1995. 1, 10000 Zagreb</item>
      <item>Femi Salihi, Marijana Celjaka 82, 44000 Sisak</item>
    </izvorni_sadrzaj>
    <derivirana_varijabla naziv="DomainObject.Predmet.StrankaListFormatedWithAdress_1">
      <item>FINA Regionalni centar Zagreb, Trg svibanjskih žrtava 1995. 1, 10000 Zagreb</item>
      <item>Femi Salihi, Marijana Celjaka 82,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Femi Salihi, OIB 41648742141, Marijana Celjaka 82, 44000 Sisak</item>
    </izvorni_sadrzaj>
    <derivirana_varijabla naziv="DomainObject.Predmet.StrankaListFormatedWithAdressOIB_1">
      <item>FINA Regionalni centar Zagreb, OIB 85821130368, Trg svibanjskih žrtava 1995. 1, 10000 Zagreb</item>
      <item>Femi Salihi, OIB 41648742141, Marijana Celjaka 82, 44000 Sisak</item>
    </derivirana_varijabla>
  </DomainObject.Predmet.StrankaListFormatedWithAdressOIB>
  <DomainObject.Predmet.StrankaListNazivFormated>
    <izvorni_sadrzaj>
      <item>FINA Regionalni centar Zagreb</item>
      <item>Femi Salihi</item>
    </izvorni_sadrzaj>
    <derivirana_varijabla naziv="DomainObject.Predmet.StrankaListNazivFormated_1">
      <item>FINA Regionalni centar Zagreb</item>
      <item>Femi Salihi</item>
    </derivirana_varijabla>
  </DomainObject.Predmet.StrankaListNazivFormated>
  <DomainObject.Predmet.StrankaListNazivFormatedOIB>
    <izvorni_sadrzaj>
      <item>FINA Regionalni centar Zagreb, OIB 85821130368</item>
      <item>Femi Salihi, OIB 41648742141</item>
    </izvorni_sadrzaj>
    <derivirana_varijabla naziv="DomainObject.Predmet.StrankaListNazivFormatedOIB_1">
      <item>FINA Regionalni centar Zagreb, OIB 85821130368</item>
      <item>Femi Salihi, OIB 41648742141</item>
    </derivirana_varijabla>
  </DomainObject.Predmet.StrankaListNazivFormatedOIB>
  <DomainObject.Predmet.ProtuStrankaListFormated>
    <izvorni_sadrzaj>
      <item>MILLION j.d.o.o. zastupanog po punomoćniku Femi Salihi</item>
    </izvorni_sadrzaj>
    <derivirana_varijabla naziv="DomainObject.Predmet.ProtuStrankaListFormated_1">
      <item>MILLION j.d.o.o. zastupanog po punomoćniku Femi Salihi</item>
    </derivirana_varijabla>
  </DomainObject.Predmet.ProtuStrankaListFormated>
  <DomainObject.Predmet.ProtuStrankaListFormatedOIB>
    <izvorni_sadrzaj>
      <item>MILLION j.d.o.o., OIB 00021041865 zastupanog po punomoćniku Femi Salihi</item>
    </izvorni_sadrzaj>
    <derivirana_varijabla naziv="DomainObject.Predmet.ProtuStrankaListFormatedOIB_1">
      <item>MILLION j.d.o.o., OIB 00021041865 zastupanog po punomoćniku Femi Salihi</item>
    </derivirana_varijabla>
  </DomainObject.Predmet.ProtuStrankaListFormatedOIB>
  <DomainObject.Predmet.ProtuStrankaListFormatedWithAdress>
    <izvorni_sadrzaj>
      <item>MILLION j.d.o.o., Marijana Celjaka 82, 44000 Sisak zastupanog po punomoćniku Femi Salihi</item>
    </izvorni_sadrzaj>
    <derivirana_varijabla naziv="DomainObject.Predmet.ProtuStrankaListFormatedWithAdress_1">
      <item>MILLION j.d.o.o., Marijana Celjaka 82, 44000 Sisak zastupanog po punomoćniku Femi Salihi</item>
    </derivirana_varijabla>
  </DomainObject.Predmet.ProtuStrankaListFormatedWithAdress>
  <DomainObject.Predmet.ProtuStrankaListFormatedWithAdressOIB>
    <izvorni_sadrzaj>
      <item>MILLION j.d.o.o., OIB 00021041865, Marijana Celjaka 82, 44000 Sisak zastupanog po punomoćniku Femi Salihi</item>
    </izvorni_sadrzaj>
    <derivirana_varijabla naziv="DomainObject.Predmet.ProtuStrankaListFormatedWithAdressOIB_1">
      <item>MILLION j.d.o.o., OIB 00021041865, Marijana Celjaka 82, 44000 Sisak zastupanog po punomoćniku Femi Salihi</item>
    </derivirana_varijabla>
  </DomainObject.Predmet.ProtuStrankaListFormatedWithAdressOIB>
  <DomainObject.Predmet.ProtuStrankaListNazivFormated>
    <izvorni_sadrzaj>
      <item>MILLION j.d.o.o.</item>
    </izvorni_sadrzaj>
    <derivirana_varijabla naziv="DomainObject.Predmet.ProtuStrankaListNazivFormated_1">
      <item>MILLION j.d.o.o.</item>
    </derivirana_varijabla>
  </DomainObject.Predmet.ProtuStrankaListNazivFormated>
  <DomainObject.Predmet.ProtuStrankaListNazivFormatedOIB>
    <izvorni_sadrzaj>
      <item>MILLION j.d.o.o., OIB 00021041865</item>
    </izvorni_sadrzaj>
    <derivirana_varijabla naziv="DomainObject.Predmet.ProtuStrankaListNazivFormatedOIB_1">
      <item>MILLION j.d.o.o., OIB 00021041865</item>
    </derivirana_varijabla>
  </DomainObject.Predmet.ProtuStrankaListNazivFormatedOIB>
  <DomainObject.Predmet.OstaliListFormated>
    <izvorni_sadrzaj>
      <item>Femi Salihi punomoćnik sudionika u postupku MILLION j.d.o.o.</item>
      <item>Raiffeisenbank Austria d.d.</item>
      <item>OTP banka Hrvatska dioničko društvo</item>
      <item>Marijan Belani</item>
    </izvorni_sadrzaj>
    <derivirana_varijabla naziv="DomainObject.Predmet.OstaliListFormated_1">
      <item>Femi Salihi punomoćnik sudionika u postupku MILLION j.d.o.o.</item>
      <item>Raiffeisenbank Austria d.d.</item>
      <item>OTP banka Hrvatska dioničko društvo</item>
      <item>Marijan Belani</item>
    </derivirana_varijabla>
  </DomainObject.Predmet.OstaliListFormated>
  <DomainObject.Predmet.OstaliListFormatedOIB>
    <izvorni_sadrzaj>
      <item>Femi Salihi, OIB 41648742141 punomoćnik sudionika u postupku MILLION j.d.o.o.</item>
      <item>Raiffeisenbank Austria d.d., OIB 53056966535</item>
      <item>OTP banka Hrvatska dioničko društvo, OIB 52508873833</item>
      <item>Marijan Belani, OIB 73806587468</item>
    </izvorni_sadrzaj>
    <derivirana_varijabla naziv="DomainObject.Predmet.OstaliListFormatedOIB_1">
      <item>Femi Salihi, OIB 41648742141 punomoćnik sudionika u postupku MILLION j.d.o.o.</item>
      <item>Raiffeisenbank Austria d.d., OIB 53056966535</item>
      <item>OTP banka Hrvatska dioničko društvo, OIB 52508873833</item>
      <item>Marijan Belani, OIB 73806587468</item>
    </derivirana_varijabla>
  </DomainObject.Predmet.OstaliListFormatedOIB>
  <DomainObject.Predmet.OstaliListFormatedWithAdress>
    <izvorni_sadrzaj>
      <item>Femi Salihi, Marijana Celjaka 82, 44000 Sisak punomoćnik sudionika u postupku MILLION j.d.o.o.</item>
      <item>Raiffeisenbank Austria d.d., Magazinska cesta 69, 10000 Zagreb</item>
      <item>OTP banka Hrvatska dioničko društvo, Ulica Domovinskog rata 3, 23000 Zadar</item>
      <item>Marijan Belani, Ivana Zakmardija Dijankovečkog 4, 48260 Križevci</item>
    </izvorni_sadrzaj>
    <derivirana_varijabla naziv="DomainObject.Predmet.OstaliListFormatedWithAdress_1">
      <item>Femi Salihi, Marijana Celjaka 82, 44000 Sisak punomoćnik sudionika u postupku MILLION j.d.o.o.</item>
      <item>Raiffeisenbank Austria d.d., Magazinska cesta 69, 10000 Zagreb</item>
      <item>OTP banka Hrvatska dioničko društvo, Ulica Domovinskog rata 3, 23000 Zadar</item>
      <item>Marijan Belani, Ivana Zakmardija Dijankovečkog 4, 48260 Križevci</item>
    </derivirana_varijabla>
  </DomainObject.Predmet.OstaliListFormatedWithAdress>
  <DomainObject.Predmet.OstaliListFormatedWithAdressOIB>
    <izvorni_sadrzaj>
      <item>Femi Salihi, OIB 41648742141, Marijana Celjaka 82, 44000 Sisak punomoćnik sudionika u postupku MILLION j.d.o.o.</item>
      <item>Raiffeisenbank Austria d.d., OIB 53056966535, Magazinska cesta 69, 10000 Zagreb</item>
      <item>OTP banka Hrvatska dioničko društvo, OIB 52508873833, Ulica Domovinskog rata 3, 23000 Zadar</item>
      <item>Marijan Belani, OIB 73806587468, Ivana Zakmardija Dijankovečkog 4, 48260 Križevci</item>
    </izvorni_sadrzaj>
    <derivirana_varijabla naziv="DomainObject.Predmet.OstaliListFormatedWithAdressOIB_1">
      <item>Femi Salihi, OIB 41648742141, Marijana Celjaka 82, 44000 Sisak punomoćnik sudionika u postupku MILLION j.d.o.o.</item>
      <item>Raiffeisenbank Austria d.d., OIB 53056966535, Magazinska cesta 69, 10000 Zagreb</item>
      <item>OTP banka Hrvatska dioničko društvo, OIB 52508873833, Ulica Domovinskog rata 3, 23000 Zadar</item>
      <item>Marijan Belani, OIB 73806587468, Ivana Zakmardija Dijankovečkog 4, 48260 Križevci</item>
    </derivirana_varijabla>
  </DomainObject.Predmet.OstaliListFormatedWithAdressOIB>
  <DomainObject.Predmet.OstaliListNazivFormated>
    <izvorni_sadrzaj>
      <item>Femi Salihi</item>
      <item>Raiffeisenbank Austria d.d.</item>
      <item>OTP banka Hrvatska dioničko društvo</item>
      <item>Marijan Belani</item>
    </izvorni_sadrzaj>
    <derivirana_varijabla naziv="DomainObject.Predmet.OstaliListNazivFormated_1">
      <item>Femi Salihi</item>
      <item>Raiffeisenbank Austria d.d.</item>
      <item>OTP banka Hrvatska dioničko društvo</item>
      <item>Marijan Belani</item>
    </derivirana_varijabla>
  </DomainObject.Predmet.OstaliListNazivFormated>
  <DomainObject.Predmet.OstaliListNazivFormatedOIB>
    <izvorni_sadrzaj>
      <item>Femi Salihi, OIB 41648742141</item>
      <item>Raiffeisenbank Austria d.d., OIB 53056966535</item>
      <item>OTP banka Hrvatska dioničko društvo, OIB 52508873833</item>
      <item>Marijan Belani, OIB 73806587468</item>
    </izvorni_sadrzaj>
    <derivirana_varijabla naziv="DomainObject.Predmet.OstaliListNazivFormatedOIB_1">
      <item>Femi Salihi, OIB 41648742141</item>
      <item>Raiffeisenbank Austria d.d., OIB 53056966535</item>
      <item>OTP banka Hrvatska dioničko društvo, OIB 52508873833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MILLION j.d.o.o.</izvorni_sadrzaj>
    <derivirana_varijabla naziv="DomainObject.Predmet.ProtustrankaIDrugi_1">MILLION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MILLION j.d.o.o., OIB 00021041865, Marijana Celjaka 82, 44000 Sisak</izvorni_sadrzaj>
    <derivirana_varijabla naziv="DomainObject.Predmet.ProtustrankaIDrugiAdressOIB_1">MILLION j.d.o.o., OIB 00021041865, Marijana Celjaka 82,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MILLION j.d.o.o.</item>
      <item>Femi Salihi</item>
      <item>Raiffeisenbank Austria d.d.</item>
      <item>OTP banka Hrvatska dioničko društvo</item>
      <item>Femi Salihi</item>
      <item>Marijan Belani</item>
    </izvorni_sadrzaj>
    <derivirana_varijabla naziv="DomainObject.Predmet.SudioniciListNaziv_1">
      <item>FINA Regionalni centar Zagreb</item>
      <item>MILLION j.d.o.o.</item>
      <item>Femi Salihi</item>
      <item>Raiffeisenbank Austria d.d.</item>
      <item>OTP banka Hrvatska dioničko društvo</item>
      <item>Femi Salihi</item>
      <item>Marijan Belani</item>
    </derivirana_varijabla>
  </DomainObject.Predmet.SudioniciListNaziv>
  <DomainObject.Predmet.SudioniciListAdressOIB>
    <izvorni_sadrzaj>
      <item>FINA Regionalni centar Zagreb, OIB 85821130368, Trg svibanjskih žrtava 1995. 1,10000 Zagreb</item>
      <item>MILLION j.d.o.o., OIB 00021041865, Marijana Celjaka 82,44000 Sisak</item>
      <item>Femi Salihi, OIB 41648742141, Marijana Celjaka 82,44000 Sisak</item>
      <item>Raiffeisenbank Austria d.d., OIB 53056966535, Magazinska cesta 69,10000 Zagreb</item>
      <item>OTP banka Hrvatska dioničko društvo, OIB 52508873833, Ulica Domovinskog rata 3,23000 Zadar</item>
      <item>Femi Salihi, OIB 41648742141, Marijana Celjaka 82,44000 Sisak</item>
      <item>Marijan Belani, OIB 73806587468, Ivana Zakmardija Dijankovečkog 4,48260 Križevci</item>
    </izvorni_sadrzaj>
    <derivirana_varijabla naziv="DomainObject.Predmet.SudioniciListAdressOIB_1">
      <item>FINA Regionalni centar Zagreb, OIB 85821130368, Trg svibanjskih žrtava 1995. 1,10000 Zagreb</item>
      <item>MILLION j.d.o.o., OIB 00021041865, Marijana Celjaka 82,44000 Sisak</item>
      <item>Femi Salihi, OIB 41648742141, Marijana Celjaka 82,44000 Sisak</item>
      <item>Raiffeisenbank Austria d.d., OIB 53056966535, Magazinska cesta 69,10000 Zagreb</item>
      <item>OTP banka Hrvatska dioničko društvo, OIB 52508873833, Ulica Domovinskog rata 3,23000 Zadar</item>
      <item>Femi Salihi, OIB 41648742141, Marijana Celjaka 82,44000 Sisak</item>
      <item>Marijan Belani, OIB 73806587468, Ivana Zakmardija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00021041865</item>
      <item>, OIB 41648742141</item>
      <item>, OIB 53056966535</item>
      <item>, OIB 52508873833</item>
      <item>, OIB 41648742141</item>
      <item>, OIB 73806587468</item>
    </izvorni_sadrzaj>
    <derivirana_varijabla naziv="DomainObject.Predmet.SudioniciListNazivOIB_1">
      <item>, OIB 85821130368</item>
      <item>, OIB 00021041865</item>
      <item>, OIB 41648742141</item>
      <item>, OIB 53056966535</item>
      <item>, OIB 52508873833</item>
      <item>, OIB 41648742141</item>
      <item>, OIB 73806587468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E916B-8AF0-48CB-9AB5-0B6DC3972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2276</properties:Characters>
  <properties:Lines>54</properties:Lines>
  <properties:Paragraphs>20</properties:Paragraphs>
  <properties:TotalTime>340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2016-05-11T12:38:00Z</dcterms:created>
  <dc:creator>gzubak</dc:creator>
  <cp:lastModifiedBy>Karmela Dolenc</cp:lastModifiedBy>
  <cp:lastPrinted>2017-06-28T11:48:00Z</cp:lastPrinted>
  <dcterms:modified xmlns:xsi="http://www.w3.org/2001/XMLSchema-instance" xsi:type="dcterms:W3CDTF">2017-06-28T11:49:00Z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