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7450" w14:paraId="ce57450" w:rsidRDefault="008562E9" w:rsidP="008562E9" w:rsidR="005F5783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F5783">
        <w:t xml:space="preserve">                   </w:t>
      </w:r>
      <w:r w:rsidR="005F5783"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783" w:rsidP="008562E9" w:rsidR="005F5783">
      <w:pPr>
        <w:spacing w:after="0"/>
      </w:pPr>
      <w:r>
        <w:t xml:space="preserve">         REPUBLIKA HRVATSKA</w:t>
      </w:r>
    </w:p>
    <w:p w:rsidRDefault="005F5783" w:rsidP="008562E9" w:rsidR="005F5783">
      <w:pPr>
        <w:spacing w:after="0"/>
      </w:pPr>
      <w:r>
        <w:t xml:space="preserve"> TRGOVAČKI SUD U VARAŽDINU</w:t>
      </w:r>
    </w:p>
    <w:p w:rsidRDefault="005F5783" w:rsidP="008562E9" w:rsidR="005F5783">
      <w:pPr>
        <w:spacing w:after="0"/>
      </w:pPr>
      <w:r>
        <w:t xml:space="preserve">                   Braće Radića 2</w:t>
      </w:r>
    </w:p>
    <w:p w:rsidRDefault="005F5783" w:rsidP="008562E9" w:rsidR="005F5783">
      <w:pPr>
        <w:spacing w:after="0"/>
        <w:jc w:val="center"/>
      </w:pPr>
    </w:p>
    <w:p w:rsidRDefault="005F5783" w:rsidP="008562E9" w:rsidR="005F5783">
      <w:pPr>
        <w:spacing w:after="0"/>
        <w:jc w:val="center"/>
      </w:pPr>
    </w:p>
    <w:p w:rsidRDefault="005F5783" w:rsidP="008562E9" w:rsidR="005F5783">
      <w:pPr>
        <w:spacing w:after="0"/>
      </w:pPr>
      <w:r>
        <w:t xml:space="preserve">                                        U  I M E  R E P U B L I K E  H R V A T S K E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  <w:jc w:val="center"/>
      </w:pPr>
      <w:r>
        <w:t>R J E Š E NJ E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ŠUMARSTVO IVANČICA j.d.o.o. </w:t>
      </w:r>
      <w:proofErr w:type="spellStart"/>
      <w:r>
        <w:t>Čepelovac</w:t>
      </w:r>
      <w:proofErr w:type="spellEnd"/>
      <w:r>
        <w:t xml:space="preserve">, Planinska 130, OIB: 69473769920, dana 6. lipnja 2016., </w:t>
      </w:r>
    </w:p>
    <w:p w:rsidRDefault="005F5783" w:rsidP="008562E9" w:rsidR="005F5783">
      <w:pPr>
        <w:spacing w:after="0"/>
        <w:jc w:val="center"/>
      </w:pPr>
    </w:p>
    <w:p w:rsidRDefault="005F5783" w:rsidP="008562E9" w:rsidR="005F5783">
      <w:pPr>
        <w:spacing w:after="0"/>
        <w:jc w:val="center"/>
      </w:pPr>
      <w:r>
        <w:t>r i j e š i o  j e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ŠUMARSTVO IVANČICA j.d.o.o. </w:t>
      </w:r>
      <w:proofErr w:type="spellStart"/>
      <w:r>
        <w:t>Čepelovac</w:t>
      </w:r>
      <w:proofErr w:type="spellEnd"/>
      <w:r>
        <w:t>, Planinska 130, OIB: 69473769920, s danom 6. lipnja 2016. u 10,45 sati.</w:t>
      </w:r>
    </w:p>
    <w:p w:rsidRDefault="005F5783" w:rsidP="008562E9" w:rsidR="005F5783">
      <w:pPr>
        <w:spacing w:after="0"/>
        <w:ind w:hanging="705" w:left="1413"/>
        <w:jc w:val="both"/>
      </w:pPr>
    </w:p>
    <w:p w:rsidRDefault="005F5783" w:rsidP="008562E9" w:rsidR="005F5783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OIB: 86217384445.</w:t>
      </w:r>
    </w:p>
    <w:p w:rsidRDefault="005F5783" w:rsidP="008562E9" w:rsidR="005F5783">
      <w:pPr>
        <w:spacing w:after="0"/>
        <w:ind w:hanging="705" w:left="1413"/>
        <w:jc w:val="both"/>
      </w:pPr>
    </w:p>
    <w:p w:rsidRDefault="005F5783" w:rsidP="008562E9" w:rsidR="005F5783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ŠUMARSTVO IVANČICA j.d.o.o. </w:t>
      </w:r>
      <w:proofErr w:type="spellStart"/>
      <w:r>
        <w:t>Čepelovac</w:t>
      </w:r>
      <w:proofErr w:type="spellEnd"/>
      <w:r>
        <w:t>, Planinska 130, OIB: 69473769920.</w:t>
      </w:r>
    </w:p>
    <w:p w:rsidRDefault="005F5783" w:rsidP="008562E9" w:rsidR="005F5783">
      <w:pPr>
        <w:spacing w:after="0"/>
        <w:ind w:hanging="705" w:left="1410"/>
        <w:jc w:val="both"/>
      </w:pPr>
    </w:p>
    <w:p w:rsidRDefault="005F5783" w:rsidP="008562E9" w:rsidR="005F578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F5783" w:rsidP="008562E9" w:rsidR="005F5783">
      <w:pPr>
        <w:spacing w:after="0"/>
        <w:jc w:val="both"/>
      </w:pPr>
    </w:p>
    <w:p w:rsidRDefault="005F5783" w:rsidP="008562E9" w:rsidR="005F5783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ŠUMARSTVO IVANČICA j.d.o.o. </w:t>
      </w:r>
      <w:proofErr w:type="spellStart"/>
      <w:r>
        <w:t>Čepelovac</w:t>
      </w:r>
      <w:proofErr w:type="spellEnd"/>
      <w:r>
        <w:t>, Planinska 130, OIB: 69473769920, bit će brisan iz sudskog registra.</w:t>
      </w:r>
    </w:p>
    <w:p w:rsidRDefault="005F5783" w:rsidP="008562E9" w:rsidR="005F5783">
      <w:pPr>
        <w:spacing w:after="0"/>
        <w:jc w:val="center"/>
      </w:pPr>
    </w:p>
    <w:p w:rsidRDefault="005F5783" w:rsidP="008562E9" w:rsidR="005F5783">
      <w:pPr>
        <w:spacing w:after="0"/>
        <w:jc w:val="center"/>
      </w:pPr>
      <w:r>
        <w:t>Obrazloženje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  <w:jc w:val="both"/>
      </w:pPr>
      <w:r>
        <w:tab/>
        <w:t xml:space="preserve">Predlagatelj Financijska agencija Regionalni centar Zagreb, Podružnica Varaždin je dana 12.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  <w:jc w:val="center"/>
      </w:pPr>
      <w:r>
        <w:t>U Varaždinu 6. lipnja 2016.</w:t>
      </w:r>
    </w:p>
    <w:p w:rsidRDefault="005F5783" w:rsidP="008562E9" w:rsidR="005F5783">
      <w:pPr>
        <w:spacing w:after="0"/>
        <w:jc w:val="center"/>
      </w:pPr>
    </w:p>
    <w:p w:rsidRDefault="005F5783" w:rsidP="008562E9" w:rsidR="005F5783">
      <w:pPr>
        <w:spacing w:after="0"/>
        <w:jc w:val="center"/>
      </w:pPr>
    </w:p>
    <w:p w:rsidRDefault="005F5783" w:rsidP="008562E9" w:rsidR="005F578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5783" w:rsidP="008562E9" w:rsidR="005F578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5783" w:rsidP="008562E9" w:rsidR="005F578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5783" w:rsidP="008562E9" w:rsidR="005F5783">
      <w:pPr>
        <w:spacing w:after="0"/>
        <w:ind w:firstLine="708"/>
      </w:pPr>
      <w:r>
        <w:t>Uputa o pravnom lijeku:</w:t>
      </w:r>
    </w:p>
    <w:p w:rsidRDefault="005F5783" w:rsidP="008562E9" w:rsidR="005F578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F5783" w:rsidP="008562E9" w:rsidR="005F578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</w:pPr>
    </w:p>
    <w:p w:rsidRDefault="005F5783" w:rsidP="008562E9" w:rsidR="005F5783">
      <w:pPr>
        <w:spacing w:after="0"/>
      </w:pPr>
      <w:r>
        <w:t>DNA:</w:t>
      </w:r>
    </w:p>
    <w:p w:rsidRDefault="005F5783" w:rsidP="008562E9" w:rsidR="005F578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5F5783" w:rsidP="008562E9" w:rsidR="005F578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5F5783" w:rsidP="008562E9" w:rsidR="005F5783">
      <w:pPr>
        <w:numPr>
          <w:ilvl w:val="0"/>
          <w:numId w:val="47"/>
        </w:numPr>
        <w:spacing w:after="0"/>
      </w:pPr>
      <w:r>
        <w:t xml:space="preserve">Dužnik ŠUMARSTVO IVANČICA j.d.o.o. </w:t>
      </w:r>
      <w:proofErr w:type="spellStart"/>
      <w:r>
        <w:t>Čepelovac</w:t>
      </w:r>
      <w:proofErr w:type="spellEnd"/>
      <w:r>
        <w:t>, Planinska 130.</w:t>
      </w:r>
    </w:p>
    <w:p w:rsidRDefault="005F5783" w:rsidP="008562E9" w:rsidR="005F5783">
      <w:pPr>
        <w:numPr>
          <w:ilvl w:val="0"/>
          <w:numId w:val="47"/>
        </w:numPr>
        <w:spacing w:after="0"/>
      </w:pPr>
      <w:r>
        <w:t xml:space="preserve">Osoba ovlaštena za zastupanje – Darko Žilić iz </w:t>
      </w:r>
      <w:proofErr w:type="spellStart"/>
      <w:r>
        <w:t>Čepelovca</w:t>
      </w:r>
      <w:proofErr w:type="spellEnd"/>
      <w:r>
        <w:t>, Planinska 130, 48 350 Đurđevac.</w:t>
      </w:r>
    </w:p>
    <w:p w:rsidRDefault="005F5783" w:rsidP="008562E9" w:rsidR="005F578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5F5783" w:rsidP="008562E9" w:rsidR="005F5783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5F5783" w:rsidP="008562E9" w:rsidR="005F5783">
      <w:pPr>
        <w:numPr>
          <w:ilvl w:val="0"/>
          <w:numId w:val="47"/>
        </w:numPr>
        <w:spacing w:after="0"/>
      </w:pPr>
      <w:r>
        <w:t xml:space="preserve">Stečajni upravitelj-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33 000 Virovitica.</w:t>
      </w:r>
    </w:p>
    <w:p w:rsidRDefault="005F5783" w:rsidP="008562E9" w:rsidR="005F5783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8562E9" w:rsidR="00CB0EA4">
      <w:pPr>
        <w:pStyle w:val="Naslovdokumenta"/>
        <w:spacing w:after="0"/>
      </w:pPr>
    </w:p>
    <w:p w:rsidRDefault="0071688E" w:rsidP="008562E9" w:rsidR="0071688E">
      <w:pPr>
        <w:pStyle w:val="Poetniodjeljak"/>
        <w:spacing w:after="0"/>
      </w:pPr>
    </w:p>
    <w:p w:rsidRDefault="00A21F0D" w:rsidP="008562E9" w:rsidR="00A21F0D">
      <w:pPr>
        <w:pStyle w:val="NormaleSPIS"/>
        <w:spacing w:after="0"/>
        <w:rPr>
          <w:noProof/>
        </w:rPr>
      </w:pPr>
    </w:p>
    <w:p w:rsidRDefault="00DA0242" w:rsidP="008562E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2E9" w:rsidR="008333A9">
    <w:pPr>
      <w:pStyle w:val="Zaglavlje"/>
    </w:pPr>
    <w:r>
      <w:rPr>
        <w:rStyle w:val="PozadinaSvijetloCrvena"/>
        <w:shd w:fill="auto" w:color="auto" w:val="clear"/>
      </w:rPr>
      <w:t>Poslovni broj. 7 St-230/16-5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78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2E9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79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St-230/2016-5</izvorni_sadrzaj>
    <derivirana_varijabla naziv="DomainObject.Oznaka_1">St-230/2016-5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IVANČICA jednostavno društvo s ograničenom odgovornošću za šumarstvo, trgovinu i usluge</izvorni_sadrzaj>
    <derivirana_varijabla naziv="DomainObject.Predmet.ProtustrankaFormated_1">  ŠUMARSTVO IVANČICA jednostavno društvo s ograničenom odgovornošću za šumarstvo, trgovinu i usluge</derivirana_varijabla>
  </DomainObject.Predmet.ProtustrankaFormated>
  <DomainObject.Predmet.ProtustrankaFormatedOIB>
    <izvorni_sadrzaj>  ŠUMARSTVO IVANČICA jednostavno društvo s ograničenom odgovornošću za šumarstvo, trgovinu i usluge, OIB 69473769920</izvorni_sadrzaj>
    <derivirana_varijabla naziv="DomainObject.Predmet.ProtustrankaFormatedOIB_1">  ŠUMARSTVO IVANČICA jednostavno društvo s ograničenom odgovornošću za šumarstvo, trgovinu i usluge, OIB 69473769920</derivirana_varijabla>
  </DomainObject.Predmet.ProtustrankaFormatedOIB>
  <DomainObject.Predmet.ProtustrankaFormatedWithAdress>
    <izvorni_sadrzaj> ŠUMARSTVO IVANČICA jednostavno društvo s ograničenom odgovornošću za šumarstvo, trgovinu i usluge, Planinska 130, 48350 Čepelovac</izvorni_sadrzaj>
    <derivirana_varijabla naziv="DomainObject.Predmet.ProtustrankaFormatedWithAdress_1"> ŠUMARSTVO IVANČICA jednostavno društvo s ograničenom odgovornošću za šumarstvo, trgovinu i usluge, Planinska 130, 48350 Čepelovac</derivirana_varijabla>
  </DomainObject.Predmet.ProtustrankaFormatedWithAdress>
  <DomainObject.Predmet.ProtustrankaFormatedWithAdressOIB>
    <izvorni_sadrzaj> ŠUMARSTVO IVANČICA jednostavno društvo s ograničenom odgovornošću za šumarstvo, trgovinu i usluge, OIB 69473769920, Planinska 130, 48350 Čepelovac</izvorni_sadrzaj>
    <derivirana_varijabla naziv="DomainObject.Predmet.ProtustrankaFormatedWithAdressOIB_1"> ŠUMARSTVO IVANČICA jednostavno društvo s ograničenom odgovornošću za šumarstvo, trgovinu i usluge, OIB 69473769920, Planinska 130, 48350 Čepelovac</derivirana_varijabla>
  </DomainObject.Predmet.ProtustrankaFormatedWithAdressOIB>
  <DomainObject.Predmet.ProtustrankaWithAdress>
    <izvorni_sadrzaj>ŠUMARSTVO IVANČICA jednostavno društvo s ograničenom odgovornošću za šumarstvo, trgovinu i usluge Planinska 130, 48350 Čepelovac</izvorni_sadrzaj>
    <derivirana_varijabla naziv="DomainObject.Predmet.ProtustrankaWithAdress_1">ŠUMARSTVO IVANČICA jednostavno društvo s ograničenom odgovornošću za šumarstvo, trgovinu i usluge Planinska 130, 48350 Čepelovac</derivirana_varijabla>
  </DomainObject.Predmet.ProtustrankaWithAdress>
  <DomainObject.Predmet.ProtustrankaWithAdressOIB>
    <izvorni_sadrzaj>ŠUMARSTVO IVANČICA jednostavno društvo s ograničenom odgovornošću za šumarstvo, trgovinu i usluge, OIB 69473769920, Planinska 130, 48350 Čepelovac</izvorni_sadrzaj>
    <derivirana_varijabla naziv="DomainObject.Predmet.ProtustrankaWithAdressOIB_1">ŠUMARSTVO IVANČICA jednostavno društvo s ograničenom odgovornošću za šumarstvo, trgovinu i usluge, OIB 69473769920, Planinska 130, 48350 Čepelovac</derivirana_varijabla>
  </DomainObject.Predmet.ProtustrankaWithAdressOIB>
  <DomainObject.Predmet.ProtustrankaNazivFormated>
    <izvorni_sadrzaj>ŠUMARSTVO IVANČICA jednostavno društvo s ograničenom odgovornošću za šumarstvo, trgovinu i usluge</izvorni_sadrzaj>
    <derivirana_varijabla naziv="DomainObject.Predmet.ProtustrankaNazivFormated_1">ŠUMARSTVO IVANČICA jednostavno društvo s ograničenom odgovornošću za šumarstvo, trgovinu i usluge</derivirana_varijabla>
  </DomainObject.Predmet.ProtustrankaNazivFormated>
  <DomainObject.Predmet.ProtustrankaNazivFormatedOIB>
    <izvorni_sadrzaj>ŠUMARSTVO IVANČICA jednostavno društvo s ograničenom odgovornošću za šumarstvo, trgovinu i usluge, OIB 69473769920</izvorni_sadrzaj>
    <derivirana_varijabla naziv="DomainObject.Predmet.ProtustrankaNazivFormatedOIB_1">ŠUMARSTVO IVANČICA jednostavno društvo s ograničenom odgovornošću za šumarstvo, trgovinu i usluge, OIB 69473769920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50536.10</izvorni_sadrzaj>
    <derivirana_varijabla naziv="DomainObject.Predmet.TrenutnaVrijednost_1">50536.10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IVANČICA jednostavno društvo s ograničenom odgovornošću za šumarstvo, trgovinu i usluge</item>
    </izvorni_sadrzaj>
    <derivirana_varijabla naziv="DomainObject.Predmet.ProtuStrankaListFormated_1">
      <item>ŠUMARSTVO IVANČICA jednostavno društvo s ograničenom odgovornošću za šumarstvo, trgovinu i usluge</item>
    </derivirana_varijabla>
  </DomainObject.Predmet.ProtuStrankaListFormated>
  <DomainObject.Predmet.ProtuStrankaListFormatedOIB>
    <izvorni_sadrzaj>
      <item>ŠUMARSTVO IVANČICA jednostavno društvo s ograničenom odgovornošću za šumarstvo, trgovinu i usluge, OIB 69473769920</item>
    </izvorni_sadrzaj>
    <derivirana_varijabla naziv="DomainObject.Predmet.ProtuStrankaListFormatedOIB_1">
      <item>ŠUMARSTVO IVANČICA jednostavno društvo s ograničenom odgovornošću za šumarstvo, trgovinu i usluge, OIB 69473769920</item>
    </derivirana_varijabla>
  </DomainObject.Predmet.ProtuStrankaListFormatedOIB>
  <DomainObject.Predmet.ProtuStrankaListFormatedWithAdress>
    <izvorni_sadrzaj>
      <item>ŠUMARSTVO IVANČICA jednostavno društvo s ograničenom odgovornošću za šumarstvo, trgovinu i usluge, Planinska 130, 48350 Čepelovac</item>
    </izvorni_sadrzaj>
    <derivirana_varijabla naziv="DomainObject.Predmet.ProtuStrankaListFormatedWithAdress_1">
      <item>ŠUMARSTVO IVANČICA jednostavno društvo s ograničenom odgovornošću za šumarstvo, trgovinu i usluge, Planinska 130, 48350 Čepelovac</item>
    </derivirana_varijabla>
  </DomainObject.Predmet.ProtuStrankaListFormatedWithAdress>
  <DomainObject.Predmet.ProtuStrankaListFormatedWithAdressOIB>
    <izvorni_sadrzaj>
      <item>ŠUMARSTVO IVANČICA jednostavno društvo s ograničenom odgovornošću za šumarstvo, trgovinu i usluge, OIB 69473769920, Planinska 130, 48350 Čepelovac</item>
    </izvorni_sadrzaj>
    <derivirana_varijabla naziv="DomainObject.Predmet.ProtuStrankaListFormatedWithAdressOIB_1">
      <item>ŠUMARSTVO IVANČICA jednostavno društvo s ograničenom odgovornošću za šumarstvo, trgovinu i usluge, OIB 69473769920, Planinska 130, 48350 Čepelovac</item>
    </derivirana_varijabla>
  </DomainObject.Predmet.ProtuStrankaListFormatedWithAdressOIB>
  <DomainObject.Predmet.ProtuStrankaListNazivFormated>
    <izvorni_sadrzaj>
      <item>ŠUMARSTVO IVANČICA jednostavno društvo s ograničenom odgovornošću za šumarstvo, trgovinu i usluge</item>
    </izvorni_sadrzaj>
    <derivirana_varijabla naziv="DomainObject.Predmet.ProtuStrankaListNazivFormated_1">
      <item>ŠUMARSTVO IVANČICA jednostavno društvo s ograničenom odgovornošću za šumarstvo, trgovinu i usluge</item>
    </derivirana_varijabla>
  </DomainObject.Predmet.ProtuStrankaListNazivFormated>
  <DomainObject.Predmet.ProtuStrankaListNazivFormatedOIB>
    <izvorni_sadrzaj>
      <item>ŠUMARSTVO IVANČICA jednostavno društvo s ograničenom odgovornošću za šumarstvo, trgovinu i usluge, OIB 69473769920</item>
    </izvorni_sadrzaj>
    <derivirana_varijabla naziv="DomainObject.Predmet.ProtuStrankaListNazivFormatedOIB_1">
      <item>ŠUMARSTVO IVANČICA jednostavno društvo s ograničenom odgovornošću za šumarstvo, trgovinu i usluge, OIB 69473769920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St-230/2016-5</izvorni_sadrzaj>
    <derivirana_varijabla naziv="DomainObject.PoslovniBrojDokumenta_1">St-230/2016-5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IVANČICA jednostavno društvo s ograničenom odgovornošću za šumarstvo, trgovinu i usluge</izvorni_sadrzaj>
    <derivirana_varijabla naziv="DomainObject.Predmet.ProtustrankaIDrugi_1">ŠUMARSTVO IVANČICA jednostavno društvo s ograničenom odgovornošću za šumarstvo,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ŠUMARSTVO IVANČICA jednostavno društvo s ograničenom odgovornošću za šumarstvo, trgovinu i usluge, OIB 69473769920, Planinska 130, 48350 Čepelovac</izvorni_sadrzaj>
    <derivirana_varijabla naziv="DomainObject.Predmet.ProtustrankaIDrugiAdressOIB_1">ŠUMARSTVO IVANČICA jednostavno društvo s ograničenom odgovornošću za šumarstvo, trgovinu i usluge, OIB 69473769920, Planinska 130,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IVANČICA jednostavno društvo s ograničenom odgovornošću za šumarstvo, trgovinu i usluge</item>
      <item>Sudski registar</item>
    </izvorni_sadrzaj>
    <derivirana_varijabla naziv="DomainObject.Predmet.SudioniciListNaziv_1">
      <item>Financijska agencija</item>
      <item>ŠUMARSTVO IVANČICA jednostavno društvo s ograničenom odgovornošću za šumarstvo,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ŠUMARSTVO IVANČICA jednostavno društvo s ograničenom odgovornošću za šumarstvo, trgovinu i usluge, OIB 69473769920, Planinska 130,48350 Čepelovac</item>
      <item>Sudski registar</item>
    </izvorni_sadrzaj>
    <derivirana_varijabla naziv="DomainObject.Predmet.SudioniciListAdressOIB_1">
      <item>Financijska agencija, OIB 85821130368, A. Cesarca 2,42000 Varaždin</item>
      <item>ŠUMARSTVO IVANČICA jednostavno društvo s ograničenom odgovornošću za šumarstvo, trgovinu i usluge, OIB 69473769920, Planinska 130,48350 Čepelovac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EE938-56A3-4C28-9168-344FBCD5F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2834</properties:Characters>
  <properties:Lines>88</properties:Lines>
  <properties:Paragraphs>30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