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a04d" w14:paraId="773a04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D6E92">
        <w:t>378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6449D">
        <w:t>NAV turistička agencija d.o.o., Preko, Magazin 5, Preko, OIB: 33120168617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6449D">
        <w:t>18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6449D">
        <w:t>NAV turistička agencija d.o.o., Preko, Magazin 5, Preko, OIB: 33120168617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6449D">
        <w:t>10</w:t>
      </w:r>
      <w:r w:rsidR="00A70A5D">
        <w:t>,</w:t>
      </w:r>
      <w:r w:rsidR="0016449D">
        <w:t>05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6449D">
        <w:t>10</w:t>
      </w:r>
      <w:r w:rsidR="00B26EB5">
        <w:t>,</w:t>
      </w:r>
      <w:r w:rsidR="0016449D"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6449D">
        <w:t>NAV turistička agencija d.o.o., Preko</w:t>
      </w:r>
      <w:r w:rsidR="00ED6162" w:rsidRPr="004E0D54">
        <w:t>, navodeći da</w:t>
      </w:r>
      <w:r w:rsidR="00245588">
        <w:t xml:space="preserve"> dužnik na dan </w:t>
      </w:r>
      <w:r w:rsidR="0016449D">
        <w:t>1. rujna 2016</w:t>
      </w:r>
      <w:r w:rsidR="00245588">
        <w:t xml:space="preserve">. u Očevidniku redoslijeda osnova za plaćanje ima evidentirane neizvršene osnove za plaćanje u neprekinutom razdoblju od </w:t>
      </w:r>
      <w:r w:rsidR="0016449D">
        <w:t>222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16449D">
        <w:t>10.279,54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6449D">
        <w:t>18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6449D">
        <w:t>NAV turistička agencija d.o.o., Preko</w:t>
      </w:r>
      <w:r w:rsidR="0016449D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16449D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VLADO JUREŠKO iz Mrljana, Mrljane 24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452C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4D6E92">
      <w:t>378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2AD8"/>
    <w:rsid w:val="001117ED"/>
    <w:rsid w:val="00111C49"/>
    <w:rsid w:val="00125A97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52C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D6E92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  turistička agencija d.o.o. za usluge i proizvodnju</izvorni_sadrzaj>
    <derivirana_varijabla naziv="DomainObject.Predmet.ProtustrankaFormated_1">  NAV  turistička agencija d.o.o. za usluge i proizvodnju</derivirana_varijabla>
  </DomainObject.Predmet.ProtustrankaFormated>
  <DomainObject.Predmet.ProtustrankaFormatedOIB>
    <izvorni_sadrzaj>  NAV  turistička agencija d.o.o. za usluge i proizvodnju, OIB 33120168617</izvorni_sadrzaj>
    <derivirana_varijabla naziv="DomainObject.Predmet.ProtustrankaFormatedOIB_1">  NAV  turistička agencija d.o.o. za usluge i proizvodnju, OIB 33120168617</derivirana_varijabla>
  </DomainObject.Predmet.ProtustrankaFormatedOIB>
  <DomainObject.Predmet.ProtustrankaFormatedWithAdress>
    <izvorni_sadrzaj> NAV  turistička agencija d.o.o. za usluge i proizvodnju, Magazin 5, 23273 Preko</izvorni_sadrzaj>
    <derivirana_varijabla naziv="DomainObject.Predmet.ProtustrankaFormatedWithAdress_1"> NAV  turistička agencija d.o.o. za usluge i proizvodnju, Magazin 5, 23273 Preko</derivirana_varijabla>
  </DomainObject.Predmet.ProtustrankaFormatedWithAdress>
  <DomainObject.Predmet.ProtustrankaFormatedWithAdressOIB>
    <izvorni_sadrzaj> NAV  turistička agencija d.o.o. za usluge i proizvodnju, OIB 33120168617, Magazin 5, 23273 Preko</izvorni_sadrzaj>
    <derivirana_varijabla naziv="DomainObject.Predmet.ProtustrankaFormatedWithAdressOIB_1"> NAV  turistička agencija d.o.o. za usluge i proizvodnju, OIB 33120168617, Magazin 5, 23273 Preko</derivirana_varijabla>
  </DomainObject.Predmet.ProtustrankaFormatedWithAdressOIB>
  <DomainObject.Predmet.ProtustrankaWithAdress>
    <izvorni_sadrzaj>NAV  turistička agencija d.o.o. za usluge i proizvodnju Magazin 5, 23273 Preko</izvorni_sadrzaj>
    <derivirana_varijabla naziv="DomainObject.Predmet.ProtustrankaWithAdress_1">NAV  turistička agencija d.o.o. za usluge i proizvodnju Magazin 5, 23273 Preko</derivirana_varijabla>
  </DomainObject.Predmet.ProtustrankaWithAdress>
  <DomainObject.Predmet.ProtustrankaWithAdressOIB>
    <izvorni_sadrzaj>NAV  turistička agencija d.o.o. za usluge i proizvodnju, OIB 33120168617, Magazin 5, 23273 Preko</izvorni_sadrzaj>
    <derivirana_varijabla naziv="DomainObject.Predmet.ProtustrankaWithAdressOIB_1">NAV  turistička agencija d.o.o. za usluge i proizvodnju, OIB 33120168617, Magazin 5, 23273 Preko</derivirana_varijabla>
  </DomainObject.Predmet.ProtustrankaWithAdressOIB>
  <DomainObject.Predmet.ProtustrankaNazivFormated>
    <izvorni_sadrzaj>NAV  turistička agencija d.o.o. za usluge i proizvodnju</izvorni_sadrzaj>
    <derivirana_varijabla naziv="DomainObject.Predmet.ProtustrankaNazivFormated_1">NAV  turistička agencija d.o.o. za usluge i proizvodnju</derivirana_varijabla>
  </DomainObject.Predmet.ProtustrankaNazivFormated>
  <DomainObject.Predmet.ProtustrankaNazivFormatedOIB>
    <izvorni_sadrzaj>NAV  turistička agencija d.o.o. za usluge i proizvodnju, OIB 33120168617</izvorni_sadrzaj>
    <derivirana_varijabla naziv="DomainObject.Predmet.ProtustrankaNazivFormatedOIB_1">NAV  turistička agencija d.o.o. za usluge i proizvodnju, OIB 33120168617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10279.54</izvorni_sadrzaj>
    <derivirana_varijabla naziv="DomainObject.Predmet.TrenutnaVrijednost_1">10279.54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  turistička agencija d.o.o. za usluge i proizvodnju</item>
    </izvorni_sadrzaj>
    <derivirana_varijabla naziv="DomainObject.Predmet.ProtuStrankaListFormated_1">
      <item>NAV  turistička agencija d.o.o. za usluge i proizvodnju</item>
    </derivirana_varijabla>
  </DomainObject.Predmet.ProtuStrankaListFormated>
  <DomainObject.Predmet.ProtuStrankaListFormatedOIB>
    <izvorni_sadrzaj>
      <item>NAV  turistička agencija d.o.o. za usluge i proizvodnju, OIB 33120168617</item>
    </izvorni_sadrzaj>
    <derivirana_varijabla naziv="DomainObject.Predmet.ProtuStrankaListFormatedOIB_1">
      <item>NAV  turistička agencija d.o.o. za usluge i proizvodnju, OIB 33120168617</item>
    </derivirana_varijabla>
  </DomainObject.Predmet.ProtuStrankaListFormatedOIB>
  <DomainObject.Predmet.ProtuStrankaListFormatedWithAdress>
    <izvorni_sadrzaj>
      <item>NAV  turistička agencija d.o.o. za usluge i proizvodnju, Magazin 5, 23273 Preko</item>
    </izvorni_sadrzaj>
    <derivirana_varijabla naziv="DomainObject.Predmet.ProtuStrankaListFormatedWithAdress_1">
      <item>NAV  turistička agencija d.o.o. za usluge i proizvodnju, Magazin 5, 23273 Preko</item>
    </derivirana_varijabla>
  </DomainObject.Predmet.ProtuStrankaListFormatedWithAdress>
  <DomainObject.Predmet.ProtuStrankaListFormatedWithAdressOIB>
    <izvorni_sadrzaj>
      <item>NAV  turistička agencija d.o.o. za usluge i proizvodnju, OIB 33120168617, Magazin 5, 23273 Preko</item>
    </izvorni_sadrzaj>
    <derivirana_varijabla naziv="DomainObject.Predmet.ProtuStrankaListFormatedWithAdressOIB_1">
      <item>NAV  turistička agencija d.o.o. za usluge i proizvodnju, OIB 33120168617, Magazin 5, 23273 Preko</item>
    </derivirana_varijabla>
  </DomainObject.Predmet.ProtuStrankaListFormatedWithAdressOIB>
  <DomainObject.Predmet.ProtuStrankaListNazivFormated>
    <izvorni_sadrzaj>
      <item>NAV  turistička agencija d.o.o. za usluge i proizvodnju</item>
    </izvorni_sadrzaj>
    <derivirana_varijabla naziv="DomainObject.Predmet.ProtuStrankaListNazivFormated_1">
      <item>NAV  turistička agencija d.o.o. za usluge i proizvodnju</item>
    </derivirana_varijabla>
  </DomainObject.Predmet.ProtuStrankaListNazivFormated>
  <DomainObject.Predmet.ProtuStrankaListNazivFormatedOIB>
    <izvorni_sadrzaj>
      <item>NAV  turistička agencija d.o.o. za usluge i proizvodnju, OIB 33120168617</item>
    </izvorni_sadrzaj>
    <derivirana_varijabla naziv="DomainObject.Predmet.ProtuStrankaListNazivFormatedOIB_1">
      <item>NAV  turistička agencija d.o.o. za usluge i proizvodnju, OIB 33120168617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  turistička agencija d.o.o. za usluge i proizvodnju</izvorni_sadrzaj>
    <derivirana_varijabla naziv="DomainObject.Predmet.ProtustrankaIDrugi_1">NAV  turistička agencija d.o.o. za usluge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  turistička agencija d.o.o. za usluge i proizvodnju, OIB 33120168617, Magazin 5, 23273 Preko</izvorni_sadrzaj>
    <derivirana_varijabla naziv="DomainObject.Predmet.ProtustrankaIDrugiAdressOIB_1">NAV  turistička agencija d.o.o. za usluge i proizvodnju, OIB 33120168617, Magazin 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  turistička agencija d.o.o. za usluge i proizvodnju</item>
    </izvorni_sadrzaj>
    <derivirana_varijabla naziv="DomainObject.Predmet.SudioniciListNaziv_1">
      <item>FINA</item>
      <item>NAV  turistička agencija d.o.o. za usluge i proizvodnju</item>
    </derivirana_varijabla>
  </DomainObject.Predmet.SudioniciListNaziv>
  <DomainObject.Predmet.SudioniciListAdressOIB>
    <izvorni_sadrzaj>
      <item>FINA, OIB 85821130368</item>
      <item>NAV  turistička agencija d.o.o. za usluge i proizvodnju, OIB 33120168617, Magazin 5,23273 Preko</item>
    </izvorni_sadrzaj>
    <derivirana_varijabla naziv="DomainObject.Predmet.SudioniciListAdressOIB_1">
      <item>FINA, OIB 85821130368</item>
      <item>NAV  turistička agencija d.o.o. za usluge i proizvodnju, OIB 33120168617, Magazin 5,23273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33120168617</item>
    </izvorni_sadrzaj>
    <derivirana_varijabla naziv="DomainObject.Predmet.SudioniciListNazivOIB_1">
      <item>, OIB 85821130368</item>
      <item>, OIB 33120168617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13613-5A62-46CE-A1A9-4F5A3259E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1892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2016-03-18T07:03:00Z</dcterms:created>
  <dc:creator>Administrator</dc:creator>
  <cp:lastModifiedBy>wsadmin</cp:lastModifiedBy>
  <cp:lastPrinted>2016-03-11T09:59:00Z</cp:lastPrinted>
  <dcterms:modified xmlns:xsi="http://www.w3.org/2001/XMLSchema-instance" xsi:type="dcterms:W3CDTF">2016-03-18T13:20:00Z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