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1bf5" w14:paraId="6df1bf5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345744">
        <w:t>498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45744" w:rsidP="00C40A44" w:rsidR="000B22E7" w:rsidRPr="00B9015B">
      <w:pPr>
        <w:ind w:firstLine="708"/>
        <w:jc w:val="both"/>
      </w:pPr>
      <w:r w:rsidRPr="00345744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345744">
        <w:t>85821130368</w:t>
      </w:r>
      <w:r w:rsidRPr="00345744">
        <w:rPr>
          <w:lang w:val="pt-BR"/>
        </w:rPr>
        <w:t>, za  otvaranje stečajnog postupka  nad  dužnikom IG-RAČUNOVODSTVO I SPORT j.d.o.o., Zagreb, XI. Podbrtežje 21, OIB: 81855181309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C45CC">
        <w:rPr>
          <w:lang w:val="pt-BR"/>
        </w:rPr>
        <w:t>10</w:t>
      </w:r>
      <w:r>
        <w:rPr>
          <w:lang w:val="pt-BR"/>
        </w:rPr>
        <w:t>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345744" w:rsidRPr="00345744">
        <w:rPr>
          <w:lang w:val="pt-BR"/>
        </w:rPr>
        <w:t>IG-RAČUNOVODSTVO I SPORT j.d.o.o., Zagreb, XI. Podbrtežje 21, OIB: 81855181309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45744">
        <w:t>498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50D44" w:rsidP="00650D44" w:rsidR="00650D44">
      <w:pPr>
        <w:ind w:firstLine="708"/>
        <w:jc w:val="both"/>
        <w:rPr>
          <w:lang w:val="pt-BR"/>
        </w:rPr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 w:rsidR="00345744" w:rsidRPr="00345744">
        <w:rPr>
          <w:lang w:val="pt-BR"/>
        </w:rPr>
        <w:t>IG-RAČUNOVODSTVO I SPORT j.d.o.o., Zagreb</w:t>
      </w:r>
      <w:r>
        <w:rPr>
          <w:lang w:val="pt-BR"/>
        </w:rPr>
        <w:t>.</w:t>
      </w:r>
    </w:p>
    <w:p w:rsidRDefault="00650D44" w:rsidP="00650D44" w:rsidR="00650D44" w:rsidRPr="00E974B3">
      <w:pPr>
        <w:ind w:firstLine="708"/>
        <w:jc w:val="both"/>
        <w:rPr>
          <w:lang w:val="pt-BR"/>
        </w:rPr>
      </w:pPr>
    </w:p>
    <w:p w:rsidRDefault="00345744" w:rsidP="00345744" w:rsidR="00345744" w:rsidRPr="00345744">
      <w:pPr>
        <w:ind w:firstLine="709"/>
        <w:jc w:val="both"/>
      </w:pPr>
      <w:r w:rsidRPr="00345744">
        <w:t>Prijedlog je podnesen na temelju čl. 110. st. 1. Stečajnog zakona („Narodne novine“ broj 71/15, dalje: SZ).</w:t>
      </w:r>
    </w:p>
    <w:p w:rsidRDefault="00345744" w:rsidP="00345744" w:rsidR="00345744" w:rsidRPr="00345744">
      <w:pPr>
        <w:ind w:firstLine="709"/>
        <w:jc w:val="both"/>
      </w:pPr>
    </w:p>
    <w:p w:rsidRDefault="00345744" w:rsidP="00345744" w:rsidR="00345744" w:rsidRPr="00345744">
      <w:pPr>
        <w:ind w:firstLine="709"/>
        <w:jc w:val="both"/>
        <w:rPr>
          <w:lang w:val="en-GB"/>
        </w:rPr>
      </w:pPr>
      <w:r w:rsidRPr="00345744">
        <w:t xml:space="preserve">Financijska agencija, kao predlagatelj, navela je u prijedlogu za otvaranje stečajnog postupka kako dužnik na dan 10. veljače 2017. u Očevidniku redoslijeda osnova za plaćanje ima evidentirane neizvršene osnove za plaćanje u neprekinutom razdoblju od 120 dana, u ukupnom iznosu od 12.860,86 kn, kao i da dužnik ima 2 zaposlenih. </w:t>
      </w:r>
      <w:r w:rsidRPr="00345744">
        <w:rPr>
          <w:lang w:val="en-GB"/>
        </w:rPr>
        <w:t xml:space="preserve">S </w:t>
      </w:r>
      <w:proofErr w:type="spellStart"/>
      <w:r w:rsidRPr="00345744">
        <w:rPr>
          <w:lang w:val="en-GB"/>
        </w:rPr>
        <w:t>obzirom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na</w:t>
      </w:r>
      <w:proofErr w:type="spellEnd"/>
      <w:r w:rsidRPr="00345744">
        <w:rPr>
          <w:lang w:val="en-GB"/>
        </w:rPr>
        <w:t xml:space="preserve"> to da </w:t>
      </w:r>
      <w:proofErr w:type="spellStart"/>
      <w:r w:rsidRPr="00345744">
        <w:rPr>
          <w:lang w:val="en-GB"/>
        </w:rPr>
        <w:t>predlagatelj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vodi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Očevidnik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redoslijeda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osnova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za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plaćanje</w:t>
      </w:r>
      <w:proofErr w:type="spellEnd"/>
      <w:r w:rsidRPr="00345744">
        <w:rPr>
          <w:lang w:val="en-GB"/>
        </w:rPr>
        <w:t xml:space="preserve">, </w:t>
      </w:r>
      <w:proofErr w:type="spellStart"/>
      <w:r w:rsidRPr="00345744">
        <w:rPr>
          <w:lang w:val="en-GB"/>
        </w:rPr>
        <w:t>sud</w:t>
      </w:r>
      <w:proofErr w:type="spellEnd"/>
      <w:r w:rsidRPr="00345744">
        <w:rPr>
          <w:lang w:val="en-GB"/>
        </w:rPr>
        <w:t xml:space="preserve"> je </w:t>
      </w:r>
      <w:proofErr w:type="spellStart"/>
      <w:r w:rsidRPr="00345744">
        <w:rPr>
          <w:lang w:val="en-GB"/>
        </w:rPr>
        <w:t>prihvatio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predlagateljeve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tvrdnje</w:t>
      </w:r>
      <w:proofErr w:type="spellEnd"/>
      <w:r w:rsidRPr="00345744">
        <w:rPr>
          <w:lang w:val="en-GB"/>
        </w:rPr>
        <w:t xml:space="preserve"> o </w:t>
      </w:r>
      <w:proofErr w:type="spellStart"/>
      <w:r w:rsidRPr="00345744">
        <w:rPr>
          <w:lang w:val="en-GB"/>
        </w:rPr>
        <w:t>neprekinutom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razdoblju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evidentiranih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neizvršenih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osnova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za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plaćanje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koji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su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zavedeni</w:t>
      </w:r>
      <w:proofErr w:type="spellEnd"/>
      <w:r w:rsidRPr="00345744">
        <w:rPr>
          <w:lang w:val="en-GB"/>
        </w:rPr>
        <w:t xml:space="preserve"> u </w:t>
      </w:r>
      <w:proofErr w:type="spellStart"/>
      <w:proofErr w:type="gramStart"/>
      <w:r w:rsidRPr="00345744">
        <w:rPr>
          <w:lang w:val="en-GB"/>
        </w:rPr>
        <w:t>Očevidniku</w:t>
      </w:r>
      <w:proofErr w:type="spellEnd"/>
      <w:r w:rsidRPr="00345744">
        <w:rPr>
          <w:lang w:val="en-GB"/>
        </w:rPr>
        <w:t xml:space="preserve">  </w:t>
      </w:r>
      <w:proofErr w:type="spellStart"/>
      <w:r w:rsidRPr="00345744">
        <w:rPr>
          <w:lang w:val="en-GB"/>
        </w:rPr>
        <w:t>redoslijeda</w:t>
      </w:r>
      <w:proofErr w:type="spellEnd"/>
      <w:proofErr w:type="gram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osnova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za</w:t>
      </w:r>
      <w:proofErr w:type="spellEnd"/>
      <w:r w:rsidRPr="00345744">
        <w:rPr>
          <w:lang w:val="en-GB"/>
        </w:rPr>
        <w:t xml:space="preserve"> </w:t>
      </w:r>
      <w:proofErr w:type="spellStart"/>
      <w:r w:rsidRPr="00345744">
        <w:rPr>
          <w:lang w:val="en-GB"/>
        </w:rPr>
        <w:t>plaćanje</w:t>
      </w:r>
      <w:proofErr w:type="spellEnd"/>
      <w:r w:rsidRPr="00345744">
        <w:rPr>
          <w:lang w:val="en-GB"/>
        </w:rPr>
        <w:t xml:space="preserve">. </w:t>
      </w:r>
    </w:p>
    <w:p w:rsidRDefault="00345744" w:rsidP="00345744" w:rsidR="00345744" w:rsidRPr="00345744">
      <w:pPr>
        <w:ind w:firstLine="709"/>
        <w:jc w:val="both"/>
      </w:pPr>
    </w:p>
    <w:p w:rsidRDefault="00345744" w:rsidP="00345744" w:rsidR="00650D44" w:rsidRPr="00E974B3">
      <w:pPr>
        <w:ind w:firstLine="709"/>
        <w:jc w:val="both"/>
      </w:pPr>
      <w:r w:rsidRPr="00345744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650D44" w:rsidRPr="00E974B3">
        <w:t xml:space="preserve">. </w:t>
      </w:r>
    </w:p>
    <w:p w:rsidRDefault="00345744" w:rsidP="00C90682" w:rsidR="00345744">
      <w:pPr>
        <w:pStyle w:val="Tijeloteksta"/>
        <w:ind w:firstLine="708"/>
      </w:pPr>
    </w:p>
    <w:p w:rsidRDefault="0059075B" w:rsidP="00C90682" w:rsidR="00650D44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345744">
        <w:t xml:space="preserve"> je održano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345744">
        <w:t>Zastupnica</w:t>
      </w:r>
      <w:r w:rsidR="00225E5C">
        <w:t xml:space="preserve"> po zakonu </w:t>
      </w:r>
      <w:r w:rsidR="007A38D3">
        <w:t>dužnika</w:t>
      </w:r>
      <w:r w:rsidR="00650D44">
        <w:t xml:space="preserve"> je na navedenom ročišt</w:t>
      </w:r>
      <w:r w:rsidR="00345744">
        <w:t>u izjavila</w:t>
      </w:r>
      <w:r w:rsidR="00650D44">
        <w:t xml:space="preserve"> kako dužnik u svom vlasništvu nema imovinu.</w:t>
      </w:r>
      <w:r w:rsidR="00345744">
        <w:t xml:space="preserve"> Nadalje, zastupnica po zakonu dužnik nije osporila</w:t>
      </w:r>
      <w:r w:rsidR="00345744" w:rsidRPr="00345744">
        <w:t xml:space="preserve"> činjenicu da je dužnikov račun blokiran</w:t>
      </w:r>
      <w:r w:rsidR="00345744">
        <w:t xml:space="preserve"> ali je istaknula je da je iznos blokade dužnikovog računa snižen u odnosu na iznos koji je naveden u prijedlogu za ovrhu.</w:t>
      </w:r>
    </w:p>
    <w:p w:rsidRDefault="009B1748" w:rsidP="000C1F96" w:rsidR="009B1748">
      <w:pPr>
        <w:pStyle w:val="Tijeloteksta"/>
      </w:pPr>
    </w:p>
    <w:p w:rsidRDefault="00682CD1" w:rsidP="009B1748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345744">
        <w:t>3. travnja 2017. (list 12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345744">
        <w:t>dan 10</w:t>
      </w:r>
      <w:r w:rsidR="00650D44">
        <w:t>. veljače</w:t>
      </w:r>
      <w:r w:rsidR="00B01E1E" w:rsidRPr="00B01E1E">
        <w:t xml:space="preserve"> 2017. u Očevidniku redoslijeda osnova za plaćanje imao neizvršene osnove za plaćanje u neprekinutom razdoblju </w:t>
      </w:r>
      <w:r w:rsidR="00650D44">
        <w:t>od 120 dana</w:t>
      </w:r>
      <w:r w:rsidR="00345744">
        <w:t xml:space="preserve"> u iznosu od 12.860,86 kn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C45CC">
        <w:t>10</w:t>
      </w:r>
      <w:r w:rsidR="00345744">
        <w:t>. svibnja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D6508B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628E" w:rsidP="00065B42" w:rsidR="009B628E"/>
    <w:p w:rsidRDefault="00D6508B" w:rsidP="00D6508B" w:rsidR="00D6508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6508B" w:rsidP="00D6508B" w:rsidR="006C45CC">
      <w:pPr>
        <w:jc w:val="right"/>
      </w:pPr>
      <w:r>
        <w:t xml:space="preserve">               Katica Franjić</w:t>
      </w:r>
    </w:p>
    <w:sectPr w:rsidSect="00CC1DE7" w:rsidR="006C45C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>
          <w:rPr>
            <w:sz w:val="24"/>
          </w:rPr>
          <w:tab/>
          <w:t xml:space="preserve">67. </w:t>
        </w:r>
        <w:r w:rsidR="00345744">
          <w:rPr>
            <w:sz w:val="24"/>
          </w:rPr>
          <w:t>St-498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862F7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45744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C45CC"/>
    <w:rsid w:val="00704DD0"/>
    <w:rsid w:val="007150E9"/>
    <w:rsid w:val="00754CF2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508B"/>
    <w:rsid w:val="00D677F7"/>
    <w:rsid w:val="00D803A5"/>
    <w:rsid w:val="00DE0F86"/>
    <w:rsid w:val="00E0682D"/>
    <w:rsid w:val="00E24B5E"/>
    <w:rsid w:val="00E5592A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IG-RAČUNOVODSTVO I SPORT j.d.o.o. za usluge zastupanog po punomoćniku Lidija Beširević</izvorni_sadrzaj>
    <derivirana_varijabla naziv="DomainObject.Predmet.ProtustrankaFormated_1">  IG-RAČUNOVODSTVO I SPORT j.d.o.o. za usluge zastupanog po punomoćniku Lidija Beširević</derivirana_varijabla>
  </DomainObject.Predmet.ProtustrankaFormated>
  <DomainObject.Predmet.ProtustrankaFormatedOIB>
    <izvorni_sadrzaj>  IG-RAČUNOVODSTVO I SPORT j.d.o.o. za usluge, OIB 81855181309 zastupanog po punomoćniku Lidija Beširević</izvorni_sadrzaj>
    <derivirana_varijabla naziv="DomainObject.Predmet.ProtustrankaFormatedOIB_1">  IG-RAČUNOVODSTVO I SPORT j.d.o.o. za usluge, OIB 81855181309 zastupanog po punomoćniku Lidija Beširević</derivirana_varijabla>
  </DomainObject.Predmet.ProtustrankaFormatedOIB>
  <DomainObject.Predmet.ProtustrankaFormatedWithAdress>
    <izvorni_sadrzaj> IG-RAČUNOVODSTVO I SPORT j.d.o.o. za usluge, XI Podbrežje 21, 10000 Zagreb zastupanog po punomoćniku Lidija Beširević</izvorni_sadrzaj>
    <derivirana_varijabla naziv="DomainObject.Predmet.ProtustrankaFormatedWithAdress_1"> IG-RAČUNOVODSTVO I SPORT j.d.o.o. za usluge, XI Podbrežje 21, 10000 Zagreb zastupanog po punomoćniku Lidija Beširević</derivirana_varijabla>
  </DomainObject.Predmet.ProtustrankaFormatedWithAdress>
  <DomainObject.Predmet.ProtustrankaFormatedWithAdressOIB>
    <izvorni_sadrzaj> IG-RAČUNOVODSTVO I SPORT j.d.o.o. za usluge, OIB 81855181309, XI Podbrežje 21, 10000 Zagreb zastupanog po punomoćniku Lidija Beširević</izvorni_sadrzaj>
    <derivirana_varijabla naziv="DomainObject.Predmet.ProtustrankaFormatedWithAdressOIB_1"> IG-RAČUNOVODSTVO I SPORT j.d.o.o. za usluge, OIB 81855181309, XI Podbrežje 21, 10000 Zagreb zastupanog po punomoćniku Lidija Beširević</derivirana_varijabla>
  </DomainObject.Predmet.ProtustrankaFormatedWithAdressOIB>
  <DomainObject.Predmet.ProtustrankaWithAdress>
    <izvorni_sadrzaj>IG-RAČUNOVODSTVO I SPORT j.d.o.o. za usluge XI Podbrežje 21, 10000 Zagreb</izvorni_sadrzaj>
    <derivirana_varijabla naziv="DomainObject.Predmet.ProtustrankaWithAdress_1">IG-RAČUNOVODSTVO I SPORT j.d.o.o. za usluge XI Podbrežje 21, 10000 Zagreb</derivirana_varijabla>
  </DomainObject.Predmet.ProtustrankaWithAdress>
  <DomainObject.Predmet.ProtustrankaWithAdressOIB>
    <izvorni_sadrzaj>IG-RAČUNOVODSTVO I SPORT j.d.o.o. za usluge, OIB 81855181309, XI Podbrežje 21, 10000 Zagreb</izvorni_sadrzaj>
    <derivirana_varijabla naziv="DomainObject.Predmet.ProtustrankaWithAdressOIB_1">IG-RAČUNOVODSTVO I SPORT j.d.o.o. za usluge, OIB 81855181309, XI Podbrežje 21, 10000 Zagreb</derivirana_varijabla>
  </DomainObject.Predmet.ProtustrankaWithAdressOIB>
  <DomainObject.Predmet.ProtustrankaNazivFormated>
    <izvorni_sadrzaj>IG-RAČUNOVODSTVO I SPORT j.d.o.o. za usluge</izvorni_sadrzaj>
    <derivirana_varijabla naziv="DomainObject.Predmet.ProtustrankaNazivFormated_1">IG-RAČUNOVODSTVO I SPORT j.d.o.o. za usluge</derivirana_varijabla>
  </DomainObject.Predmet.ProtustrankaNazivFormated>
  <DomainObject.Predmet.ProtustrankaNazivFormatedOIB>
    <izvorni_sadrzaj>IG-RAČUNOVODSTVO I SPORT j.d.o.o. za usluge, OIB 81855181309</izvorni_sadrzaj>
    <derivirana_varijabla naziv="DomainObject.Predmet.ProtustrankaNazivFormatedOIB_1">IG-RAČUNOVODSTVO I SPORT j.d.o.o. za usluge, OIB 81855181309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IG-RAČUNOVODSTVO I SPORT j.d.o.o. za usluge zastupanog po punomoćniku Lidija Beširević</item>
    </izvorni_sadrzaj>
    <derivirana_varijabla naziv="DomainObject.Predmet.ProtuStrankaListFormated_1">
      <item>IG-RAČUNOVODSTVO I SPORT j.d.o.o. za usluge zastupanog po punomoćniku Lidija Beširević</item>
    </derivirana_varijabla>
  </DomainObject.Predmet.ProtuStrankaListFormated>
  <DomainObject.Predmet.ProtuStrankaListFormatedOIB>
    <izvorni_sadrzaj>
      <item>IG-RAČUNOVODSTVO I SPORT j.d.o.o. za usluge, OIB 81855181309 zastupanog po punomoćniku Lidija Beširević</item>
    </izvorni_sadrzaj>
    <derivirana_varijabla naziv="DomainObject.Predmet.ProtuStrankaListFormatedOIB_1">
      <item>IG-RAČUNOVODSTVO I SPORT j.d.o.o. za usluge, OIB 81855181309 zastupanog po punomoćniku Lidija Beširević</item>
    </derivirana_varijabla>
  </DomainObject.Predmet.ProtuStrankaListFormatedOIB>
  <DomainObject.Predmet.ProtuStrankaListFormatedWithAdress>
    <izvorni_sadrzaj>
      <item>IG-RAČUNOVODSTVO I SPORT j.d.o.o. za usluge, XI Podbrežje 21, 10000 Zagreb zastupanog po punomoćniku Lidija Beširević</item>
    </izvorni_sadrzaj>
    <derivirana_varijabla naziv="DomainObject.Predmet.ProtuStrankaListFormatedWithAdress_1">
      <item>IG-RAČUNOVODSTVO I SPORT j.d.o.o. za usluge, XI Podbrežje 21, 10000 Zagreb zastupanog po punomoćniku Lidija Beširević</item>
    </derivirana_varijabla>
  </DomainObject.Predmet.ProtuStrankaListFormatedWithAdress>
  <DomainObject.Predmet.ProtuStrankaListFormatedWithAdressOIB>
    <izvorni_sadrzaj>
      <item>IG-RAČUNOVODSTVO I SPORT j.d.o.o. za usluge, OIB 81855181309, XI Podbrežje 21, 10000 Zagreb zastupanog po punomoćniku Lidija Beširević</item>
    </izvorni_sadrzaj>
    <derivirana_varijabla naziv="DomainObject.Predmet.ProtuStrankaListFormatedWithAdressOIB_1">
      <item>IG-RAČUNOVODSTVO I SPORT j.d.o.o. za usluge, OIB 81855181309, XI Podbrežje 21, 10000 Zagreb zastupanog po punomoćniku Lidija Beširević</item>
    </derivirana_varijabla>
  </DomainObject.Predmet.ProtuStrankaListFormatedWithAdressOIB>
  <DomainObject.Predmet.ProtuStrankaListNazivFormated>
    <izvorni_sadrzaj>
      <item>IG-RAČUNOVODSTVO I SPORT j.d.o.o. za usluge</item>
    </izvorni_sadrzaj>
    <derivirana_varijabla naziv="DomainObject.Predmet.ProtuStrankaListNazivFormated_1">
      <item>IG-RAČUNOVODSTVO I SPORT j.d.o.o. za usluge</item>
    </derivirana_varijabla>
  </DomainObject.Predmet.ProtuStrankaListNazivFormated>
  <DomainObject.Predmet.ProtuStrankaListNazivFormatedOIB>
    <izvorni_sadrzaj>
      <item>IG-RAČUNOVODSTVO I SPORT j.d.o.o. za usluge, OIB 81855181309</item>
    </izvorni_sadrzaj>
    <derivirana_varijabla naziv="DomainObject.Predmet.ProtuStrankaListNazivFormatedOIB_1">
      <item>IG-RAČUNOVODSTVO I SPORT j.d.o.o. za usluge, OIB 81855181309</item>
    </derivirana_varijabla>
  </DomainObject.Predmet.ProtuStrankaListNazivFormatedOIB>
  <DomainObject.Predmet.OstaliListFormated>
    <izvorni_sadrzaj>
      <item>Lidija Beširević punomoćnik sudionika u postupku IG-RAČUNOVODSTVO I SPORT j.d.o.o. za usluge</item>
      <item>Addiko Bank d.d.</item>
    </izvorni_sadrzaj>
    <derivirana_varijabla naziv="DomainObject.Predmet.OstaliListFormated_1">
      <item>Lidija Beširević punomoćnik sudionika u postupku IG-RAČUNOVODSTVO I SPORT j.d.o.o. za usluge</item>
      <item>Addiko Bank d.d.</item>
    </derivirana_varijabla>
  </DomainObject.Predmet.OstaliListFormated>
  <DomainObject.Predmet.OstaliListFormatedOIB>
    <izvorni_sadrzaj>
      <item>Lidija Beširević, OIB 23445279682 punomoćnik sudionika u postupku IG-RAČUNOVODSTVO I SPORT j.d.o.o. za usluge</item>
      <item>Addiko Bank d.d.</item>
    </izvorni_sadrzaj>
    <derivirana_varijabla naziv="DomainObject.Predmet.OstaliListFormatedOIB_1">
      <item>Lidija Beširević, OIB 23445279682 punomoćnik sudionika u postupku IG-RAČUNOVODSTVO I SPORT j.d.o.o. za usluge</item>
      <item>Addiko Bank d.d.</item>
    </derivirana_varijabla>
  </DomainObject.Predmet.OstaliListFormatedOIB>
  <DomainObject.Predmet.OstaliListFormatedWithAdress>
    <izvorni_sadrzaj>
      <item>Lidija Beširević, Vlahe Stulića 20, 10000 Zagreb punomoćnik sudionika u postupku IG-RAČUNOVODSTVO I SPORT j.d.o.o. za usluge</item>
      <item>Addiko Bank d.d., Slavonska avenija 6, 10000 Zagreb</item>
    </izvorni_sadrzaj>
    <derivirana_varijabla naziv="DomainObject.Predmet.OstaliListFormatedWithAdress_1">
      <item>Lidija Beširević, Vlahe Stulića 20, 10000 Zagreb punomoćnik sudionika u postupku IG-RAČUNOVODSTVO I SPORT j.d.o.o. za usluge</item>
      <item>Addiko Bank d.d., Slavonska avenija 6, 10000 Zagreb</item>
    </derivirana_varijabla>
  </DomainObject.Predmet.OstaliListFormatedWithAdress>
  <DomainObject.Predmet.OstaliListFormatedWithAdressOIB>
    <izvorni_sadrzaj>
      <item>Lidija Beširević, OIB 23445279682, Vlahe Stulića 20, 10000 Zagreb punomoćnik sudionika u postupku IG-RAČUNOVODSTVO I SPORT j.d.o.o. za usluge</item>
      <item>Addiko Bank d.d., Slavonska avenija 6, 10000 Zagreb</item>
    </izvorni_sadrzaj>
    <derivirana_varijabla naziv="DomainObject.Predmet.OstaliListFormatedWithAdressOIB_1">
      <item>Lidija Beširević, OIB 23445279682, Vlahe Stulića 20, 10000 Zagreb punomoćnik sudionika u postupku IG-RAČUNOVODSTVO I SPORT j.d.o.o. za usluge</item>
      <item>Addiko Bank d.d., Slavonska avenija 6, 10000 Zagreb</item>
    </derivirana_varijabla>
  </DomainObject.Predmet.OstaliListFormatedWithAdressOIB>
  <DomainObject.Predmet.OstaliListNazivFormated>
    <izvorni_sadrzaj>
      <item>Lidija Beširević</item>
      <item>Addiko Bank d.d.</item>
    </izvorni_sadrzaj>
    <derivirana_varijabla naziv="DomainObject.Predmet.OstaliListNazivFormated_1">
      <item>Lidija Beširević</item>
      <item>Addiko Bank d.d.</item>
    </derivirana_varijabla>
  </DomainObject.Predmet.OstaliListNazivFormated>
  <DomainObject.Predmet.OstaliListNazivFormatedOIB>
    <izvorni_sadrzaj>
      <item>Lidija Beširević, OIB 23445279682</item>
      <item>Addiko Bank d.d.</item>
    </izvorni_sadrzaj>
    <derivirana_varijabla naziv="DomainObject.Predmet.OstaliListNazivFormatedOIB_1">
      <item>Lidija Beširević, OIB 23445279682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IG-RAČUNOVODSTVO I SPORT j.d.o.o. za usluge</izvorni_sadrzaj>
    <derivirana_varijabla naziv="DomainObject.Predmet.ProtustrankaIDrugi_1">IG-RAČUNOVODSTVO I SPORT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IG-RAČUNOVODSTVO I SPORT j.d.o.o. za usluge, OIB 81855181309, XI Podbrežje 21, 10000 Zagreb</izvorni_sadrzaj>
    <derivirana_varijabla naziv="DomainObject.Predmet.ProtustrankaIDrugiAdressOIB_1">IG-RAČUNOVODSTVO I SPORT j.d.o.o. za usluge, OIB 81855181309, XI Podbrežje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IG-RAČUNOVODSTVO I SPORT j.d.o.o. za usluge</item>
      <item>Lidija Beširević</item>
      <item>Addiko Bank d.d.</item>
      <item>Vjerovnici</item>
    </izvorni_sadrzaj>
    <derivirana_varijabla naziv="DomainObject.Predmet.SudioniciListNaziv_1">
      <item>FINA Regionalni centar Zagreb</item>
      <item>IG-RAČUNOVODSTVO I SPORT j.d.o.o. za usluge</item>
      <item>Lidija Beširević</item>
      <item>Addiko 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IG-RAČUNOVODSTVO I SPORT j.d.o.o. za usluge, OIB 81855181309, XI Podbrežje 21,10000 Zagreb</item>
      <item>Lidija Beširević, OIB 23445279682, Vlahe Stulića 20,10000 Zagreb</item>
      <item>Addiko Bank d.d., Slavonska avenija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IG-RAČUNOVODSTVO I SPORT j.d.o.o. za usluge, OIB 81855181309, XI Podbrežje 21,10000 Zagreb</item>
      <item>Lidija Beširević, OIB 23445279682, Vlahe Stulića 20,10000 Zagreb</item>
      <item>Addiko Bank d.d., Slavonska avenija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81855181309</item>
      <item>, OIB 23445279682</item>
      <item>, OIB null</item>
      <item>, OIB null</item>
    </izvorni_sadrzaj>
    <derivirana_varijabla naziv="DomainObject.Predmet.SudioniciListNazivOIB_1">
      <item>, OIB 85821130368</item>
      <item>, OIB 81855181309</item>
      <item>, OIB 23445279682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A42C0-BDE1-4C3F-BA12-69C22B4EE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4240</properties:Characters>
  <properties:Lines>94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2017-05-09T13:11:00Z</dcterms:created>
  <dc:creator>gzubak</dc:creator>
  <cp:lastModifiedBy>Katica Franjić</cp:lastModifiedBy>
  <cp:lastPrinted>2017-05-10T07:57:00Z</cp:lastPrinted>
  <dcterms:modified xmlns:xsi="http://www.w3.org/2001/XMLSchema-instance" xsi:type="dcterms:W3CDTF">2017-05-10T07:57:00Z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