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8281" w14:paraId="97d828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9122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St-6024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24C41" w:rsidR="00324C41" w:rsidRPr="00324C4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24C41" w:rsidRPr="00324C41">
        <w:t xml:space="preserve"> </w:t>
      </w:r>
      <w:r w:rsidR="00324C41" w:rsidRP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>HIPOMED d.o.o., Zagreb, D. Golika 36, MBS: 080348426,</w:t>
      </w:r>
    </w:p>
    <w:p w:rsidRDefault="00324C41" w:rsidP="00324C41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15852280253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24C4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324C41" w:rsidRP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>HIPOMED d.o.o., Zagreb, D. Golika 36, MBS: 080348426,</w:t>
      </w:r>
      <w:r w:rsid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4C41" w:rsidRP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15852280253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22F9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75B0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C375B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375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375B0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24C4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324C41" w:rsidRP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>HIPOMED d.o.o., Zagreb, D. Golika 36, MBS: 080348426,</w:t>
      </w:r>
      <w:r w:rsid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4C41" w:rsidRPr="00324C41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15852280253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B19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2235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5447B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BB19B9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</w:t>
      </w:r>
      <w:r w:rsidR="00A22F98">
        <w:rPr>
          <w:rFonts w:cs="Times New Roman" w:eastAsia="Times New Roman" w:hAnsi="Times New Roman" w:ascii="Times New Roman"/>
          <w:sz w:val="24"/>
          <w:szCs w:val="24"/>
          <w:lang w:eastAsia="hr-HR"/>
        </w:rPr>
        <w:t>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967E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869A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9122C">
      <w:rPr>
        <w:rFonts w:cs="Times New Roman" w:hAnsi="Times New Roman" w:ascii="Times New Roman"/>
        <w:sz w:val="24"/>
        <w:szCs w:val="24"/>
      </w:rPr>
      <w:t>6024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9122C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24C41"/>
    <w:rsid w:val="00342C52"/>
    <w:rsid w:val="003442E0"/>
    <w:rsid w:val="0035447B"/>
    <w:rsid w:val="00354606"/>
    <w:rsid w:val="00367681"/>
    <w:rsid w:val="0037567F"/>
    <w:rsid w:val="003869A8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67E28"/>
    <w:rsid w:val="00975E9B"/>
    <w:rsid w:val="0097744B"/>
    <w:rsid w:val="009C7AE2"/>
    <w:rsid w:val="009D1BD2"/>
    <w:rsid w:val="009E70E7"/>
    <w:rsid w:val="009F4A36"/>
    <w:rsid w:val="009F7260"/>
    <w:rsid w:val="00A15DB0"/>
    <w:rsid w:val="00A22F98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375B0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9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869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869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869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8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8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8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6024</izvorni_sadrzaj>
    <derivirana_varijabla naziv="DomainObject.Predmet.Broj_1">6024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St-6024/2015</izvorni_sadrzaj>
    <derivirana_varijabla naziv="DomainObject.Predmet.OznakaBroj_1">St-6024/2015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HIPOMED d.o.o. zastupanog po punomoćniku Dario Rahelić; Ksenija Jagar</izvorni_sadrzaj>
    <derivirana_varijabla naziv="DomainObject.Predmet.ProtustrankaFormated_1">  HIPOMED d.o.o. zastupanog po punomoćniku Dario Rahelić; Ksenija Jagar</derivirana_varijabla>
  </DomainObject.Predmet.ProtustrankaFormated>
  <DomainObject.Predmet.ProtustrankaFormatedOIB>
    <izvorni_sadrzaj>  HIPOMED d.o.o., OIB 15852280253 zastupanog po punomoćniku Dario Rahelić; Ksenija Jagar</izvorni_sadrzaj>
    <derivirana_varijabla naziv="DomainObject.Predmet.ProtustrankaFormatedOIB_1">  HIPOMED d.o.o., OIB 15852280253 zastupanog po punomoćniku Dario Rahelić; Ksenija Jagar</derivirana_varijabla>
  </DomainObject.Predmet.ProtustrankaFormatedOIB>
  <DomainObject.Predmet.ProtustrankaFormatedWithAdress>
    <izvorni_sadrzaj> HIPOMED d.o.o., D. Golika 36, 10000 Zagreb zastupanog po punomoćniku Dario Rahelić; Ksenija Jagar</izvorni_sadrzaj>
    <derivirana_varijabla naziv="DomainObject.Predmet.ProtustrankaFormatedWithAdress_1"> HIPOMED d.o.o., D. Golika 36, 10000 Zagreb zastupanog po punomoćniku Dario Rahelić; Ksenija Jagar</derivirana_varijabla>
  </DomainObject.Predmet.ProtustrankaFormatedWithAdress>
  <DomainObject.Predmet.ProtustrankaFormatedWithAdressOIB>
    <izvorni_sadrzaj> HIPOMED d.o.o., OIB 15852280253, D. Golika 36, 10000 Zagreb zastupanog po punomoćniku Dario Rahelić; Ksenija Jagar</izvorni_sadrzaj>
    <derivirana_varijabla naziv="DomainObject.Predmet.ProtustrankaFormatedWithAdressOIB_1"> HIPOMED d.o.o., OIB 15852280253, D. Golika 36, 10000 Zagreb zastupanog po punomoćniku Dario Rahelić; Ksenija Jagar</derivirana_varijabla>
  </DomainObject.Predmet.ProtustrankaFormatedWithAdressOIB>
  <DomainObject.Predmet.ProtustrankaWithAdress>
    <izvorni_sadrzaj>HIPOMED d.o.o. D. Golika 36, 10000 Zagreb</izvorni_sadrzaj>
    <derivirana_varijabla naziv="DomainObject.Predmet.ProtustrankaWithAdress_1">HIPOMED d.o.o. D. Golika 36, 10000 Zagreb</derivirana_varijabla>
  </DomainObject.Predmet.ProtustrankaWithAdress>
  <DomainObject.Predmet.ProtustrankaWithAdressOIB>
    <izvorni_sadrzaj>HIPOMED d.o.o., OIB 15852280253, D. Golika 36, 10000 Zagreb</izvorni_sadrzaj>
    <derivirana_varijabla naziv="DomainObject.Predmet.ProtustrankaWithAdressOIB_1">HIPOMED d.o.o., OIB 15852280253, D. Golika 36, 10000 Zagreb</derivirana_varijabla>
  </DomainObject.Predmet.ProtustrankaWithAdressOIB>
  <DomainObject.Predmet.ProtustrankaNazivFormated>
    <izvorni_sadrzaj>HIPOMED d.o.o.</izvorni_sadrzaj>
    <derivirana_varijabla naziv="DomainObject.Predmet.ProtustrankaNazivFormated_1">HIPOMED d.o.o.</derivirana_varijabla>
  </DomainObject.Predmet.ProtustrankaNazivFormated>
  <DomainObject.Predmet.ProtustrankaNazivFormatedOIB>
    <izvorni_sadrzaj>HIPOMED d.o.o., OIB 15852280253</izvorni_sadrzaj>
    <derivirana_varijabla naziv="DomainObject.Predmet.ProtustrankaNazivFormatedOIB_1">HIPOMED d.o.o., OIB 15852280253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HIPOMED d.o.o. zastupanog po punomoćniku Dario Rahelić; Ksenija Jagar</item>
    </izvorni_sadrzaj>
    <derivirana_varijabla naziv="DomainObject.Predmet.ProtuStrankaListFormated_1">
      <item>HIPOMED d.o.o. zastupanog po punomoćniku Dario Rahelić; Ksenija Jagar</item>
    </derivirana_varijabla>
  </DomainObject.Predmet.ProtuStrankaListFormated>
  <DomainObject.Predmet.ProtuStrankaListFormatedOIB>
    <izvorni_sadrzaj>
      <item>HIPOMED d.o.o., OIB 15852280253 zastupanog po punomoćniku Dario Rahelić; Ksenija Jagar</item>
    </izvorni_sadrzaj>
    <derivirana_varijabla naziv="DomainObject.Predmet.ProtuStrankaListFormatedOIB_1">
      <item>HIPOMED d.o.o., OIB 15852280253 zastupanog po punomoćniku Dario Rahelić; Ksenija Jagar</item>
    </derivirana_varijabla>
  </DomainObject.Predmet.ProtuStrankaListFormatedOIB>
  <DomainObject.Predmet.ProtuStrankaListFormatedWithAdress>
    <izvorni_sadrzaj>
      <item>HIPOMED d.o.o., D. Golika 36, 10000 Zagreb zastupanog po punomoćniku Dario Rahelić; Ksenija Jagar</item>
    </izvorni_sadrzaj>
    <derivirana_varijabla naziv="DomainObject.Predmet.ProtuStrankaListFormatedWithAdress_1">
      <item>HIPOMED d.o.o., D. Golika 36, 10000 Zagreb zastupanog po punomoćniku Dario Rahelić; Ksenija Jagar</item>
    </derivirana_varijabla>
  </DomainObject.Predmet.ProtuStrankaListFormatedWithAdress>
  <DomainObject.Predmet.ProtuStrankaListFormatedWithAdressOIB>
    <izvorni_sadrzaj>
      <item>HIPOMED d.o.o., OIB 15852280253, D. Golika 36, 10000 Zagreb zastupanog po punomoćniku Dario Rahelić; Ksenija Jagar</item>
    </izvorni_sadrzaj>
    <derivirana_varijabla naziv="DomainObject.Predmet.ProtuStrankaListFormatedWithAdressOIB_1">
      <item>HIPOMED d.o.o., OIB 15852280253, D. Golika 36, 10000 Zagreb zastupanog po punomoćniku Dario Rahelić; Ksenija Jagar</item>
    </derivirana_varijabla>
  </DomainObject.Predmet.ProtuStrankaListFormatedWithAdressOIB>
  <DomainObject.Predmet.ProtuStrankaListNazivFormated>
    <izvorni_sadrzaj>
      <item>HIPOMED d.o.o.</item>
    </izvorni_sadrzaj>
    <derivirana_varijabla naziv="DomainObject.Predmet.ProtuStrankaListNazivFormated_1">
      <item>HIPOMED d.o.o.</item>
    </derivirana_varijabla>
  </DomainObject.Predmet.ProtuStrankaListNazivFormated>
  <DomainObject.Predmet.ProtuStrankaListNazivFormatedOIB>
    <izvorni_sadrzaj>
      <item>HIPOMED d.o.o., OIB 15852280253</item>
    </izvorni_sadrzaj>
    <derivirana_varijabla naziv="DomainObject.Predmet.ProtuStrankaListNazivFormatedOIB_1">
      <item>HIPOMED d.o.o., OIB 15852280253</item>
    </derivirana_varijabla>
  </DomainObject.Predmet.ProtuStrankaListNazivFormatedOIB>
  <DomainObject.Predmet.OstaliListFormated>
    <izvorni_sadrzaj>
      <item>Dario Rahelić punomoćnik sudionika u postupku HIPOMED d.o.o.</item>
      <item>Ksenija Jagar punomoćnik sudionika u postupku HIPOMED d.o.o.</item>
    </izvorni_sadrzaj>
    <derivirana_varijabla naziv="DomainObject.Predmet.OstaliListFormated_1">
      <item>Dario Rahelić punomoćnik sudionika u postupku HIPOMED d.o.o.</item>
      <item>Ksenija Jagar punomoćnik sudionika u postupku HIPOMED d.o.o.</item>
    </derivirana_varijabla>
  </DomainObject.Predmet.OstaliListFormated>
  <DomainObject.Predmet.OstaliListFormatedOIB>
    <izvorni_sadrzaj>
      <item>Dario Rahelić, OIB 97511963346 punomoćnik sudionika u postupku HIPOMED d.o.o.</item>
      <item>Ksenija Jagar, OIB 51989112630 punomoćnik sudionika u postupku HIPOMED d.o.o.</item>
    </izvorni_sadrzaj>
    <derivirana_varijabla naziv="DomainObject.Predmet.OstaliListFormatedOIB_1">
      <item>Dario Rahelić, OIB 97511963346 punomoćnik sudionika u postupku HIPOMED d.o.o.</item>
      <item>Ksenija Jagar, OIB 51989112630 punomoćnik sudionika u postupku HIPOMED d.o.o.</item>
    </derivirana_varijabla>
  </DomainObject.Predmet.OstaliListFormatedOIB>
  <DomainObject.Predmet.OstaliListFormatedWithAdress>
    <izvorni_sadrzaj>
      <item>Dario Rahelić, Klovićeva Ulica 14, 10000 Zagreb punomoćnik sudionika u postupku HIPOMED d.o.o.</item>
      <item>Ksenija Jagar, Samoborska Cesta 120, 10000 Zagreb punomoćnik sudionika u postupku HIPOMED d.o.o.</item>
    </izvorni_sadrzaj>
    <derivirana_varijabla naziv="DomainObject.Predmet.OstaliListFormatedWithAdress_1">
      <item>Dario Rahelić, Klovićeva Ulica 14, 10000 Zagreb punomoćnik sudionika u postupku HIPOMED d.o.o.</item>
      <item>Ksenija Jagar, Samoborska Cesta 120, 10000 Zagreb punomoćnik sudionika u postupku HIPOMED d.o.o.</item>
    </derivirana_varijabla>
  </DomainObject.Predmet.OstaliListFormatedWithAdress>
  <DomainObject.Predmet.OstaliListFormatedWithAdressOIB>
    <izvorni_sadrzaj>
      <item>Dario Rahelić, OIB 97511963346, Klovićeva Ulica 14, 10000 Zagreb punomoćnik sudionika u postupku HIPOMED d.o.o.</item>
      <item>Ksenija Jagar, OIB 51989112630, Samoborska Cesta 120, 10000 Zagreb punomoćnik sudionika u postupku HIPOMED d.o.o.</item>
    </izvorni_sadrzaj>
    <derivirana_varijabla naziv="DomainObject.Predmet.OstaliListFormatedWithAdressOIB_1">
      <item>Dario Rahelić, OIB 97511963346, Klovićeva Ulica 14, 10000 Zagreb punomoćnik sudionika u postupku HIPOMED d.o.o.</item>
      <item>Ksenija Jagar, OIB 51989112630, Samoborska Cesta 120, 10000 Zagreb punomoćnik sudionika u postupku HIPOMED d.o.o.</item>
    </derivirana_varijabla>
  </DomainObject.Predmet.OstaliListFormatedWithAdressOIB>
  <DomainObject.Predmet.OstaliListNazivFormated>
    <izvorni_sadrzaj>
      <item>Dario Rahelić</item>
      <item>Ksenija Jagar</item>
    </izvorni_sadrzaj>
    <derivirana_varijabla naziv="DomainObject.Predmet.OstaliListNazivFormated_1">
      <item>Dario Rahelić</item>
      <item>Ksenija Jagar</item>
    </derivirana_varijabla>
  </DomainObject.Predmet.OstaliListNazivFormated>
  <DomainObject.Predmet.OstaliListNazivFormatedOIB>
    <izvorni_sadrzaj>
      <item>Dario Rahelić, OIB 97511963346</item>
      <item>Ksenija Jagar, OIB 51989112630</item>
    </izvorni_sadrzaj>
    <derivirana_varijabla naziv="DomainObject.Predmet.OstaliListNazivFormatedOIB_1">
      <item>Dario Rahelić, OIB 97511963346</item>
      <item>Ksenija Jagar, OIB 51989112630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HIPOMED d.o.o.</izvorni_sadrzaj>
    <derivirana_varijabla naziv="DomainObject.Predmet.ProtustrankaIDrugi_1">HIPOMED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HIPOMED d.o.o., OIB 15852280253, D. Golika 36, 10000 Zagreb</izvorni_sadrzaj>
    <derivirana_varijabla naziv="DomainObject.Predmet.ProtustrankaIDrugiAdressOIB_1">HIPOMED d.o.o., OIB 15852280253, D.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HIPOMED d.o.o.</item>
      <item>FINA Regionalni centar Zagreb</item>
      <item>Dario Rahelić</item>
      <item>Ksenija Jagar</item>
    </izvorni_sadrzaj>
    <derivirana_varijabla naziv="DomainObject.Predmet.SudioniciListNaziv_1">
      <item>HIPOMED d.o.o.</item>
      <item>FINA Regionalni centar Zagreb</item>
      <item>Dario Rahelić</item>
      <item>Ksenija Jagar</item>
    </derivirana_varijabla>
  </DomainObject.Predmet.SudioniciListNaziv>
  <DomainObject.Predmet.SudioniciListAdressOIB>
    <izvorni_sadrzaj>
      <item>HIPOMED d.o.o., OIB 15852280253, D. Golika 36,10000 Zagreb</item>
      <item>FINA Regionalni centar Zagreb, OIB 85821130368, Trg svibanjskih žrtava 1995. 1,10000 Zagreb</item>
      <item>Dario Rahelić, OIB 97511963346, Klovićeva Ulica 14,10000 Zagreb</item>
      <item>Ksenija Jagar, OIB 51989112630, Samoborska Cesta 120,10000 Zagreb</item>
    </izvorni_sadrzaj>
    <derivirana_varijabla naziv="DomainObject.Predmet.SudioniciListAdressOIB_1">
      <item>HIPOMED d.o.o., OIB 15852280253, D. Golika 36,10000 Zagreb</item>
      <item>FINA Regionalni centar Zagreb, OIB 85821130368, Trg svibanjskih žrtava 1995. 1,10000 Zagreb</item>
      <item>Dario Rahelić, OIB 97511963346, Klovićeva Ulica 14,10000 Zagreb</item>
      <item>Ksenija Jagar, OIB 51989112630, Samoborska Cesta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15852280253</item>
      <item>, OIB 85821130368</item>
      <item>, OIB 97511963346</item>
      <item>, OIB 51989112630</item>
    </izvorni_sadrzaj>
    <derivirana_varijabla naziv="DomainObject.Predmet.SudioniciListNazivOIB_1">
      <item>, OIB 15852280253</item>
      <item>, OIB 85821130368</item>
      <item>, OIB 97511963346</item>
      <item>, OIB 51989112630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2756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2016-07-18T12:43:00Z</dcterms:created>
  <dc:creator>Ivan Turčić</dc:creator>
  <cp:lastModifiedBy>Ivan Turčić</cp:lastModifiedBy>
  <dcterms:modified xmlns:xsi="http://www.w3.org/2001/XMLSchema-instance" xsi:type="dcterms:W3CDTF">2016-07-19T06:35:00Z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