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be17" w14:paraId="03cbe1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D04BE3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342E59">
        <w:t>FASADA PRODUKT d.o.o. PAZIN, Pazin, Maretići 37/b, OIB: 65609718494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342E59">
        <w:t>FASADA PRODUKT d.o.o. PAZIN, Pazin, Maretići 37/b, OIB: 65609718494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342E59">
        <w:rPr>
          <w:b/>
          <w:lang w:val="pl-PL"/>
        </w:rPr>
        <w:t>19</w:t>
      </w:r>
      <w:r w:rsidR="00B17BB5">
        <w:rPr>
          <w:b/>
          <w:lang w:val="pl-PL"/>
        </w:rPr>
        <w:t xml:space="preserve">. </w:t>
      </w:r>
      <w:r w:rsidR="00B80AE0">
        <w:rPr>
          <w:b/>
          <w:lang w:val="pl-PL"/>
        </w:rPr>
        <w:t>svibanj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342E59">
        <w:rPr>
          <w:b/>
          <w:lang w:val="pl-PL"/>
        </w:rPr>
        <w:t>13</w:t>
      </w:r>
      <w:r w:rsidR="00814FDD" w:rsidRPr="00FB0B18">
        <w:rPr>
          <w:b/>
          <w:lang w:val="pl-PL"/>
        </w:rPr>
        <w:t>:</w:t>
      </w:r>
      <w:r w:rsidR="00342E59">
        <w:rPr>
          <w:b/>
          <w:lang w:val="pl-PL"/>
        </w:rPr>
        <w:t>15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342E59">
        <w:t>FASADA PRODUKT d.o.o. PAZIN, Pazin, Maretići 37/b, OIB: 65609718494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9F6AFB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B17BB5">
        <w:rPr>
          <w:lang w:val="sv-SE"/>
        </w:rPr>
        <w:t xml:space="preserve">ci </w:t>
      </w:r>
      <w:r w:rsidR="005E3EB7">
        <w:rPr>
          <w:lang w:val="sv-SE"/>
        </w:rPr>
        <w:t xml:space="preserve">dužnika </w:t>
      </w:r>
      <w:r w:rsidR="00751795">
        <w:rPr>
          <w:lang w:val="sv-SE"/>
        </w:rPr>
        <w:t>Lino Maretić, Pazin, Maretići 37/b</w:t>
      </w:r>
      <w:r w:rsidR="001258E3">
        <w:rPr>
          <w:lang w:val="sv-SE"/>
        </w:rPr>
        <w:t xml:space="preserve"> </w:t>
      </w:r>
      <w:r w:rsidR="00B17BB5">
        <w:rPr>
          <w:lang w:val="sv-SE"/>
        </w:rPr>
        <w:t xml:space="preserve">i </w:t>
      </w:r>
      <w:r w:rsidR="00751795">
        <w:rPr>
          <w:lang w:val="sv-SE"/>
        </w:rPr>
        <w:t>Dario</w:t>
      </w:r>
      <w:r w:rsidR="001258E3">
        <w:rPr>
          <w:lang w:val="sv-SE"/>
        </w:rPr>
        <w:t xml:space="preserve"> </w:t>
      </w:r>
      <w:r w:rsidR="00751795">
        <w:rPr>
          <w:lang w:val="sv-SE"/>
        </w:rPr>
        <w:t>Maretić, Pazin, Maretići 37/a.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>Poziva</w:t>
      </w:r>
      <w:r w:rsidR="00B17BB5">
        <w:t>ju</w:t>
      </w:r>
      <w:r>
        <w:t xml:space="preserve"> se </w:t>
      </w:r>
      <w:r>
        <w:rPr>
          <w:lang w:val="sv-SE"/>
        </w:rPr>
        <w:t>zakonski zastupni</w:t>
      </w:r>
      <w:r w:rsidR="00B17BB5">
        <w:rPr>
          <w:lang w:val="sv-SE"/>
        </w:rPr>
        <w:t>ci</w:t>
      </w:r>
      <w:r>
        <w:rPr>
          <w:lang w:val="sv-SE"/>
        </w:rPr>
        <w:t xml:space="preserve"> dužnika </w:t>
      </w:r>
      <w:r w:rsidR="00751795">
        <w:rPr>
          <w:lang w:val="sv-SE"/>
        </w:rPr>
        <w:t>Lino Maretić, Pazin, Maretići 37/b i Dario Maretić, Pazin, Maretići 37/a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B17BB5">
        <w:rPr>
          <w:lang w:val="sv-SE"/>
        </w:rPr>
        <w:t>e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534BF">
        <w:rPr>
          <w:lang w:val="sv-SE"/>
        </w:rPr>
        <w:t>m</w:t>
      </w:r>
      <w:r>
        <w:rPr>
          <w:lang w:val="sv-SE"/>
        </w:rPr>
        <w:t xml:space="preserve"> zastupnici</w:t>
      </w:r>
      <w:r w:rsidR="002534BF">
        <w:rPr>
          <w:lang w:val="sv-SE"/>
        </w:rPr>
        <w:t>ma</w:t>
      </w:r>
      <w:r>
        <w:rPr>
          <w:lang w:val="sv-SE"/>
        </w:rPr>
        <w:t xml:space="preserve"> dužnika </w:t>
      </w:r>
      <w:r w:rsidR="001C76CF">
        <w:rPr>
          <w:lang w:val="sv-SE"/>
        </w:rPr>
        <w:t>Linu Maretiću, Pazin, Maretići 37/b i Dariu Maretiću, Pazin, Maretići 37/a</w:t>
      </w:r>
      <w:r>
        <w:rPr>
          <w:lang w:val="sv-SE"/>
        </w:rPr>
        <w:t>, da u roku od 8 dana od dana primitka ovog rješenja dostave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8C20C6">
        <w:rPr>
          <w:lang w:val="sv-SE"/>
        </w:rPr>
        <w:t>,</w:t>
      </w:r>
      <w:r w:rsidR="001C76CF">
        <w:rPr>
          <w:lang w:val="sv-SE"/>
        </w:rPr>
        <w:t xml:space="preserve"> Stalne službe u Pazinu,</w:t>
      </w:r>
      <w:r w:rsidR="008C20C6">
        <w:rPr>
          <w:lang w:val="sv-SE"/>
        </w:rPr>
        <w:t xml:space="preserve"> </w:t>
      </w:r>
      <w:r>
        <w:rPr>
          <w:lang w:val="sv-SE"/>
        </w:rPr>
        <w:t>da u roku od 8 dana od dana primitka ovog rješenja izvijesti ovaj sud da li se dužnik vodi kao vlasnik nekretnina upisanih u zemljišnim knjigama iz nadležno</w:t>
      </w:r>
      <w:r w:rsidR="00D06B78">
        <w:rPr>
          <w:lang w:val="sv-SE"/>
        </w:rPr>
        <w:t>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8C20C6" w:rsidR="002534B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1C76CF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8C20C6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8C20C6">
        <w:rPr>
          <w:lang w:val="sv-SE"/>
        </w:rPr>
        <w:t xml:space="preserve">i </w:t>
      </w:r>
      <w:r w:rsidR="002534BF">
        <w:rPr>
          <w:lang w:val="sv-SE"/>
        </w:rPr>
        <w:t xml:space="preserve">V.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8C20C6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8C20C6">
        <w:rPr>
          <w:lang w:val="sv-SE"/>
        </w:rPr>
        <w:t xml:space="preserve">III., IV., 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1C76CF">
        <w:t>11</w:t>
      </w:r>
      <w:r w:rsidR="003E00AF">
        <w:t xml:space="preserve">. </w:t>
      </w:r>
      <w:r w:rsidR="00660A45">
        <w:t>travnja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1C76CF">
        <w:t>ijana Licul</w:t>
      </w:r>
      <w:r w:rsidR="001C3C78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342E59">
        <w:t>FASADA PRODUKT d.o.o. PAZIN, Pazin, Maretići 37/b, OIB: 65609718494</w:t>
      </w:r>
      <w:r w:rsidR="003E00AF">
        <w:t xml:space="preserve">, </w:t>
      </w:r>
    </w:p>
    <w:p w:rsidRDefault="002E128D" w:rsidP="002E128D" w:rsidR="002E128D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>
        <w:rPr>
          <w:lang w:val="sv-SE"/>
        </w:rPr>
        <w:t xml:space="preserve">Lino Maretić, Pazin, Maretići 37/b </w:t>
      </w:r>
    </w:p>
    <w:p w:rsidRDefault="002E128D" w:rsidP="002E128D" w:rsidR="002E128D">
      <w:pPr>
        <w:jc w:val="both"/>
      </w:pPr>
      <w:r>
        <w:rPr>
          <w:lang w:val="sv-SE"/>
        </w:rPr>
        <w:tab/>
        <w:t>- zakonski zastupnik dužnika Dario Maretić, Pazin, Maretići 37/a</w:t>
      </w:r>
    </w:p>
    <w:p w:rsidRDefault="003E00AF" w:rsidP="002E128D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OS Pula, </w:t>
      </w:r>
      <w:r w:rsidR="001C76CF">
        <w:rPr>
          <w:lang w:val="sv-SE"/>
        </w:rPr>
        <w:t xml:space="preserve">SS Pazin, </w:t>
      </w:r>
      <w:r>
        <w:rPr>
          <w:lang w:val="sv-SE"/>
        </w:rPr>
        <w:t>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MUP, PU </w:t>
      </w:r>
      <w:r w:rsidR="00756D12">
        <w:rPr>
          <w:lang w:val="sv-SE"/>
        </w:rPr>
        <w:t>I</w:t>
      </w:r>
      <w:r>
        <w:rPr>
          <w:lang w:val="sv-SE"/>
        </w:rPr>
        <w:t>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DAB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342E59">
      <w:t>Posl. broj: 4 St-594/2016-4</w:t>
    </w:r>
  </w:p>
  <w:p w:rsidRDefault="00A26DA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342E59">
      <w:t>594/2016-4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5782"/>
    <w:rsid w:val="00107DA9"/>
    <w:rsid w:val="001163E1"/>
    <w:rsid w:val="001258E3"/>
    <w:rsid w:val="00134676"/>
    <w:rsid w:val="001812D6"/>
    <w:rsid w:val="001A4215"/>
    <w:rsid w:val="001C3C78"/>
    <w:rsid w:val="001C76CF"/>
    <w:rsid w:val="002534BF"/>
    <w:rsid w:val="00262377"/>
    <w:rsid w:val="00264035"/>
    <w:rsid w:val="002D55AD"/>
    <w:rsid w:val="002E128D"/>
    <w:rsid w:val="00342E59"/>
    <w:rsid w:val="003B74B1"/>
    <w:rsid w:val="003D310B"/>
    <w:rsid w:val="003E00AF"/>
    <w:rsid w:val="0051365F"/>
    <w:rsid w:val="00554328"/>
    <w:rsid w:val="005875D8"/>
    <w:rsid w:val="0059655A"/>
    <w:rsid w:val="005E3EB7"/>
    <w:rsid w:val="005E434E"/>
    <w:rsid w:val="00660A45"/>
    <w:rsid w:val="006820C9"/>
    <w:rsid w:val="00685D1B"/>
    <w:rsid w:val="006C76BD"/>
    <w:rsid w:val="00751795"/>
    <w:rsid w:val="00756D12"/>
    <w:rsid w:val="0079454F"/>
    <w:rsid w:val="007D13F7"/>
    <w:rsid w:val="007D7A8F"/>
    <w:rsid w:val="00814FDD"/>
    <w:rsid w:val="008C20C6"/>
    <w:rsid w:val="00985388"/>
    <w:rsid w:val="009F6AFB"/>
    <w:rsid w:val="00A26DAB"/>
    <w:rsid w:val="00A357E8"/>
    <w:rsid w:val="00A560B4"/>
    <w:rsid w:val="00AE4903"/>
    <w:rsid w:val="00AE52E7"/>
    <w:rsid w:val="00B17BB5"/>
    <w:rsid w:val="00B620C8"/>
    <w:rsid w:val="00B80AE0"/>
    <w:rsid w:val="00B92414"/>
    <w:rsid w:val="00C55435"/>
    <w:rsid w:val="00CA0CBB"/>
    <w:rsid w:val="00D04BE3"/>
    <w:rsid w:val="00D06B78"/>
    <w:rsid w:val="00D14604"/>
    <w:rsid w:val="00DF28E8"/>
    <w:rsid w:val="00DF4C6B"/>
    <w:rsid w:val="00DF7F57"/>
    <w:rsid w:val="00E40DC9"/>
    <w:rsid w:val="00EA3E3C"/>
    <w:rsid w:val="00EC0D6A"/>
    <w:rsid w:val="00F26397"/>
    <w:rsid w:val="00F32923"/>
    <w:rsid w:val="00F531AB"/>
    <w:rsid w:val="00F560F8"/>
    <w:rsid w:val="00FB0B18"/>
    <w:rsid w:val="00FD472B"/>
    <w:rsid w:val="00FF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6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DA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DA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DA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DA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6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DA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DA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DA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DA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PRODUKT d.o.o. PAZIN</izvorni_sadrzaj>
    <derivirana_varijabla naziv="DomainObject.Predmet.ProtustrankaFormated_1">  FASADA PRODUKT d.o.o. PAZIN</derivirana_varijabla>
  </DomainObject.Predmet.ProtustrankaFormated>
  <DomainObject.Predmet.ProtustrankaFormatedOIB>
    <izvorni_sadrzaj>  FASADA PRODUKT d.o.o. PAZIN, OIB 65609718494</izvorni_sadrzaj>
    <derivirana_varijabla naziv="DomainObject.Predmet.ProtustrankaFormatedOIB_1">  FASADA PRODUKT d.o.o. PAZIN, OIB 65609718494</derivirana_varijabla>
  </DomainObject.Predmet.ProtustrankaFormatedOIB>
  <DomainObject.Predmet.ProtustrankaFormatedWithAdress>
    <izvorni_sadrzaj> FASADA PRODUKT d.o.o. PAZIN, Maretići 37/b, 52000 Pazin</izvorni_sadrzaj>
    <derivirana_varijabla naziv="DomainObject.Predmet.ProtustrankaFormatedWithAdress_1"> FASADA PRODUKT d.o.o. PAZIN, Maretići 37/b, 52000 Pazin</derivirana_varijabla>
  </DomainObject.Predmet.ProtustrankaFormatedWithAdress>
  <DomainObject.Predmet.ProtustrankaFormatedWithAdressOIB>
    <izvorni_sadrzaj> FASADA PRODUKT d.o.o. PAZIN, OIB 65609718494, Maretići 37/b, 52000 Pazin</izvorni_sadrzaj>
    <derivirana_varijabla naziv="DomainObject.Predmet.ProtustrankaFormatedWithAdressOIB_1"> FASADA PRODUKT d.o.o. PAZIN, OIB 65609718494, Maretići 37/b, 52000 Pazin</derivirana_varijabla>
  </DomainObject.Predmet.ProtustrankaFormatedWithAdressOIB>
  <DomainObject.Predmet.ProtustrankaWithAdress>
    <izvorni_sadrzaj>FASADA PRODUKT d.o.o. PAZIN Maretići 37/b, 52000 Pazin</izvorni_sadrzaj>
    <derivirana_varijabla naziv="DomainObject.Predmet.ProtustrankaWithAdress_1">FASADA PRODUKT d.o.o. PAZIN Maretići 37/b, 52000 Pazin</derivirana_varijabla>
  </DomainObject.Predmet.ProtustrankaWithAdress>
  <DomainObject.Predmet.ProtustrankaWithAdressOIB>
    <izvorni_sadrzaj>FASADA PRODUKT d.o.o. PAZIN, OIB 65609718494, Maretići 37/b, 52000 Pazin</izvorni_sadrzaj>
    <derivirana_varijabla naziv="DomainObject.Predmet.ProtustrankaWithAdressOIB_1">FASADA PRODUKT d.o.o. PAZIN, OIB 65609718494, Maretići 37/b, 52000 Pazin</derivirana_varijabla>
  </DomainObject.Predmet.ProtustrankaWithAdressOIB>
  <DomainObject.Predmet.ProtustrankaNazivFormated>
    <izvorni_sadrzaj>FASADA PRODUKT d.o.o. PAZIN</izvorni_sadrzaj>
    <derivirana_varijabla naziv="DomainObject.Predmet.ProtustrankaNazivFormated_1">FASADA PRODUKT d.o.o. PAZIN</derivirana_varijabla>
  </DomainObject.Predmet.ProtustrankaNazivFormated>
  <DomainObject.Predmet.ProtustrankaNazivFormatedOIB>
    <izvorni_sadrzaj>FASADA PRODUKT d.o.o. PAZIN, OIB 65609718494</izvorni_sadrzaj>
    <derivirana_varijabla naziv="DomainObject.Predmet.ProtustrankaNazivFormatedOIB_1">FASADA PRODUKT d.o.o. PAZIN, OIB 65609718494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33089.32</izvorni_sadrzaj>
    <derivirana_varijabla naziv="DomainObject.Predmet.TrenutnaVrijednost_1">33089.32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FASADA PRODUKT d.o.o. PAZIN</item>
    </izvorni_sadrzaj>
    <derivirana_varijabla naziv="DomainObject.Predmet.ProtuStrankaListFormated_1">
      <item>FASADA PRODUKT d.o.o. PAZIN</item>
    </derivirana_varijabla>
  </DomainObject.Predmet.ProtuStrankaListFormated>
  <DomainObject.Predmet.ProtuStrankaListFormatedOIB>
    <izvorni_sadrzaj>
      <item>FASADA PRODUKT d.o.o. PAZIN, OIB 65609718494</item>
    </izvorni_sadrzaj>
    <derivirana_varijabla naziv="DomainObject.Predmet.ProtuStrankaListFormatedOIB_1">
      <item>FASADA PRODUKT d.o.o. PAZIN, OIB 65609718494</item>
    </derivirana_varijabla>
  </DomainObject.Predmet.ProtuStrankaListFormatedOIB>
  <DomainObject.Predmet.ProtuStrankaListFormatedWithAdress>
    <izvorni_sadrzaj>
      <item>FASADA PRODUKT d.o.o. PAZIN, Maretići 37/b, 52000 Pazin</item>
    </izvorni_sadrzaj>
    <derivirana_varijabla naziv="DomainObject.Predmet.ProtuStrankaListFormatedWithAdress_1">
      <item>FASADA PRODUKT d.o.o. PAZIN, Maretići 37/b, 52000 Pazin</item>
    </derivirana_varijabla>
  </DomainObject.Predmet.ProtuStrankaListFormatedWithAdress>
  <DomainObject.Predmet.ProtuStrankaListFormatedWithAdressOIB>
    <izvorni_sadrzaj>
      <item>FASADA PRODUKT d.o.o. PAZIN, OIB 65609718494, Maretići 37/b, 52000 Pazin</item>
    </izvorni_sadrzaj>
    <derivirana_varijabla naziv="DomainObject.Predmet.ProtuStrankaListFormatedWithAdressOIB_1">
      <item>FASADA PRODUKT d.o.o. PAZIN, OIB 65609718494, Maretići 37/b, 52000 Pazin</item>
    </derivirana_varijabla>
  </DomainObject.Predmet.ProtuStrankaListFormatedWithAdressOIB>
  <DomainObject.Predmet.ProtuStrankaListNazivFormated>
    <izvorni_sadrzaj>
      <item>FASADA PRODUKT d.o.o. PAZIN</item>
    </izvorni_sadrzaj>
    <derivirana_varijabla naziv="DomainObject.Predmet.ProtuStrankaListNazivFormated_1">
      <item>FASADA PRODUKT d.o.o. PAZIN</item>
    </derivirana_varijabla>
  </DomainObject.Predmet.ProtuStrankaListNazivFormated>
  <DomainObject.Predmet.ProtuStrankaListNazivFormatedOIB>
    <izvorni_sadrzaj>
      <item>FASADA PRODUKT d.o.o. PAZIN, OIB 65609718494</item>
    </izvorni_sadrzaj>
    <derivirana_varijabla naziv="DomainObject.Predmet.ProtuStrankaListNazivFormatedOIB_1">
      <item>FASADA PRODUKT d.o.o. PAZIN, OIB 65609718494</item>
    </derivirana_varijabla>
  </DomainObject.Predmet.ProtuStrankaListNazivFormatedOIB>
  <DomainObject.Predmet.OstaliListFormated>
    <izvorni_sadrzaj>
      <item>Lino Maretić</item>
      <item>Dario Maretić</item>
    </izvorni_sadrzaj>
    <derivirana_varijabla naziv="DomainObject.Predmet.OstaliListFormated_1">
      <item>Lino Maretić</item>
      <item>Dario Maretić</item>
    </derivirana_varijabla>
  </DomainObject.Predmet.OstaliListFormated>
  <DomainObject.Predmet.OstaliListFormatedOIB>
    <izvorni_sadrzaj>
      <item>Lino Maretić, OIB 85754580981</item>
      <item>Dario Maretić, OIB 60186784482</item>
    </izvorni_sadrzaj>
    <derivirana_varijabla naziv="DomainObject.Predmet.OstaliListFormatedOIB_1">
      <item>Lino Maretić, OIB 85754580981</item>
      <item>Dario Maretić, OIB 60186784482</item>
    </derivirana_varijabla>
  </DomainObject.Predmet.OstaliListFormatedOIB>
  <DomainObject.Predmet.OstaliListFormatedWithAdress>
    <izvorni_sadrzaj>
      <item>Lino Maretić, Maretići 37b, 52000 Zabrežani</item>
      <item>Dario Maretić, Maretići 37a, 52000 Zabrežani</item>
    </izvorni_sadrzaj>
    <derivirana_varijabla naziv="DomainObject.Predmet.OstaliListFormatedWithAdress_1">
      <item>Lino Maretić, Maretići 37b, 52000 Zabrežani</item>
      <item>Dario Maretić, Maretići 37a, 52000 Zabrežani</item>
    </derivirana_varijabla>
  </DomainObject.Predmet.OstaliListFormatedWithAdress>
  <DomainObject.Predmet.OstaliListFormatedWithAdressOIB>
    <izvorni_sadrzaj>
      <item>Lino Maretić, OIB 85754580981, Maretići 37b, 52000 Zabrežani</item>
      <item>Dario Maretić, OIB 60186784482, Maretići 37a, 52000 Zabrežani</item>
    </izvorni_sadrzaj>
    <derivirana_varijabla naziv="DomainObject.Predmet.OstaliListFormatedWithAdressOIB_1">
      <item>Lino Maretić, OIB 85754580981, Maretići 37b, 52000 Zabrežani</item>
      <item>Dario Maretić, OIB 60186784482, Maretići 37a, 52000 Zabrežani</item>
    </derivirana_varijabla>
  </DomainObject.Predmet.OstaliListFormatedWithAdressOIB>
  <DomainObject.Predmet.OstaliListNazivFormated>
    <izvorni_sadrzaj>
      <item>Lino Maretić</item>
      <item>Dario Maretić</item>
    </izvorni_sadrzaj>
    <derivirana_varijabla naziv="DomainObject.Predmet.OstaliListNazivFormated_1">
      <item>Lino Maretić</item>
      <item>Dario Maretić</item>
    </derivirana_varijabla>
  </DomainObject.Predmet.OstaliListNazivFormated>
  <DomainObject.Predmet.OstaliListNazivFormatedOIB>
    <izvorni_sadrzaj>
      <item>Lino Maretić, OIB 85754580981</item>
      <item>Dario Maretić, OIB 60186784482</item>
    </izvorni_sadrzaj>
    <derivirana_varijabla naziv="DomainObject.Predmet.OstaliListNazivFormatedOIB_1">
      <item>Lino Maretić, OIB 85754580981</item>
      <item>Dario Maretić, OIB 60186784482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FASADA PRODUKT d.o.o. PAZIN</izvorni_sadrzaj>
    <derivirana_varijabla naziv="DomainObject.Predmet.ProtustrankaIDrugi_1">FASADA PRODUKT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FASADA PRODUKT d.o.o. PAZIN, OIB 65609718494, Maretići 37/b, 52000 Pazin</izvorni_sadrzaj>
    <derivirana_varijabla naziv="DomainObject.Predmet.ProtustrankaIDrugiAdressOIB_1">FASADA PRODUKT d.o.o. PAZIN, OIB 65609718494, Maretići 37/b,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FASADA PRODUKT d.o.o. PAZIN</item>
      <item>Lino Maretić</item>
      <item>Dario Maretić</item>
    </izvorni_sadrzaj>
    <derivirana_varijabla naziv="DomainObject.Predmet.SudioniciListNaziv_1">
      <item>FINANCIJSKA AGENCIJA, RC RIJEKA, PODRUŽNICA PULA, PULA</item>
      <item>FASADA PRODUKT d.o.o. PAZIN</item>
      <item>Lino Maretić</item>
      <item>Dario Maretić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FASADA PRODUKT d.o.o. PAZIN, OIB 65609718494, Maretići 37/b,52000 Pazin</item>
      <item>Lino Maretić, OIB 85754580981, Maretići 37b,52000 Zabrežani</item>
      <item>Dario Maretić, OIB 60186784482, Maretići 37a,52000 Zabrežani</item>
    </izvorni_sadrzaj>
    <derivirana_varijabla naziv="DomainObject.Predmet.SudioniciListAdressOIB_1">
      <item>FINANCIJSKA AGENCIJA, RC RIJEKA, PODRUŽNICA PULA, PULA, OIB 85821130368, Giardini 5,52100 Pula</item>
      <item>FASADA PRODUKT d.o.o. PAZIN, OIB 65609718494, Maretići 37/b,52000 Pazin</item>
      <item>Lino Maretić, OIB 85754580981, Maretići 37b,52000 Zabrežani</item>
      <item>Dario Maretić, OIB 60186784482, Maretići 37a,52000 Zabrežani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65609718494</item>
      <item>, OIB 85754580981</item>
      <item>, OIB 60186784482</item>
    </izvorni_sadrzaj>
    <derivirana_varijabla naziv="DomainObject.Predmet.SudioniciListNazivOIB_1">
      <item>, OIB 85821130368</item>
      <item>, OIB 65609718494</item>
      <item>, OIB 85754580981</item>
      <item>, OIB 60186784482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A4A71-4614-4D6F-9D05-12824657E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3477</properties:Characters>
  <properties:Lines>92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2016-04-11T07:04:00Z</dcterms:created>
  <dc:creator>Jasmina Matika</dc:creator>
  <cp:lastModifiedBy>Sanja Prodan</cp:lastModifiedBy>
  <cp:lastPrinted>2016-04-11T07:09:00Z</cp:lastPrinted>
  <dcterms:modified xmlns:xsi="http://www.w3.org/2001/XMLSchema-instance" xsi:type="dcterms:W3CDTF">2016-04-11T07:09:00Z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