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249e" w14:paraId="ef0249e" w:rsidRDefault="00B125BF" w:rsidP="002E5574" w:rsidR="00B125BF">
      <w:pPr>
        <w:jc w:val="right"/>
        <w15:collapsed w:val="false"/>
      </w:pPr>
      <w:bookmarkStart w:name="_GoBack" w:id="0"/>
      <w:bookmarkEnd w:id="0"/>
    </w:p>
    <w:p w:rsidRDefault="00B973FA" w:rsidP="00B973FA" w:rsidR="00B973FA">
      <w:pPr>
        <w:jc w:val="right"/>
      </w:pPr>
      <w:r>
        <w:t>6 St-</w:t>
      </w:r>
      <w:r w:rsidR="00FA1267">
        <w:t>1746</w:t>
      </w:r>
      <w:r>
        <w:t>/16-</w:t>
      </w:r>
      <w:r w:rsidR="00FA1267">
        <w:t>10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04330F">
      <w:pPr>
        <w:jc w:val="center"/>
      </w:pPr>
      <w:r w:rsidRPr="0004330F"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</w:t>
      </w:r>
      <w:r w:rsidR="00294A30">
        <w:t xml:space="preserve">stečajnom </w:t>
      </w:r>
      <w:r>
        <w:t xml:space="preserve">predmetu </w:t>
      </w:r>
      <w:r w:rsidRPr="00CB0EEF">
        <w:t xml:space="preserve">nad dužnikom </w:t>
      </w:r>
      <w:r w:rsidR="009C1172">
        <w:rPr>
          <w:b/>
        </w:rPr>
        <w:t>ECO TOUR VUKOVAR d.o.o., Vukovar, Marina Držića 35, MBS: 030129427, OIB: 50020993423</w:t>
      </w:r>
      <w:r w:rsidR="009C1172">
        <w:t xml:space="preserve">, </w:t>
      </w:r>
      <w:r>
        <w:t xml:space="preserve">dana </w:t>
      </w:r>
      <w:r w:rsidR="009C1172">
        <w:t>13. prosinca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04330F">
      <w:pPr>
        <w:jc w:val="center"/>
      </w:pPr>
      <w:r w:rsidRPr="0004330F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753626">
        <w:rPr>
          <w:b/>
        </w:rPr>
        <w:t>ECO TOUR VUKOVAR d.o.o., Vukovar, Marina Držića 35, MBS: 030129427, OIB: 50020993423</w:t>
      </w:r>
      <w:r w:rsidR="00753626">
        <w:t xml:space="preserve">, </w:t>
      </w:r>
      <w:r w:rsidR="00A04D86">
        <w:t xml:space="preserve">zakazano za </w:t>
      </w:r>
      <w:r w:rsidR="00753626">
        <w:t>20. prosinac</w:t>
      </w:r>
      <w:r w:rsidR="00A3719B">
        <w:t xml:space="preserve"> </w:t>
      </w:r>
      <w:r w:rsidR="00B973FA">
        <w:t>2016. g. u 10,</w:t>
      </w:r>
      <w:r w:rsidR="00753626">
        <w:t>3</w:t>
      </w:r>
      <w:r w:rsidR="00B973FA">
        <w:t>0 sati</w:t>
      </w:r>
      <w:r w:rsidR="00E72BDE">
        <w:t xml:space="preserve"> a slijedeće se zakazuje za </w:t>
      </w:r>
      <w:r w:rsidR="00753626">
        <w:rPr>
          <w:b/>
        </w:rPr>
        <w:t>28. veljače</w:t>
      </w:r>
      <w:r w:rsidR="00A3719B" w:rsidRPr="00294A30">
        <w:rPr>
          <w:b/>
        </w:rPr>
        <w:t xml:space="preserve"> 201</w:t>
      </w:r>
      <w:r w:rsidR="00753626">
        <w:rPr>
          <w:b/>
        </w:rPr>
        <w:t>7</w:t>
      </w:r>
      <w:r w:rsidR="00A3719B" w:rsidRPr="00294A30">
        <w:rPr>
          <w:b/>
        </w:rPr>
        <w:t xml:space="preserve">. u </w:t>
      </w:r>
      <w:r w:rsidR="00753626">
        <w:rPr>
          <w:b/>
        </w:rPr>
        <w:t>11</w:t>
      </w:r>
      <w:r w:rsidR="00A3719B" w:rsidRPr="00294A30">
        <w:rPr>
          <w:b/>
        </w:rPr>
        <w:t>,15 sati</w:t>
      </w:r>
      <w:r w:rsidR="00B973FA">
        <w:t>.</w:t>
      </w:r>
    </w:p>
    <w:p w:rsidRDefault="00B973FA" w:rsidP="0004330F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04330F">
        <w:t xml:space="preserve">U Osijeku </w:t>
      </w:r>
      <w:r w:rsidR="00DB5149">
        <w:t>13. prosinca</w:t>
      </w:r>
      <w:r w:rsidR="00D94D49" w:rsidRPr="0004330F">
        <w:t xml:space="preserve"> 2016. g.</w:t>
      </w:r>
    </w:p>
    <w:p w:rsidRDefault="002E5574" w:rsidP="002E5574" w:rsidR="002E5574">
      <w:pPr>
        <w:jc w:val="both"/>
      </w:pPr>
    </w:p>
    <w:p w:rsidRDefault="0004330F" w:rsidP="00E77B23" w:rsidR="0004330F">
      <w:pPr>
        <w:ind w:left="6480"/>
        <w:jc w:val="both"/>
      </w:pP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04330F" w:rsidP="00E77B23" w:rsidR="0004330F">
      <w:pPr>
        <w:ind w:hanging="720" w:left="720"/>
        <w:jc w:val="both"/>
      </w:pPr>
    </w:p>
    <w:p w:rsidRDefault="0004330F" w:rsidP="0004330F" w:rsidR="0004330F">
      <w:pPr>
        <w:ind w:hanging="720" w:left="720"/>
        <w:jc w:val="both"/>
      </w:pPr>
      <w:r>
        <w:t>Zapisničar: Danijela Špeletić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942231" w:rsidP="00B973FA" w:rsidR="00B973FA">
      <w:pPr>
        <w:numPr>
          <w:ilvl w:val="0"/>
          <w:numId w:val="22"/>
        </w:numPr>
        <w:jc w:val="both"/>
      </w:pPr>
      <w:proofErr w:type="spellStart"/>
      <w:r>
        <w:t>priv</w:t>
      </w:r>
      <w:proofErr w:type="spellEnd"/>
      <w:r>
        <w:t>. st. u</w:t>
      </w:r>
      <w:r w:rsidR="00294A30">
        <w:t>pr</w:t>
      </w:r>
      <w:r>
        <w:t xml:space="preserve">av. </w:t>
      </w:r>
      <w:r w:rsidR="00FB32AA">
        <w:t xml:space="preserve">Željko Rupčić </w:t>
      </w:r>
      <w:proofErr w:type="spellStart"/>
      <w:r w:rsidR="00FB32AA">
        <w:t>dipl.iur</w:t>
      </w:r>
      <w:proofErr w:type="spellEnd"/>
      <w:r w:rsidR="00FB32AA">
        <w:t xml:space="preserve">. iz Đakova, Božidara </w:t>
      </w:r>
      <w:proofErr w:type="spellStart"/>
      <w:r w:rsidR="00FB32AA">
        <w:t>Adžije</w:t>
      </w:r>
      <w:proofErr w:type="spellEnd"/>
      <w:r w:rsidR="00FB32AA">
        <w:t xml:space="preserve"> 58</w:t>
      </w:r>
    </w:p>
    <w:p w:rsidRDefault="00B973FA" w:rsidP="00942231" w:rsidR="00B973FA">
      <w:pPr>
        <w:numPr>
          <w:ilvl w:val="0"/>
          <w:numId w:val="22"/>
        </w:numPr>
        <w:jc w:val="both"/>
      </w:pPr>
      <w:r>
        <w:t>FINA</w:t>
      </w:r>
      <w:r w:rsidR="00942231">
        <w:t xml:space="preserve"> </w:t>
      </w:r>
      <w:r w:rsidR="0004330F">
        <w:t>Osijek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dužnik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 xml:space="preserve">ŽDO </w:t>
      </w:r>
      <w:r w:rsidR="00FB32AA">
        <w:t>Vukovar</w:t>
      </w:r>
    </w:p>
    <w:p w:rsidRDefault="00EA0AC2" w:rsidP="00EA0AC2" w:rsidR="00EA0AC2">
      <w:pPr>
        <w:numPr>
          <w:ilvl w:val="0"/>
          <w:numId w:val="22"/>
        </w:numPr>
        <w:jc w:val="both"/>
      </w:pPr>
      <w:r>
        <w:t>e-oglasna ploča suda</w:t>
      </w:r>
    </w:p>
    <w:p w:rsidRDefault="0004330F" w:rsidP="00942231" w:rsidR="00942231">
      <w:pPr>
        <w:numPr>
          <w:ilvl w:val="0"/>
          <w:numId w:val="22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EA0AC2">
        <w:t>28.</w:t>
      </w:r>
      <w:r>
        <w:t>2.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330F"/>
    <w:rsid w:val="00047098"/>
    <w:rsid w:val="00047BA7"/>
    <w:rsid w:val="0005344C"/>
    <w:rsid w:val="00057548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94A30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98D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0EDD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53626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172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3719B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B5149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2BDE"/>
    <w:rsid w:val="00E77B23"/>
    <w:rsid w:val="00E80A3A"/>
    <w:rsid w:val="00E85D70"/>
    <w:rsid w:val="00E906DD"/>
    <w:rsid w:val="00E96643"/>
    <w:rsid w:val="00E96EA8"/>
    <w:rsid w:val="00EA0AC2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1267"/>
    <w:rsid w:val="00FA6870"/>
    <w:rsid w:val="00FB0A30"/>
    <w:rsid w:val="00FB32AA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5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5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B135B-8B31-44C1-9AEB-EC620E31A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161</properties:Words>
  <properties:Characters>760</properties:Characters>
  <properties:Lines>55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Špeletić</cp:lastModifiedBy>
  <cp:lastPrinted>2016-10-25T06:20:00Z</cp:lastPrinted>
  <dcterms:modified xmlns:xsi="http://www.w3.org/2001/XMLSchema-instance" xsi:type="dcterms:W3CDTF">2016-12-13T11:57:00Z</dcterms:modified>
  <cp:revision>17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