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4b6a" w14:paraId="4314b6a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AA7BDD">
        <w:t>645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6704D6">
        <w:t>Financijske agencije OIB: 85821130368 RC Osijek, Podružnica Osijek, L. Jagera 3, za pokretanje skraćenog stečajnog postupka  nad dužnikom</w:t>
      </w:r>
      <w:r w:rsidR="00AA7BDD">
        <w:t xml:space="preserve"> MISLI ZELENO d.o.o. za ekologiju i zaštitu okoliša, Vukovar, Trpinjska cesta 10, OIB: 41096151273, MBS: 030102502, </w:t>
      </w:r>
      <w:r>
        <w:t xml:space="preserve">dana </w:t>
      </w:r>
      <w:r w:rsidR="00D65A4A">
        <w:t>1</w:t>
      </w:r>
      <w:r w:rsidR="00AA7BDD">
        <w:t>3</w:t>
      </w:r>
      <w:r w:rsidR="00CF2893">
        <w:t xml:space="preserve">. </w:t>
      </w:r>
      <w:r w:rsidR="00D65A4A">
        <w:t>rujn</w:t>
      </w:r>
      <w:r w:rsidR="00CF2893">
        <w:t>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AA7BDD">
        <w:t>MISLI ZELENO d.o.o. za ekologiju i zaštitu okoliša, Vukovar, Trpinjska cesta 10, OIB: 41096151273, MBS: 030102502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8C4ED9">
        <w:t>Zoran Ostović, Velika Gorica, Šibenska 19</w:t>
      </w:r>
      <w:r w:rsidR="00CF2893">
        <w:t xml:space="preserve">, OIB: </w:t>
      </w:r>
      <w:r w:rsidR="008C4ED9">
        <w:t>14973076805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AA7BDD">
        <w:t>MISLI ZELENO d.o.o. za ekologiju i zaštitu okoliša, Vukovar, Trpinjska cesta 10, OIB: 41096151273, MBS: 030102502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077462" w:rsidR="009371EB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695F9E">
        <w:rPr>
          <w:bCs/>
        </w:rPr>
        <w:t>28. li</w:t>
      </w:r>
      <w:r w:rsidR="00077462">
        <w:rPr>
          <w:bCs/>
        </w:rPr>
        <w:t>pnja</w:t>
      </w:r>
      <w:r w:rsidR="009371EB">
        <w:rPr>
          <w:bCs/>
        </w:rPr>
        <w:t xml:space="preserve">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AA7BDD">
        <w:t>MISLI ZELENO d.o.o. za ekologiju i zaštitu okoliša, Vukovar, Trpinjska cesta 10, OIB: 41096151273, MBS: 030102502</w:t>
      </w:r>
      <w:r>
        <w:t xml:space="preserve">. </w:t>
      </w:r>
    </w:p>
    <w:p w:rsidRDefault="00077462" w:rsidP="00077462" w:rsidR="00077462">
      <w:pPr>
        <w:pStyle w:val="Tijeloteksta"/>
        <w:ind w:firstLine="708"/>
      </w:pPr>
    </w:p>
    <w:p w:rsidRDefault="00102927" w:rsidP="00102927" w:rsidR="00102927">
      <w:pPr>
        <w:pStyle w:val="Tijeloteksta"/>
      </w:pPr>
    </w:p>
    <w:p w:rsidRDefault="00AA7BDD" w:rsidP="00102927" w:rsidR="00AA7BDD">
      <w:pPr>
        <w:pStyle w:val="Tijeloteksta"/>
        <w:ind w:left="708"/>
        <w:jc w:val="right"/>
      </w:pPr>
    </w:p>
    <w:p w:rsidRDefault="006704D6" w:rsidP="00102927" w:rsidR="00102927">
      <w:pPr>
        <w:pStyle w:val="Tijeloteksta"/>
        <w:ind w:left="708"/>
        <w:jc w:val="right"/>
      </w:pPr>
      <w:r>
        <w:lastRenderedPageBreak/>
        <w:t>19</w:t>
      </w:r>
      <w:r w:rsidR="00102927">
        <w:t xml:space="preserve"> St-</w:t>
      </w:r>
      <w:r w:rsidR="00AA7BDD">
        <w:t>645</w:t>
      </w:r>
      <w:r w:rsidR="00102927"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695F9E">
        <w:t>4</w:t>
      </w:r>
      <w:r w:rsidR="006704D6">
        <w:t>. s</w:t>
      </w:r>
      <w:r w:rsidR="00077462">
        <w:t>rpnj</w:t>
      </w:r>
      <w:r w:rsidR="006704D6">
        <w:t>a</w:t>
      </w:r>
      <w:r>
        <w:t xml:space="preserve"> 2017., objavio oglas na mrežnoj stranici e-oglasna ploča sudova pod poslovnim brojem St-</w:t>
      </w:r>
      <w:r w:rsidR="00AA7BDD">
        <w:t>645</w:t>
      </w:r>
      <w:r>
        <w:t>/17-</w:t>
      </w:r>
      <w:r w:rsidR="00695F9E">
        <w:t>3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AA7BDD">
        <w:t>13</w:t>
      </w:r>
      <w:r w:rsidR="00D65A4A">
        <w:t>. rujn</w:t>
      </w:r>
      <w:r w:rsidR="00CF2893">
        <w:t>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D65A4A" w:rsidP="000412A0" w:rsidR="00A247C1">
      <w:pPr>
        <w:pStyle w:val="Tijeloteksta"/>
        <w:jc w:val="left"/>
      </w:pPr>
      <w:r>
        <w:t>Maja Videnović</w:t>
      </w:r>
    </w:p>
    <w:p w:rsidRDefault="009D2F35" w:rsidP="000412A0" w:rsidR="009D2F35">
      <w:pPr>
        <w:pStyle w:val="Tijeloteksta"/>
        <w:jc w:val="left"/>
      </w:pP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077462" w:rsidP="00077462" w:rsidR="00077462">
      <w:pPr>
        <w:pStyle w:val="Tijeloteksta"/>
      </w:pPr>
      <w:r>
        <w:t xml:space="preserve">Protiv ovog rješenja nezadovoljna stranka može izjaviti žalbu Trgovačkom sudu u Osijeku u  roku od 8 dana pismeno u 3 primjerka. 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AA7BDD">
        <w:t>4</w:t>
      </w:r>
      <w:r w:rsidR="000E2A28">
        <w:t>/10</w:t>
      </w:r>
    </w:p>
    <w:sectPr w:rsidSect="00077462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462" w:rsidP="00077462" w:rsidR="00077462">
      <w:r>
        <w:separator/>
      </w:r>
    </w:p>
  </w:endnote>
  <w:endnote w:id="0" w:type="continuationSeparator">
    <w:p w:rsidRDefault="00077462" w:rsidP="00077462" w:rsidR="00077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462" w:rsidP="00077462" w:rsidR="00077462">
      <w:r>
        <w:separator/>
      </w:r>
    </w:p>
  </w:footnote>
  <w:footnote w:id="0" w:type="continuationSeparator">
    <w:p w:rsidRDefault="00077462" w:rsidP="00077462" w:rsidR="000774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407938"/>
      <w:docPartObj>
        <w:docPartGallery w:val="Page Numbers (Top of Page)"/>
        <w:docPartUnique/>
      </w:docPartObj>
    </w:sdtPr>
    <w:sdtEndPr/>
    <w:sdtContent>
      <w:p w:rsidRDefault="00077462" w:rsidR="0007746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8AC">
          <w:rPr>
            <w:noProof/>
          </w:rPr>
          <w:t>2</w:t>
        </w:r>
        <w:r>
          <w:fldChar w:fldCharType="end"/>
        </w:r>
      </w:p>
    </w:sdtContent>
  </w:sdt>
  <w:p w:rsidRDefault="00077462" w:rsidR="000774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462"/>
    <w:rsid w:val="00077C9D"/>
    <w:rsid w:val="00091B4B"/>
    <w:rsid w:val="000D0569"/>
    <w:rsid w:val="000E2A28"/>
    <w:rsid w:val="000E762A"/>
    <w:rsid w:val="000F5A9A"/>
    <w:rsid w:val="00102060"/>
    <w:rsid w:val="00102927"/>
    <w:rsid w:val="001437B2"/>
    <w:rsid w:val="0015367E"/>
    <w:rsid w:val="00155DC1"/>
    <w:rsid w:val="00157503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58AC"/>
    <w:rsid w:val="00367658"/>
    <w:rsid w:val="00375C7E"/>
    <w:rsid w:val="003832CA"/>
    <w:rsid w:val="003879D1"/>
    <w:rsid w:val="003924AF"/>
    <w:rsid w:val="003924EA"/>
    <w:rsid w:val="003A187F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5F9E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4ED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0345"/>
    <w:rsid w:val="00A247C1"/>
    <w:rsid w:val="00A405B5"/>
    <w:rsid w:val="00A42669"/>
    <w:rsid w:val="00A46436"/>
    <w:rsid w:val="00A57AB7"/>
    <w:rsid w:val="00A64AAE"/>
    <w:rsid w:val="00AA4267"/>
    <w:rsid w:val="00AA6B6E"/>
    <w:rsid w:val="00AA7BDD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65A4A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74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7462"/>
    <w:rPr>
      <w:sz w:val="24"/>
      <w:szCs w:val="24"/>
    </w:rPr>
  </w:style>
  <w:style w:styleId="Podnoje" w:type="paragraph">
    <w:name w:val="footer"/>
    <w:basedOn w:val="Normal"/>
    <w:link w:val="PodnojeChar"/>
    <w:rsid w:val="000774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774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3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3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3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3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74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7462"/>
    <w:rPr>
      <w:sz w:val="24"/>
      <w:szCs w:val="24"/>
    </w:rPr>
  </w:style>
  <w:style w:styleId="Podnoje" w:type="paragraph">
    <w:name w:val="footer"/>
    <w:basedOn w:val="Normal"/>
    <w:link w:val="PodnojeChar"/>
    <w:rsid w:val="000774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774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3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3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3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3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St-645/2017-6</izvorni_sadrzaj>
    <derivirana_varijabla naziv="DomainObject.Oznaka_1">St-645/2017-6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St-645/2017</izvorni_sadrzaj>
    <derivirana_varijabla naziv="DomainObject.Predmet.OznakaBroj_1">St-645/2017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MISLI ZELENO društvo s ograničenom odgovornošću za ekologiju i zaštitu okoliša</izvorni_sadrzaj>
    <derivirana_varijabla naziv="DomainObject.Predmet.ProtustrankaFormated_1">  MISLI ZELENO društvo s ograničenom odgovornošću za ekologiju i zaštitu okoliša</derivirana_varijabla>
  </DomainObject.Predmet.ProtustrankaFormated>
  <DomainObject.Predmet.ProtustrankaFormatedOIB>
    <izvorni_sadrzaj>  MISLI ZELENO društvo s ograničenom odgovornošću za ekologiju i zaštitu okoliša, OIB 41096151273</izvorni_sadrzaj>
    <derivirana_varijabla naziv="DomainObject.Predmet.ProtustrankaFormatedOIB_1">  MISLI ZELENO društvo s ograničenom odgovornošću za ekologiju i zaštitu okoliša, OIB 41096151273</derivirana_varijabla>
  </DomainObject.Predmet.ProtustrankaFormatedOIB>
  <DomainObject.Predmet.ProtustrankaFormatedWithAdress>
    <izvorni_sadrzaj> MISLI ZELENO društvo s ograničenom odgovornošću za ekologiju i zaštitu okoliša, Trpinjska cesta 10, 32000 Vukovar</izvorni_sadrzaj>
    <derivirana_varijabla naziv="DomainObject.Predmet.ProtustrankaFormatedWithAdress_1"> MISLI ZELENO društvo s ograničenom odgovornošću za ekologiju i zaštitu okoliša, Trpinjska cesta 10, 32000 Vukovar</derivirana_varijabla>
  </DomainObject.Predmet.ProtustrankaFormatedWithAdress>
  <DomainObject.Predmet.ProtustrankaFormatedWithAdressOIB>
    <izvorni_sadrzaj> MISLI ZELENO društvo s ograničenom odgovornošću za ekologiju i zaštitu okoliša, OIB 41096151273, Trpinjska cesta 10, 32000 Vukovar</izvorni_sadrzaj>
    <derivirana_varijabla naziv="DomainObject.Predmet.ProtustrankaFormatedWithAdressOIB_1"> MISLI ZELENO društvo s ograničenom odgovornošću za ekologiju i zaštitu okoliša, OIB 41096151273, Trpinjska cesta 10, 32000 Vukovar</derivirana_varijabla>
  </DomainObject.Predmet.ProtustrankaFormatedWithAdressOIB>
  <DomainObject.Predmet.ProtustrankaWithAdress>
    <izvorni_sadrzaj>MISLI ZELENO društvo s ograničenom odgovornošću za ekologiju i zaštitu okoliša Trpinjska cesta 10, 32000 Vukovar</izvorni_sadrzaj>
    <derivirana_varijabla naziv="DomainObject.Predmet.ProtustrankaWithAdress_1">MISLI ZELENO društvo s ograničenom odgovornošću za ekologiju i zaštitu okoliša Trpinjska cesta 10, 32000 Vukovar</derivirana_varijabla>
  </DomainObject.Predmet.ProtustrankaWithAdress>
  <DomainObject.Predmet.ProtustrankaWithAdressOIB>
    <izvorni_sadrzaj>MISLI ZELENO društvo s ograničenom odgovornošću za ekologiju i zaštitu okoliša, OIB 41096151273, Trpinjska cesta 10, 32000 Vukovar</izvorni_sadrzaj>
    <derivirana_varijabla naziv="DomainObject.Predmet.ProtustrankaWithAdressOIB_1">MISLI ZELENO društvo s ograničenom odgovornošću za ekologiju i zaštitu okoliša, OIB 41096151273, Trpinjska cesta 10, 32000 Vukovar</derivirana_varijabla>
  </DomainObject.Predmet.ProtustrankaWithAdressOIB>
  <DomainObject.Predmet.ProtustrankaNazivFormated>
    <izvorni_sadrzaj>MISLI ZELENO društvo s ograničenom odgovornošću za ekologiju i zaštitu okoliša</izvorni_sadrzaj>
    <derivirana_varijabla naziv="DomainObject.Predmet.ProtustrankaNazivFormated_1">MISLI ZELENO društvo s ograničenom odgovornošću za ekologiju i zaštitu okoliša</derivirana_varijabla>
  </DomainObject.Predmet.ProtustrankaNazivFormated>
  <DomainObject.Predmet.ProtustrankaNazivFormatedOIB>
    <izvorni_sadrzaj>MISLI ZELENO društvo s ograničenom odgovornošću za ekologiju i zaštitu okoliša, OIB 41096151273</izvorni_sadrzaj>
    <derivirana_varijabla naziv="DomainObject.Predmet.ProtustrankaNazivFormatedOIB_1">MISLI ZELENO društvo s ograničenom odgovornošću za ekologiju i zaštitu okoliša, OIB 41096151273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MISLI ZELENO društvo s ograničenom odgovornošću za ekologiju i zaštitu okoliša</item>
    </izvorni_sadrzaj>
    <derivirana_varijabla naziv="DomainObject.Predmet.ProtuStrankaListFormated_1">
      <item>MISLI ZELENO društvo s ograničenom odgovornošću za ekologiju i zaštitu okoliša</item>
    </derivirana_varijabla>
  </DomainObject.Predmet.ProtuStrankaListFormated>
  <DomainObject.Predmet.ProtuStrankaListFormatedOIB>
    <izvorni_sadrzaj>
      <item>MISLI ZELENO društvo s ograničenom odgovornošću za ekologiju i zaštitu okoliša, OIB 41096151273</item>
    </izvorni_sadrzaj>
    <derivirana_varijabla naziv="DomainObject.Predmet.ProtuStrankaListFormatedOIB_1">
      <item>MISLI ZELENO društvo s ograničenom odgovornošću za ekologiju i zaštitu okoliša, OIB 41096151273</item>
    </derivirana_varijabla>
  </DomainObject.Predmet.ProtuStrankaListFormatedOIB>
  <DomainObject.Predmet.ProtuStrankaListFormatedWithAdress>
    <izvorni_sadrzaj>
      <item>MISLI ZELENO društvo s ograničenom odgovornošću za ekologiju i zaštitu okoliša, Trpinjska cesta 10, 32000 Vukovar</item>
    </izvorni_sadrzaj>
    <derivirana_varijabla naziv="DomainObject.Predmet.ProtuStrankaListFormatedWithAdress_1">
      <item>MISLI ZELENO društvo s ograničenom odgovornošću za ekologiju i zaštitu okoliša, Trpinjska cesta 10, 32000 Vukovar</item>
    </derivirana_varijabla>
  </DomainObject.Predmet.ProtuStrankaListFormatedWithAdress>
  <DomainObject.Predmet.ProtuStrankaListFormatedWithAdressOIB>
    <izvorni_sadrzaj>
      <item>MISLI ZELENO društvo s ograničenom odgovornošću za ekologiju i zaštitu okoliša, OIB 41096151273, Trpinjska cesta 10, 32000 Vukovar</item>
    </izvorni_sadrzaj>
    <derivirana_varijabla naziv="DomainObject.Predmet.ProtuStrankaListFormatedWithAdressOIB_1">
      <item>MISLI ZELENO društvo s ograničenom odgovornošću za ekologiju i zaštitu okoliša, OIB 41096151273, Trpinjska cesta 10, 32000 Vukovar</item>
    </derivirana_varijabla>
  </DomainObject.Predmet.ProtuStrankaListFormatedWithAdressOIB>
  <DomainObject.Predmet.ProtuStrankaListNazivFormated>
    <izvorni_sadrzaj>
      <item>MISLI ZELENO društvo s ograničenom odgovornošću za ekologiju i zaštitu okoliša</item>
    </izvorni_sadrzaj>
    <derivirana_varijabla naziv="DomainObject.Predmet.ProtuStrankaListNazivFormated_1">
      <item>MISLI ZELENO društvo s ograničenom odgovornošću za ekologiju i zaštitu okoliša</item>
    </derivirana_varijabla>
  </DomainObject.Predmet.ProtuStrankaListNazivFormated>
  <DomainObject.Predmet.ProtuStrankaListNazivFormatedOIB>
    <izvorni_sadrzaj>
      <item>MISLI ZELENO društvo s ograničenom odgovornošću za ekologiju i zaštitu okoliša, OIB 41096151273</item>
    </izvorni_sadrzaj>
    <derivirana_varijabla naziv="DomainObject.Predmet.ProtuStrankaListNazivFormatedOIB_1">
      <item>MISLI ZELENO društvo s ograničenom odgovornošću za ekologiju i zaštitu okoliša, OIB 41096151273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St-645/2017-6</izvorni_sadrzaj>
    <derivirana_varijabla naziv="DomainObject.PoslovniBrojDokumenta_1">St-645/2017-6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MISLI ZELENO društvo s ograničenom odgovornošću za ekologiju i zaštitu okoliša</izvorni_sadrzaj>
    <derivirana_varijabla naziv="DomainObject.Predmet.ProtustrankaIDrugi_1">MISLI ZELENO društvo s ograničenom odgovornošću za ekologiju i zaštitu okoliša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MISLI ZELENO društvo s ograničenom odgovornošću za ekologiju i zaštitu okoliša, OIB 41096151273, Trpinjska cesta 10, 32000 Vukovar</izvorni_sadrzaj>
    <derivirana_varijabla naziv="DomainObject.Predmet.ProtustrankaIDrugiAdressOIB_1">MISLI ZELENO društvo s ograničenom odgovornošću za ekologiju i zaštitu okoliša, OIB 41096151273, Trpinjska cesta 10,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MISLI ZELENO društvo s ograničenom odgovornošću za ekologiju i zaštitu okoliša</item>
    </izvorni_sadrzaj>
    <derivirana_varijabla naziv="DomainObject.Predmet.SudioniciListNaziv_1">
      <item>FINA RC OSIJEK</item>
      <item>MISLI ZELENO društvo s ograničenom odgovornošću za ekologiju i zaštitu okoliša</item>
    </derivirana_varijabla>
  </DomainObject.Predmet.SudioniciListNaziv>
  <DomainObject.Predmet.SudioniciListAdressOIB>
    <izvorni_sadrzaj>
      <item>FINA RC OSIJEK, OIB 85821130368</item>
      <item>MISLI ZELENO društvo s ograničenom odgovornošću za ekologiju i zaštitu okoliša, OIB 41096151273, Trpinjska cesta 10,32000 Vukovar</item>
    </izvorni_sadrzaj>
    <derivirana_varijabla naziv="DomainObject.Predmet.SudioniciListAdressOIB_1">
      <item>FINA RC OSIJEK, OIB 85821130368</item>
      <item>MISLI ZELENO društvo s ograničenom odgovornošću za ekologiju i zaštitu okoliša, OIB 41096151273, Trpinjska cesta 10,32000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41096151273</item>
    </izvorni_sadrzaj>
    <derivirana_varijabla naziv="DomainObject.Predmet.SudioniciListNazivOIB_1">
      <item>, OIB 85821130368</item>
      <item>, OIB 41096151273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B360D-6107-4B3F-9D73-F0683D6BEF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2720</properties:Characters>
  <properties:Lines>91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2017-09-13T06:59:00Z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2017-09-13T07:02:00Z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