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79b5" w14:paraId="51179b5" w:rsidRDefault="00601533" w:rsidP="00601533" w:rsidR="0060153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533" w:rsidP="00601533" w:rsidR="0060153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1533" w:rsidP="00601533" w:rsidR="006015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1533" w:rsidP="00601533" w:rsidR="006015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01533" w:rsidP="00601533" w:rsidR="0060153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1533" w:rsidP="00601533" w:rsidR="0060153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01533" w:rsidP="00601533" w:rsidR="00601533" w:rsidRPr="005D578C">
      <w:pPr>
        <w:jc w:val="center"/>
        <w:rPr>
          <w:rFonts w:cs="Times New Roman" w:eastAsia="Times New Roman"/>
          <w:szCs w:val="24"/>
        </w:rPr>
      </w:pPr>
    </w:p>
    <w:p w:rsidRDefault="00601533" w:rsidP="00601533" w:rsidR="006015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01533" w:rsidP="00601533" w:rsidR="00601533" w:rsidRPr="005D578C">
      <w:pPr>
        <w:rPr>
          <w:rFonts w:cs="Times New Roman" w:eastAsia="Times New Roman"/>
          <w:szCs w:val="24"/>
        </w:rPr>
      </w:pPr>
    </w:p>
    <w:p w:rsidRDefault="00601533" w:rsidP="00601533" w:rsidR="0060153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A62379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8304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PROJEKT FINIDA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70010440908, MBS 080627615, </w:t>
      </w:r>
      <w:r w:rsidR="00A6237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601533" w:rsidP="00601533" w:rsidR="00601533" w:rsidRPr="005D578C">
      <w:pPr>
        <w:rPr>
          <w:rFonts w:cs="Times New Roman" w:eastAsia="Times New Roman"/>
          <w:szCs w:val="24"/>
        </w:rPr>
      </w:pPr>
    </w:p>
    <w:p w:rsidRDefault="00601533" w:rsidP="00601533" w:rsidR="006015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01533" w:rsidP="00601533" w:rsidR="00601533" w:rsidRPr="005D578C">
      <w:pPr>
        <w:rPr>
          <w:rFonts w:cs="Times New Roman" w:eastAsia="Times New Roman"/>
          <w:szCs w:val="24"/>
        </w:rPr>
      </w:pPr>
    </w:p>
    <w:p w:rsidRDefault="00601533" w:rsidP="00601533" w:rsidR="0060153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PROJEKT FINIDA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70010440908, MBS 080627615,</w:t>
      </w:r>
      <w:r w:rsidRPr="005D578C">
        <w:rPr>
          <w:rFonts w:cs="Times New Roman" w:eastAsia="Times New Roman"/>
          <w:szCs w:val="24"/>
        </w:rPr>
        <w:t xml:space="preserve"> s danom </w:t>
      </w:r>
      <w:r w:rsidR="00A6237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A62379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601533" w:rsidP="00601533" w:rsidR="00601533" w:rsidRPr="005D578C">
      <w:pPr>
        <w:rPr>
          <w:rFonts w:cs="Times New Roman" w:eastAsia="Times New Roman"/>
          <w:szCs w:val="24"/>
        </w:rPr>
      </w:pPr>
    </w:p>
    <w:p w:rsidRDefault="00601533" w:rsidP="00601533" w:rsidR="0060153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01533" w:rsidP="00601533" w:rsidR="00601533">
      <w:pPr>
        <w:ind w:firstLine="708"/>
        <w:rPr>
          <w:rFonts w:cs="Times New Roman" w:eastAsia="Times New Roman"/>
          <w:szCs w:val="20"/>
        </w:rPr>
      </w:pPr>
    </w:p>
    <w:p w:rsidRDefault="00601533" w:rsidP="00601533" w:rsidR="006015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PROJEKT FINIDA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70010440908, MBS 080627615.</w:t>
      </w:r>
    </w:p>
    <w:p w:rsidRDefault="00601533" w:rsidP="00601533" w:rsidR="00601533">
      <w:pPr>
        <w:rPr>
          <w:rFonts w:cs="Times New Roman" w:eastAsia="Times New Roman"/>
          <w:szCs w:val="24"/>
        </w:rPr>
      </w:pPr>
    </w:p>
    <w:p w:rsidRDefault="00601533" w:rsidP="00601533" w:rsidR="006015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PROJEKT FINIDA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70010440908, MBS 080627615.</w:t>
      </w:r>
    </w:p>
    <w:p w:rsidRDefault="00601533" w:rsidP="00601533" w:rsidR="00601533">
      <w:pPr>
        <w:rPr>
          <w:rFonts w:cs="Times New Roman" w:eastAsia="Times New Roman"/>
          <w:szCs w:val="24"/>
        </w:rPr>
      </w:pPr>
    </w:p>
    <w:p w:rsidRDefault="00601533" w:rsidP="00601533" w:rsidR="00601533" w:rsidRPr="005D578C">
      <w:pPr>
        <w:rPr>
          <w:rFonts w:cs="Times New Roman" w:eastAsia="Times New Roman"/>
          <w:szCs w:val="24"/>
        </w:rPr>
      </w:pPr>
    </w:p>
    <w:p w:rsidRDefault="00601533" w:rsidP="00601533" w:rsidR="0060153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01533" w:rsidP="00601533" w:rsidR="00601533">
      <w:pPr>
        <w:ind w:firstLine="708"/>
        <w:rPr>
          <w:rFonts w:cs="Times New Roman" w:eastAsia="Times New Roman"/>
          <w:szCs w:val="24"/>
        </w:rPr>
      </w:pPr>
    </w:p>
    <w:p w:rsidRDefault="00601533" w:rsidP="00601533" w:rsidR="0060153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PROJEKT FINIDA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St-360/2015-3 od 26. studenog 2015. pokrenuo skraćeni stečajni postupak nad dužnikom PROJEKT FINIDA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St-360/2015-4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01533" w:rsidP="00601533" w:rsidR="0060153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01533" w:rsidP="00601533" w:rsidR="00601533" w:rsidRPr="005D578C">
      <w:pPr>
        <w:rPr>
          <w:rFonts w:cs="Times New Roman" w:eastAsia="Times New Roman"/>
          <w:szCs w:val="24"/>
        </w:rPr>
      </w:pPr>
    </w:p>
    <w:p w:rsidRDefault="00601533" w:rsidP="00601533" w:rsidR="006015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6237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01533" w:rsidP="00601533" w:rsidR="00601533" w:rsidRPr="005D578C">
      <w:pPr>
        <w:jc w:val="center"/>
        <w:rPr>
          <w:rFonts w:cs="Times New Roman" w:eastAsia="Times New Roman"/>
          <w:szCs w:val="24"/>
        </w:rPr>
      </w:pPr>
    </w:p>
    <w:p w:rsidRDefault="00601533" w:rsidP="00A62379" w:rsidR="0060153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01533" w:rsidP="00A62379" w:rsidR="0060153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50D8A">
        <w:rPr>
          <w:rFonts w:cs="Times New Roman" w:eastAsia="Times New Roman"/>
          <w:szCs w:val="24"/>
        </w:rPr>
        <w:t xml:space="preserve">, v. r. </w:t>
      </w:r>
    </w:p>
    <w:p w:rsidRDefault="00601533" w:rsidP="00601533" w:rsidR="00601533">
      <w:pPr>
        <w:jc w:val="left"/>
        <w:rPr>
          <w:rFonts w:cs="Times New Roman" w:eastAsia="Times New Roman"/>
          <w:szCs w:val="24"/>
        </w:rPr>
      </w:pPr>
    </w:p>
    <w:p w:rsidRDefault="00A62379" w:rsidP="00601533" w:rsidR="00A62379" w:rsidRPr="005D578C">
      <w:pPr>
        <w:jc w:val="left"/>
        <w:rPr>
          <w:rFonts w:cs="Times New Roman" w:eastAsia="Times New Roman"/>
          <w:szCs w:val="24"/>
        </w:rPr>
      </w:pPr>
    </w:p>
    <w:p w:rsidRDefault="00601533" w:rsidP="00601533" w:rsidR="0060153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01533" w:rsidP="00601533" w:rsidR="0060153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01533" w:rsidP="00601533" w:rsidR="006015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01533" w:rsidP="00601533" w:rsidR="00601533">
      <w:pPr>
        <w:rPr>
          <w:rFonts w:cs="Times New Roman" w:eastAsia="Times New Roman"/>
          <w:szCs w:val="24"/>
        </w:rPr>
      </w:pPr>
    </w:p>
    <w:p w:rsidRDefault="00601533" w:rsidP="00601533" w:rsidR="00601533" w:rsidRPr="005D578C">
      <w:pPr>
        <w:rPr>
          <w:rFonts w:cs="Times New Roman" w:eastAsia="Times New Roman"/>
          <w:szCs w:val="24"/>
        </w:rPr>
      </w:pPr>
    </w:p>
    <w:p w:rsidRDefault="00601533" w:rsidP="00601533" w:rsidR="0060153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01533" w:rsidP="00601533" w:rsidR="006015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01533" w:rsidP="00601533" w:rsidR="006015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PROJEKT FINIDA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13,</w:t>
      </w:r>
    </w:p>
    <w:p w:rsidRDefault="00601533" w:rsidP="00601533" w:rsidR="006015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A62379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Drago Radolović, Višnjan, Bokići 10,</w:t>
      </w:r>
    </w:p>
    <w:p w:rsidRDefault="00601533" w:rsidP="00601533" w:rsidR="0060153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601533" w:rsidP="00601533" w:rsidR="006015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01533" w:rsidP="00601533" w:rsidR="0060153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28,</w:t>
      </w:r>
    </w:p>
    <w:p w:rsidRDefault="00601533" w:rsidP="00601533" w:rsidR="006015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01533" w:rsidP="00601533" w:rsidR="006015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01533" w:rsidP="00601533" w:rsidR="006015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01533" w:rsidP="00601533" w:rsidR="00601533" w:rsidRPr="00EB7ECC"/>
    <w:p w:rsidRDefault="00601533" w:rsidP="00601533" w:rsidR="00601533">
      <w:pPr>
        <w:jc w:val="left"/>
        <w:rPr>
          <w:rFonts w:cs="Times New Roman" w:eastAsia="Times New Roman"/>
          <w:szCs w:val="24"/>
        </w:rPr>
      </w:pPr>
    </w:p>
    <w:p w:rsidRDefault="00601533" w:rsidP="00601533" w:rsidR="00601533"/>
    <w:p w:rsidRDefault="00601533" w:rsidP="00601533" w:rsidR="00601533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533" w:rsidP="00601533" w:rsidR="00601533">
      <w:r>
        <w:separator/>
      </w:r>
    </w:p>
  </w:endnote>
  <w:endnote w:id="0" w:type="continuationSeparator">
    <w:p w:rsidRDefault="00601533" w:rsidP="00601533" w:rsidR="00601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533" w:rsidP="00601533" w:rsidR="00601533">
      <w:r>
        <w:separator/>
      </w:r>
    </w:p>
  </w:footnote>
  <w:footnote w:id="0" w:type="continuationSeparator">
    <w:p w:rsidRDefault="00601533" w:rsidP="00601533" w:rsidR="006015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533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B6D4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St-360/2015-5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533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St-360/2015-5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9C7"/>
    <w:rsid w:val="002B6D49"/>
    <w:rsid w:val="00601533"/>
    <w:rsid w:val="006A144F"/>
    <w:rsid w:val="009439C7"/>
    <w:rsid w:val="00A62379"/>
    <w:rsid w:val="00C13AD5"/>
    <w:rsid w:val="00C5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153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5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0153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53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5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53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D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6D4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6D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6D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153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5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0153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53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5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53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D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6D4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6D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6D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FINIDA d.o.o. POREČ</izvorni_sadrzaj>
    <derivirana_varijabla naziv="DomainObject.Predmet.ProtustrankaFormated_1">  PROJEKT FINIDA d.o.o. POREČ</derivirana_varijabla>
  </DomainObject.Predmet.ProtustrankaFormated>
  <DomainObject.Predmet.ProtustrankaFormatedOIB>
    <izvorni_sadrzaj>  PROJEKT FINIDA d.o.o. POREČ, OIB 70010440908</izvorni_sadrzaj>
    <derivirana_varijabla naziv="DomainObject.Predmet.ProtustrankaFormatedOIB_1">  PROJEKT FINIDA d.o.o. POREČ, OIB 70010440908</derivirana_varijabla>
  </DomainObject.Predmet.ProtustrankaFormatedOIB>
  <DomainObject.Predmet.ProtustrankaFormatedWithAdress>
    <izvorni_sadrzaj> PROJEKT FINIDA d.o.o. POREČ, Partizanska 13, 52440 Poreč</izvorni_sadrzaj>
    <derivirana_varijabla naziv="DomainObject.Predmet.ProtustrankaFormatedWithAdress_1"> PROJEKT FINIDA d.o.o. POREČ, Partizanska 13, 52440 Poreč</derivirana_varijabla>
  </DomainObject.Predmet.ProtustrankaFormatedWithAdress>
  <DomainObject.Predmet.ProtustrankaFormatedWithAdressOIB>
    <izvorni_sadrzaj> PROJEKT FINIDA d.o.o. POREČ, OIB 70010440908, Partizanska 13, 52440 Poreč</izvorni_sadrzaj>
    <derivirana_varijabla naziv="DomainObject.Predmet.ProtustrankaFormatedWithAdressOIB_1"> PROJEKT FINIDA d.o.o. POREČ, OIB 70010440908, Partizanska 13, 52440 Poreč</derivirana_varijabla>
  </DomainObject.Predmet.ProtustrankaFormatedWithAdressOIB>
  <DomainObject.Predmet.ProtustrankaWithAdress>
    <izvorni_sadrzaj>PROJEKT FINIDA d.o.o. POREČ Partizanska 13, 52440 Poreč</izvorni_sadrzaj>
    <derivirana_varijabla naziv="DomainObject.Predmet.ProtustrankaWithAdress_1">PROJEKT FINIDA d.o.o. POREČ Partizanska 13, 52440 Poreč</derivirana_varijabla>
  </DomainObject.Predmet.ProtustrankaWithAdress>
  <DomainObject.Predmet.ProtustrankaWithAdressOIB>
    <izvorni_sadrzaj>PROJEKT FINIDA d.o.o. POREČ, OIB 70010440908, Partizanska 13, 52440 Poreč</izvorni_sadrzaj>
    <derivirana_varijabla naziv="DomainObject.Predmet.ProtustrankaWithAdressOIB_1">PROJEKT FINIDA d.o.o. POREČ, OIB 70010440908, Partizanska 13, 52440 Poreč</derivirana_varijabla>
  </DomainObject.Predmet.ProtustrankaWithAdressOIB>
  <DomainObject.Predmet.ProtustrankaNazivFormated>
    <izvorni_sadrzaj>PROJEKT FINIDA d.o.o. POREČ</izvorni_sadrzaj>
    <derivirana_varijabla naziv="DomainObject.Predmet.ProtustrankaNazivFormated_1">PROJEKT FINIDA d.o.o. POREČ</derivirana_varijabla>
  </DomainObject.Predmet.ProtustrankaNazivFormated>
  <DomainObject.Predmet.ProtustrankaNazivFormatedOIB>
    <izvorni_sadrzaj>PROJEKT FINIDA d.o.o. POREČ, OIB 70010440908</izvorni_sadrzaj>
    <derivirana_varijabla naziv="DomainObject.Predmet.ProtustrankaNazivFormatedOIB_1">PROJEKT FINIDA d.o.o. POREČ, OIB 70010440908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FINIDA d.o.o. POREČ</item>
    </izvorni_sadrzaj>
    <derivirana_varijabla naziv="DomainObject.Predmet.ProtuStrankaListFormated_1">
      <item>PROJEKT FINIDA d.o.o. POREČ</item>
    </derivirana_varijabla>
  </DomainObject.Predmet.ProtuStrankaListFormated>
  <DomainObject.Predmet.ProtuStrankaListFormatedOIB>
    <izvorni_sadrzaj>
      <item>PROJEKT FINIDA d.o.o. POREČ, OIB 70010440908</item>
    </izvorni_sadrzaj>
    <derivirana_varijabla naziv="DomainObject.Predmet.ProtuStrankaListFormatedOIB_1">
      <item>PROJEKT FINIDA d.o.o. POREČ, OIB 70010440908</item>
    </derivirana_varijabla>
  </DomainObject.Predmet.ProtuStrankaListFormatedOIB>
  <DomainObject.Predmet.ProtuStrankaListFormatedWithAdress>
    <izvorni_sadrzaj>
      <item>PROJEKT FINIDA d.o.o. POREČ, Partizanska 13, 52440 Poreč</item>
    </izvorni_sadrzaj>
    <derivirana_varijabla naziv="DomainObject.Predmet.ProtuStrankaListFormatedWithAdress_1">
      <item>PROJEKT FINIDA d.o.o. POREČ, Partizanska 13, 52440 Poreč</item>
    </derivirana_varijabla>
  </DomainObject.Predmet.ProtuStrankaListFormatedWithAdress>
  <DomainObject.Predmet.ProtuStrankaListFormatedWithAdressOIB>
    <izvorni_sadrzaj>
      <item>PROJEKT FINIDA d.o.o. POREČ, OIB 70010440908, Partizanska 13, 52440 Poreč</item>
    </izvorni_sadrzaj>
    <derivirana_varijabla naziv="DomainObject.Predmet.ProtuStrankaListFormatedWithAdressOIB_1">
      <item>PROJEKT FINIDA d.o.o. POREČ, OIB 70010440908, Partizanska 13, 52440 Poreč</item>
    </derivirana_varijabla>
  </DomainObject.Predmet.ProtuStrankaListFormatedWithAdressOIB>
  <DomainObject.Predmet.ProtuStrankaListNazivFormated>
    <izvorni_sadrzaj>
      <item>PROJEKT FINIDA d.o.o. POREČ</item>
    </izvorni_sadrzaj>
    <derivirana_varijabla naziv="DomainObject.Predmet.ProtuStrankaListNazivFormated_1">
      <item>PROJEKT FINIDA d.o.o. POREČ</item>
    </derivirana_varijabla>
  </DomainObject.Predmet.ProtuStrankaListNazivFormated>
  <DomainObject.Predmet.ProtuStrankaListNazivFormatedOIB>
    <izvorni_sadrzaj>
      <item>PROJEKT FINIDA d.o.o. POREČ, OIB 70010440908</item>
    </izvorni_sadrzaj>
    <derivirana_varijabla naziv="DomainObject.Predmet.ProtuStrankaListNazivFormatedOIB_1">
      <item>PROJEKT FINIDA d.o.o. POREČ, OIB 70010440908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FINIDA d.o.o. POREČ</izvorni_sadrzaj>
    <derivirana_varijabla naziv="DomainObject.Predmet.ProtustrankaIDrugi_1">PROJEKT FINIDA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FINIDA d.o.o. POREČ, OIB 70010440908, Partizanska 13, 52440 Poreč</izvorni_sadrzaj>
    <derivirana_varijabla naziv="DomainObject.Predmet.ProtustrankaIDrugiAdressOIB_1">PROJEKT FINIDA d.o.o. POREČ, OIB 70010440908,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FINIDA d.o.o. POREČ</item>
    </izvorni_sadrzaj>
    <derivirana_varijabla naziv="DomainObject.Predmet.SudioniciListNaziv_1">
      <item>FINANCIJSKA AGENCIJA, RC RIJEKA, PODRUŽNICA PULA, PULA</item>
      <item>PROJEKT FINIDA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FINIDA d.o.o. POREČ, OIB 70010440908, Partizanska 13,52440 Poreč</item>
    </izvorni_sadrzaj>
    <derivirana_varijabla naziv="DomainObject.Predmet.SudioniciListAdressOIB_1">
      <item>FINANCIJSKA AGENCIJA, RC RIJEKA, PODRUŽNICA PULA, PULA, OIB 85821130368, Giardini 5,52100 Pula</item>
      <item>PROJEKT FINIDA d.o.o. POREČ, OIB 70010440908,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70010440908</item>
    </izvorni_sadrzaj>
    <derivirana_varijabla naziv="DomainObject.Predmet.SudioniciListNazivOIB_1">
      <item>, OIB 85821130368</item>
      <item>, OIB 70010440908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606</properties:Words>
  <properties:Characters>3267</properties:Characters>
  <properties:Lines>82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2016-01-29T09:25:00Z</dcterms:created>
  <dc:creator>Mihaela Kaligari</dc:creator>
  <dc:description/>
  <cp:keywords/>
  <cp:lastModifiedBy>Jasmina Matika</cp:lastModifiedBy>
  <cp:lastPrinted>2016-02-04T07:08:00Z</cp:lastPrinted>
  <dcterms:modified xmlns:xsi="http://www.w3.org/2001/XMLSchema-instance" xsi:type="dcterms:W3CDTF">2016-02-04T07:34:00Z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