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ccc9" w14:paraId="aaeccc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11FF8">
        <w:rPr>
          <w:rFonts w:cs="Times New Roman" w:hAnsi="Times New Roman" w:ascii="Times New Roman"/>
          <w:sz w:val="24"/>
        </w:rPr>
        <w:t>5752/16-8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 xml:space="preserve">FINA-Regionalni centar Zagreb za pokretanje stečajnog postupka nad dužnikom </w:t>
      </w:r>
      <w:r w:rsidR="00622BFE" w:rsidRPr="00C04FB7">
        <w:t>MONA - CO TRANSPORTI d.o.o.</w:t>
      </w:r>
      <w:r w:rsidR="00622BFE">
        <w:t xml:space="preserve"> Sisak, Galdovačka 4  MBS: </w:t>
      </w:r>
      <w:r w:rsidR="00622BFE" w:rsidRPr="00C04FB7">
        <w:t>120010006</w:t>
      </w:r>
      <w:r w:rsidR="00622BFE">
        <w:t xml:space="preserve"> OIB: </w:t>
      </w:r>
      <w:r w:rsidR="00622BFE" w:rsidRPr="00C04FB7">
        <w:t>53799663260</w:t>
      </w:r>
      <w:r w:rsidR="00622BFE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622BFE" w:rsidRPr="00C04FB7">
        <w:t>MONA - CO TRANSPORTI d.o.o.</w:t>
      </w:r>
      <w:r w:rsidR="00622BFE">
        <w:t xml:space="preserve"> Sisak, Galdovačka 4  MBS: </w:t>
      </w:r>
      <w:r w:rsidR="00622BFE" w:rsidRPr="00C04FB7">
        <w:t>120010006</w:t>
      </w:r>
      <w:r w:rsidR="00622BFE">
        <w:t xml:space="preserve"> OIB: </w:t>
      </w:r>
      <w:r w:rsidR="00622BFE" w:rsidRPr="00C04FB7">
        <w:t>53799663260</w:t>
      </w:r>
      <w:r w:rsidR="00622BF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22BFE">
        <w:rPr>
          <w:bCs/>
        </w:rPr>
        <w:t>575216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22BFE">
        <w:t>11. studenog</w:t>
      </w:r>
      <w:r w:rsidR="00A1608B">
        <w:t xml:space="preserve"> 2015.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622BFE" w:rsidRPr="00C04FB7">
        <w:t>MONA - CO TRANSPORTI d.o.o.</w:t>
      </w:r>
      <w:r w:rsidR="00622BFE">
        <w:t xml:space="preserve"> Sisak, Galdovačka 4  MBS: </w:t>
      </w:r>
      <w:r w:rsidR="00622BFE" w:rsidRPr="00C04FB7">
        <w:t>120010006</w:t>
      </w:r>
      <w:r w:rsidR="00622BFE">
        <w:t xml:space="preserve"> OIB: </w:t>
      </w:r>
      <w:r w:rsidR="00622BFE" w:rsidRPr="00C04FB7">
        <w:t>53799663260</w:t>
      </w:r>
      <w:r w:rsidR="00622BFE">
        <w:t xml:space="preserve">. 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A1608B">
        <w:t xml:space="preserve">110 </w:t>
      </w:r>
      <w:r w:rsidR="0023403D" w:rsidRPr="00307A7F">
        <w:t>st</w:t>
      </w:r>
      <w:r w:rsidR="00A1608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A1608B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622BFE">
        <w:t>24.530,84 kune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22BFE">
        <w:rPr>
          <w:bCs/>
        </w:rPr>
        <w:t>16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F4E81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F4E81" w:rsidR="001F4E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F4E81" w:rsidP="001F4E81" w:rsidR="001F4E81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94E5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94E5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E5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22BFE">
      <w:rPr>
        <w:noProof w:val="false"/>
      </w:rPr>
      <w:t>5752/16-8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1F4E81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2BFE"/>
    <w:rsid w:val="0062454C"/>
    <w:rsid w:val="00660B6C"/>
    <w:rsid w:val="006630E6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52BC6"/>
    <w:rsid w:val="0085463C"/>
    <w:rsid w:val="008D12F2"/>
    <w:rsid w:val="008D21C8"/>
    <w:rsid w:val="00900B3C"/>
    <w:rsid w:val="009357C1"/>
    <w:rsid w:val="00965062"/>
    <w:rsid w:val="009779DC"/>
    <w:rsid w:val="009D2742"/>
    <w:rsid w:val="009D32CF"/>
    <w:rsid w:val="00A05225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94E51"/>
    <w:rsid w:val="00EA30C4"/>
    <w:rsid w:val="00EA3AF8"/>
    <w:rsid w:val="00EB07C2"/>
    <w:rsid w:val="00EC2F02"/>
    <w:rsid w:val="00EE6B44"/>
    <w:rsid w:val="00F2526D"/>
    <w:rsid w:val="00F301AA"/>
    <w:rsid w:val="00F33CE5"/>
    <w:rsid w:val="00F45796"/>
    <w:rsid w:val="00F941E3"/>
    <w:rsid w:val="00FB0244"/>
    <w:rsid w:val="00FC432A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E8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E8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St-5752/2016-14</izvorni_sadrzaj>
    <derivirana_varijabla naziv="DomainObject.Oznaka_1">St-5752/2016-14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5752</izvorni_sadrzaj>
    <derivirana_varijabla naziv="DomainObject.Predmet.Broj_1">5752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St-5752/2016</izvorni_sadrzaj>
    <derivirana_varijabla naziv="DomainObject.Predmet.OznakaBroj_1">St-5752/2016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MONA - CO TRANSPORTI d.o.o.</izvorni_sadrzaj>
    <derivirana_varijabla naziv="DomainObject.Predmet.ProtustrankaFormated_1">  MONA - CO TRANSPORTI d.o.o.</derivirana_varijabla>
  </DomainObject.Predmet.ProtustrankaFormated>
  <DomainObject.Predmet.ProtustrankaFormatedOIB>
    <izvorni_sadrzaj>  MONA - CO TRANSPORTI d.o.o., OIB 53799663260</izvorni_sadrzaj>
    <derivirana_varijabla naziv="DomainObject.Predmet.ProtustrankaFormatedOIB_1">  MONA - CO TRANSPORTI d.o.o., OIB 53799663260</derivirana_varijabla>
  </DomainObject.Predmet.ProtustrankaFormatedOIB>
  <DomainObject.Predmet.ProtustrankaFormatedWithAdress>
    <izvorni_sadrzaj> MONA - CO TRANSPORTI d.o.o., Galdovačka 4, 44000 Sisak</izvorni_sadrzaj>
    <derivirana_varijabla naziv="DomainObject.Predmet.ProtustrankaFormatedWithAdress_1"> MONA - CO TRANSPORTI d.o.o., Galdovačka 4, 44000 Sisak</derivirana_varijabla>
  </DomainObject.Predmet.ProtustrankaFormatedWithAdress>
  <DomainObject.Predmet.ProtustrankaFormatedWithAdressOIB>
    <izvorni_sadrzaj> MONA - CO TRANSPORTI d.o.o., OIB 53799663260, Galdovačka 4, 44000 Sisak</izvorni_sadrzaj>
    <derivirana_varijabla naziv="DomainObject.Predmet.ProtustrankaFormatedWithAdressOIB_1"> MONA - CO TRANSPORTI d.o.o., OIB 53799663260, Galdovačka 4, 44000 Sisak</derivirana_varijabla>
  </DomainObject.Predmet.ProtustrankaFormatedWithAdressOIB>
  <DomainObject.Predmet.ProtustrankaWithAdress>
    <izvorni_sadrzaj>MONA - CO TRANSPORTI d.o.o. Galdovačka 4, 44000 Sisak</izvorni_sadrzaj>
    <derivirana_varijabla naziv="DomainObject.Predmet.ProtustrankaWithAdress_1">MONA - CO TRANSPORTI d.o.o. Galdovačka 4, 44000 Sisak</derivirana_varijabla>
  </DomainObject.Predmet.ProtustrankaWithAdress>
  <DomainObject.Predmet.ProtustrankaWithAdressOIB>
    <izvorni_sadrzaj>MONA - CO TRANSPORTI d.o.o., OIB 53799663260, Galdovačka 4, 44000 Sisak</izvorni_sadrzaj>
    <derivirana_varijabla naziv="DomainObject.Predmet.ProtustrankaWithAdressOIB_1">MONA - CO TRANSPORTI d.o.o., OIB 53799663260, Galdovačka 4, 44000 Sisak</derivirana_varijabla>
  </DomainObject.Predmet.ProtustrankaWithAdressOIB>
  <DomainObject.Predmet.ProtustrankaNazivFormated>
    <izvorni_sadrzaj>MONA - CO TRANSPORTI d.o.o.</izvorni_sadrzaj>
    <derivirana_varijabla naziv="DomainObject.Predmet.ProtustrankaNazivFormated_1">MONA - CO TRANSPORTI d.o.o.</derivirana_varijabla>
  </DomainObject.Predmet.ProtustrankaNazivFormated>
  <DomainObject.Predmet.ProtustrankaNazivFormatedOIB>
    <izvorni_sadrzaj>MONA - CO TRANSPORTI d.o.o., OIB 53799663260</izvorni_sadrzaj>
    <derivirana_varijabla naziv="DomainObject.Predmet.ProtustrankaNazivFormatedOIB_1">MONA - CO TRANSPORTI d.o.o., OIB 53799663260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MONA - CO TRANSPORTI d.o.o.</item>
    </izvorni_sadrzaj>
    <derivirana_varijabla naziv="DomainObject.Predmet.ProtuStrankaListFormated_1">
      <item>MONA - CO TRANSPORTI d.o.o.</item>
    </derivirana_varijabla>
  </DomainObject.Predmet.ProtuStrankaListFormated>
  <DomainObject.Predmet.ProtuStrankaListFormatedOIB>
    <izvorni_sadrzaj>
      <item>MONA - CO TRANSPORTI d.o.o., OIB 53799663260</item>
    </izvorni_sadrzaj>
    <derivirana_varijabla naziv="DomainObject.Predmet.ProtuStrankaListFormatedOIB_1">
      <item>MONA - CO TRANSPORTI d.o.o., OIB 53799663260</item>
    </derivirana_varijabla>
  </DomainObject.Predmet.ProtuStrankaListFormatedOIB>
  <DomainObject.Predmet.ProtuStrankaListFormatedWithAdress>
    <izvorni_sadrzaj>
      <item>MONA - CO TRANSPORTI d.o.o., Galdovačka 4, 44000 Sisak</item>
    </izvorni_sadrzaj>
    <derivirana_varijabla naziv="DomainObject.Predmet.ProtuStrankaListFormatedWithAdress_1">
      <item>MONA - CO TRANSPORTI d.o.o., Galdovačka 4, 44000 Sisak</item>
    </derivirana_varijabla>
  </DomainObject.Predmet.ProtuStrankaListFormatedWithAdress>
  <DomainObject.Predmet.ProtuStrankaListFormatedWithAdressOIB>
    <izvorni_sadrzaj>
      <item>MONA - CO TRANSPORTI d.o.o., OIB 53799663260, Galdovačka 4, 44000 Sisak</item>
    </izvorni_sadrzaj>
    <derivirana_varijabla naziv="DomainObject.Predmet.ProtuStrankaListFormatedWithAdressOIB_1">
      <item>MONA - CO TRANSPORTI d.o.o., OIB 53799663260, Galdovačka 4, 44000 Sisak</item>
    </derivirana_varijabla>
  </DomainObject.Predmet.ProtuStrankaListFormatedWithAdressOIB>
  <DomainObject.Predmet.ProtuStrankaListNazivFormated>
    <izvorni_sadrzaj>
      <item>MONA - CO TRANSPORTI d.o.o.</item>
    </izvorni_sadrzaj>
    <derivirana_varijabla naziv="DomainObject.Predmet.ProtuStrankaListNazivFormated_1">
      <item>MONA - CO TRANSPORTI d.o.o.</item>
    </derivirana_varijabla>
  </DomainObject.Predmet.ProtuStrankaListNazivFormated>
  <DomainObject.Predmet.ProtuStrankaListNazivFormatedOIB>
    <izvorni_sadrzaj>
      <item>MONA - CO TRANSPORTI d.o.o., OIB 53799663260</item>
    </izvorni_sadrzaj>
    <derivirana_varijabla naziv="DomainObject.Predmet.ProtuStrankaListNazivFormatedOIB_1">
      <item>MONA - CO TRANSPORTI d.o.o., OIB 53799663260</item>
    </derivirana_varijabla>
  </DomainObject.Predmet.ProtuStrankaListNazivFormatedOIB>
  <DomainObject.Predmet.OstaliListFormated>
    <izvorni_sadrzaj>
      <item>Branko Todorović</item>
    </izvorni_sadrzaj>
    <derivirana_varijabla naziv="DomainObject.Predmet.OstaliListFormated_1">
      <item>Branko Todorović</item>
    </derivirana_varijabla>
  </DomainObject.Predmet.OstaliListFormated>
  <DomainObject.Predmet.OstaliListFormatedOIB>
    <izvorni_sadrzaj>
      <item>Branko Todorović, OIB 56344998394</item>
    </izvorni_sadrzaj>
    <derivirana_varijabla naziv="DomainObject.Predmet.OstaliListFormatedOIB_1">
      <item>Branko Todorović, OIB 56344998394</item>
    </derivirana_varijabla>
  </DomainObject.Predmet.OstaliListFormatedOIB>
  <DomainObject.Predmet.OstaliListFormatedWithAdress>
    <izvorni_sadrzaj>
      <item>Branko Todorović, Milovana Kovačevića 16, 10000 Zagreb</item>
    </izvorni_sadrzaj>
    <derivirana_varijabla naziv="DomainObject.Predmet.OstaliListFormatedWithAdress_1">
      <item>Branko Todorović, Milovana Kovačevića 16, 10000 Zagreb</item>
    </derivirana_varijabla>
  </DomainObject.Predmet.OstaliListFormatedWithAdress>
  <DomainObject.Predmet.OstaliListFormatedWithAdressOIB>
    <izvorni_sadrzaj>
      <item>Branko Todorović, OIB 56344998394, Milovana Kovačevića 16, 10000 Zagreb</item>
    </izvorni_sadrzaj>
    <derivirana_varijabla naziv="DomainObject.Predmet.OstaliListFormatedWithAdressOIB_1">
      <item>Branko Todorović, OIB 56344998394, Milovana Kovačevića 16, 10000 Zagreb</item>
    </derivirana_varijabla>
  </DomainObject.Predmet.OstaliListFormatedWithAdressOIB>
  <DomainObject.Predmet.OstaliListNazivFormated>
    <izvorni_sadrzaj>
      <item>Branko Todorović</item>
    </izvorni_sadrzaj>
    <derivirana_varijabla naziv="DomainObject.Predmet.OstaliListNazivFormated_1">
      <item>Branko Todorović</item>
    </derivirana_varijabla>
  </DomainObject.Predmet.OstaliListNazivFormated>
  <DomainObject.Predmet.OstaliListNazivFormatedOIB>
    <izvorni_sadrzaj>
      <item>Branko Todorović, OIB 56344998394</item>
    </izvorni_sadrzaj>
    <derivirana_varijabla naziv="DomainObject.Predmet.OstaliListNazivFormatedOIB_1">
      <item>Branko Todorović, OIB 56344998394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St-5752/2016-14</izvorni_sadrzaj>
    <derivirana_varijabla naziv="DomainObject.PoslovniBrojDokumenta_1">St-5752/2016-14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MONA - CO TRANSPORTI d.o.o.</izvorni_sadrzaj>
    <derivirana_varijabla naziv="DomainObject.Predmet.ProtustrankaIDrugi_1">MONA - CO TRANSPORTI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MONA - CO TRANSPORTI d.o.o., OIB 53799663260, Galdovačka 4, 44000 Sisak</izvorni_sadrzaj>
    <derivirana_varijabla naziv="DomainObject.Predmet.ProtustrankaIDrugiAdressOIB_1">MONA - CO TRANSPORTI d.o.o., OIB 53799663260, Galdovačka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MONA - CO TRANSPORTI d.o.o.</item>
      <item>FINA Regionalni centar Zagreb</item>
      <item>Branko Todorović</item>
      <item>VJEROVNICI</item>
    </izvorni_sadrzaj>
    <derivirana_varijabla naziv="DomainObject.Predmet.SudioniciListNaziv_1">
      <item>MONA - CO TRANSPORTI d.o.o.</item>
      <item>FINA Regionalni centar Zagreb</item>
      <item>Branko Todorović</item>
      <item>VJEROVNICI</item>
    </derivirana_varijabla>
  </DomainObject.Predmet.SudioniciListNaziv>
  <DomainObject.Predmet.SudioniciListAdressOIB>
    <izvorni_sadrzaj>
      <item>MONA - CO TRANSPORTI d.o.o., OIB 53799663260, Galdovačka 4,44000 Sisak</item>
      <item>FINA Regionalni centar Zagreb, OIB 85821130368, Trg svibanjskih žrtava 1995. 1,10000 Zagreb</item>
      <item>Branko Todorović, OIB 56344998394, Milovana Kovačevića 16,10000 Zagreb</item>
      <item>VJEROVNICI</item>
    </izvorni_sadrzaj>
    <derivirana_varijabla naziv="DomainObject.Predmet.SudioniciListAdressOIB_1">
      <item>MONA - CO TRANSPORTI d.o.o., OIB 53799663260, Galdovačka 4,44000 Sisak</item>
      <item>FINA Regionalni centar Zagreb, OIB 85821130368, Trg svibanjskih žrtava 1995. 1,10000 Zagreb</item>
      <item>Branko Todorović, OIB 56344998394, Milovana Kovačevića 16,10000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53799663260</item>
      <item>, OIB 85821130368</item>
      <item>, OIB 56344998394</item>
      <item>, OIB null</item>
    </izvorni_sadrzaj>
    <derivirana_varijabla naziv="DomainObject.Predmet.SudioniciListNazivOIB_1">
      <item>, OIB 53799663260</item>
      <item>, OIB 85821130368</item>
      <item>, OIB 56344998394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2817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2017-03-10T12:51:00Z</dcterms:created>
  <dc:creator>Vinka Mihalinčić</dc:creator>
  <cp:lastModifiedBy>Vinka Mihalinčić</cp:lastModifiedBy>
  <cp:lastPrinted>2017-03-10T13:29:00Z</cp:lastPrinted>
  <dcterms:modified xmlns:xsi="http://www.w3.org/2001/XMLSchema-instance" xsi:type="dcterms:W3CDTF">2017-03-10T13:29:00Z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St-5752/2016-14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