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2b97" w14:paraId="d622b97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Marune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1, od </w:t>
      </w:r>
      <w:r w:rsidR="00BF603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31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BF603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srpnja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F603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JADRIJA EKO d.o.o., </w:t>
      </w:r>
      <w:proofErr w:type="spellStart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Jadrija</w:t>
      </w:r>
      <w:proofErr w:type="spellEnd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, Šibenik, OIB: 36528761051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02C4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23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2A77A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JADRIJA EKO d.o.o., </w:t>
      </w:r>
      <w:proofErr w:type="spellStart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Jadrija</w:t>
      </w:r>
      <w:proofErr w:type="spellEnd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, Šibenik, OIB: 36528761051</w:t>
      </w:r>
      <w:r w:rsidR="009C63D7" w:rsidRPr="00915CB2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02C4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23</w:t>
      </w:r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2A77A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spellEnd"/>
      <w:proofErr w:type="gramEnd"/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05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BF6038" w:rsidR="003D5288" w:rsidRPr="00BF6038">
      <w:pPr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II.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BF603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og upravitelja</w:t>
      </w:r>
      <w:r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BF6038" w:rsidRPr="00BF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Ante </w:t>
      </w:r>
      <w:proofErr w:type="spellStart"/>
      <w:r w:rsidR="00BF6038" w:rsidRPr="00BF6038">
        <w:rPr>
          <w:rFonts w:cs="Times New Roman" w:hAnsi="Times New Roman" w:ascii="Times New Roman"/>
          <w:color w:themeColor="text1" w:val="000000"/>
          <w:sz w:val="24"/>
          <w:szCs w:val="24"/>
        </w:rPr>
        <w:t>Vukašina</w:t>
      </w:r>
      <w:proofErr w:type="spellEnd"/>
      <w:r w:rsidR="00BF6038" w:rsidRPr="00BF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Zadra,Dr. Franje Tuđmana 46C, OIB: 65643961597.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JADRIJA EKO d.o.o., </w:t>
      </w:r>
      <w:proofErr w:type="spellStart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Jadrija</w:t>
      </w:r>
      <w:proofErr w:type="spellEnd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, Šibenik, OIB: 36528761051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F603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31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BF603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srpnja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71/15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31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kolovoza</w:t>
      </w:r>
      <w:proofErr w:type="spellEnd"/>
      <w:proofErr w:type="gram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02C4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4B9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3D54B9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Basa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B54D4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5B54D4">
        <w:rPr>
          <w:rFonts w:cs="Times New Roman" w:hAnsi="Times New Roman" w:ascii="Times New Roman"/>
          <w:sz w:val="24"/>
          <w:szCs w:val="24"/>
        </w:rPr>
        <w:t xml:space="preserve">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C70B09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BF6038">
      <w:t>269</w:t>
    </w:r>
    <w:r>
      <w:t>/2018-</w:t>
    </w:r>
    <w:r w:rsidR="00BF6038">
      <w:t>10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BF6038">
      <w:t>269</w:t>
    </w:r>
    <w:r>
      <w:t>/2018-</w:t>
    </w:r>
    <w:r w:rsidR="00BF6038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162B2"/>
    <w:rsid w:val="002A77A2"/>
    <w:rsid w:val="002D5D09"/>
    <w:rsid w:val="00326A19"/>
    <w:rsid w:val="003D5288"/>
    <w:rsid w:val="003D54B9"/>
    <w:rsid w:val="004E1345"/>
    <w:rsid w:val="004E6CC1"/>
    <w:rsid w:val="0050470F"/>
    <w:rsid w:val="005432A0"/>
    <w:rsid w:val="005A5200"/>
    <w:rsid w:val="005B54D4"/>
    <w:rsid w:val="005E66F1"/>
    <w:rsid w:val="00612DC3"/>
    <w:rsid w:val="006469D7"/>
    <w:rsid w:val="00690C20"/>
    <w:rsid w:val="00751DFA"/>
    <w:rsid w:val="00836F0D"/>
    <w:rsid w:val="00915CB2"/>
    <w:rsid w:val="009C63D7"/>
    <w:rsid w:val="009F3EED"/>
    <w:rsid w:val="00A62F08"/>
    <w:rsid w:val="00B131F4"/>
    <w:rsid w:val="00B630C9"/>
    <w:rsid w:val="00BE31E9"/>
    <w:rsid w:val="00BF6038"/>
    <w:rsid w:val="00C02C49"/>
    <w:rsid w:val="00C70B09"/>
    <w:rsid w:val="00C71075"/>
    <w:rsid w:val="00CB3332"/>
    <w:rsid w:val="00D3535D"/>
    <w:rsid w:val="00D6474C"/>
    <w:rsid w:val="00DC1CC5"/>
    <w:rsid w:val="00F17D82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D8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7D8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7D8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7D8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D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7D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7D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7D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St-269/2018-9</izvorni_sadrzaj>
    <derivirana_varijabla naziv="DomainObject.Oznaka_1">St-269/2018-9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JADRIJA EKO društvo s ograničenom odgovornošću za trgovinu i usluge</izvorni_sadrzaj>
    <derivirana_varijabla naziv="DomainObject.Predmet.ProtustrankaFormated_1">  JADRIJA EKO društvo s ograničenom odgovornošću za trgovinu i usluge</derivirana_varijabla>
  </DomainObject.Predmet.ProtustrankaFormated>
  <DomainObject.Predmet.ProtustrankaFormatedOIB>
    <izvorni_sadrzaj>  JADRIJA EKO društvo s ograničenom odgovornošću za trgovinu i usluge, OIB 36528761051</izvorni_sadrzaj>
    <derivirana_varijabla naziv="DomainObject.Predmet.ProtustrankaFormatedOIB_1">  JADRIJA EKO društvo s ograničenom odgovornošću za trgovinu i usluge, OIB 36528761051</derivirana_varijabla>
  </DomainObject.Predmet.ProtustrankaFormatedOIB>
  <DomainObject.Predmet.ProtustrankaFormatedWithAdress>
    <izvorni_sadrzaj> JADRIJA EKO društvo s ograničenom odgovornošću za trgovinu i usluge, Jadrija bb, 22000 Šibenik</izvorni_sadrzaj>
    <derivirana_varijabla naziv="DomainObject.Predmet.ProtustrankaFormatedWithAdress_1"> JADRIJA EKO društvo s ograničenom odgovornošću za trgovinu i usluge, Jadrija bb, 22000 Šibenik</derivirana_varijabla>
  </DomainObject.Predmet.ProtustrankaFormatedWithAdress>
  <DomainObject.Predmet.ProtustrankaFormatedWithAdressOIB>
    <izvorni_sadrzaj> JADRIJA EKO društvo s ograničenom odgovornošću za trgovinu i usluge, OIB 36528761051, Jadrija bb, 22000 Šibenik</izvorni_sadrzaj>
    <derivirana_varijabla naziv="DomainObject.Predmet.ProtustrankaFormatedWithAdressOIB_1"> JADRIJA EKO društvo s ograničenom odgovornošću za trgovinu i usluge, OIB 36528761051, Jadrija bb, 22000 Šibenik</derivirana_varijabla>
  </DomainObject.Predmet.ProtustrankaFormatedWithAdressOIB>
  <DomainObject.Predmet.ProtustrankaWithAdress>
    <izvorni_sadrzaj>JADRIJA EKO društvo s ograničenom odgovornošću za trgovinu i usluge Jadrija bb, 22000 Šibenik</izvorni_sadrzaj>
    <derivirana_varijabla naziv="DomainObject.Predmet.ProtustrankaWithAdress_1">JADRIJA EKO društvo s ograničenom odgovornošću za trgovinu i usluge Jadrija bb, 22000 Šibenik</derivirana_varijabla>
  </DomainObject.Predmet.ProtustrankaWithAdress>
  <DomainObject.Predmet.ProtustrankaWithAdressOIB>
    <izvorni_sadrzaj>JADRIJA EKO društvo s ograničenom odgovornošću za trgovinu i usluge, OIB 36528761051, Jadrija bb, 22000 Šibenik</izvorni_sadrzaj>
    <derivirana_varijabla naziv="DomainObject.Predmet.ProtustrankaWithAdressOIB_1">JADRIJA EKO društvo s ograničenom odgovornošću za trgovinu i usluge, OIB 36528761051, Jadrija bb, 22000 Šibenik</derivirana_varijabla>
  </DomainObject.Predmet.ProtustrankaWithAdressOIB>
  <DomainObject.Predmet.ProtustrankaNazivFormated>
    <izvorni_sadrzaj>JADRIJA EKO društvo s ograničenom odgovornošću za trgovinu i usluge</izvorni_sadrzaj>
    <derivirana_varijabla naziv="DomainObject.Predmet.ProtustrankaNazivFormated_1">JADRIJA EKO društvo s ograničenom odgovornošću za trgovinu i usluge</derivirana_varijabla>
  </DomainObject.Predmet.ProtustrankaNazivFormated>
  <DomainObject.Predmet.ProtustrankaNazivFormatedOIB>
    <izvorni_sadrzaj>JADRIJA EKO društvo s ograničenom odgovornošću za trgovinu i usluge, OIB 36528761051</izvorni_sadrzaj>
    <derivirana_varijabla naziv="DomainObject.Predmet.ProtustrankaNazivFormatedOIB_1">JADRIJA EKO društvo s ograničenom odgovornošću za trgovinu i usluge, OIB 36528761051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JADRIJA EKO društvo s ograničenom odgovornošću za trgovinu i usluge</item>
    </izvorni_sadrzaj>
    <derivirana_varijabla naziv="DomainObject.Predmet.ProtuStrankaListFormated_1">
      <item>JADRIJA EKO društvo s ograničenom odgovornošću za trgovinu i usluge</item>
    </derivirana_varijabla>
  </DomainObject.Predmet.ProtuStrankaListFormated>
  <DomainObject.Predmet.ProtuStrankaListFormatedOIB>
    <izvorni_sadrzaj>
      <item>JADRIJA EKO društvo s ograničenom odgovornošću za trgovinu i usluge, OIB 36528761051</item>
    </izvorni_sadrzaj>
    <derivirana_varijabla naziv="DomainObject.Predmet.ProtuStrankaListFormatedOIB_1">
      <item>JADRIJA EKO društvo s ograničenom odgovornošću za trgovinu i usluge, OIB 36528761051</item>
    </derivirana_varijabla>
  </DomainObject.Predmet.ProtuStrankaListFormatedOIB>
  <DomainObject.Predmet.ProtuStrankaListFormatedWithAdress>
    <izvorni_sadrzaj>
      <item>JADRIJA EKO društvo s ograničenom odgovornošću za trgovinu i usluge, Jadrija bb, 22000 Šibenik</item>
    </izvorni_sadrzaj>
    <derivirana_varijabla naziv="DomainObject.Predmet.ProtuStrankaListFormatedWithAdress_1">
      <item>JADRIJA EKO društvo s ograničenom odgovornošću za trgovinu i usluge, Jadrija bb, 22000 Šibenik</item>
    </derivirana_varijabla>
  </DomainObject.Predmet.ProtuStrankaListFormatedWithAdress>
  <DomainObject.Predmet.ProtuStrankaListFormatedWithAdressOIB>
    <izvorni_sadrzaj>
      <item>JADRIJA EKO društvo s ograničenom odgovornošću za trgovinu i usluge, OIB 36528761051, Jadrija bb, 22000 Šibenik</item>
    </izvorni_sadrzaj>
    <derivirana_varijabla naziv="DomainObject.Predmet.ProtuStrankaListFormatedWithAdressOIB_1">
      <item>JADRIJA EKO društvo s ograničenom odgovornošću za trgovinu i usluge, OIB 36528761051, Jadrija bb, 22000 Šibenik</item>
    </derivirana_varijabla>
  </DomainObject.Predmet.ProtuStrankaListFormatedWithAdressOIB>
  <DomainObject.Predmet.ProtuStrankaListNazivFormated>
    <izvorni_sadrzaj>
      <item>JADRIJA EKO društvo s ograničenom odgovornošću za trgovinu i usluge</item>
    </izvorni_sadrzaj>
    <derivirana_varijabla naziv="DomainObject.Predmet.ProtuStrankaListNazivFormated_1">
      <item>JADRIJA EKO društvo s ograničenom odgovornošću za trgovinu i usluge</item>
    </derivirana_varijabla>
  </DomainObject.Predmet.ProtuStrankaListNazivFormated>
  <DomainObject.Predmet.ProtuStrankaListNazivFormatedOIB>
    <izvorni_sadrzaj>
      <item>JADRIJA EKO društvo s ograničenom odgovornošću za trgovinu i usluge, OIB 36528761051</item>
    </izvorni_sadrzaj>
    <derivirana_varijabla naziv="DomainObject.Predmet.ProtuStrankaListNazivFormatedOIB_1">
      <item>JADRIJA EKO društvo s ograničenom odgovornošću za trgovinu i usluge, OIB 36528761051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St-269/2018-9</izvorni_sadrzaj>
    <derivirana_varijabla naziv="DomainObject.PoslovniBrojDokumenta_1">St-269/2018-9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JADRIJA EKO društvo s ograničenom odgovornošću za trgovinu i usluge</izvorni_sadrzaj>
    <derivirana_varijabla naziv="DomainObject.Predmet.ProtustrankaIDrugi_1">JADRIJA EKO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JADRIJA EKO društvo s ograničenom odgovornošću za trgovinu i usluge, OIB 36528761051, Jadrija bb, 22000 Šibenik</izvorni_sadrzaj>
    <derivirana_varijabla naziv="DomainObject.Predmet.ProtustrankaIDrugiAdressOIB_1">JADRIJA EKO društvo s ograničenom odgovornošću za trgovinu i usluge, OIB 36528761051, Jadrija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JADRIJA EKO društvo s ograničenom odgovornošću za trgovinu i usluge</item>
    </izvorni_sadrzaj>
    <derivirana_varijabla naziv="DomainObject.Predmet.SudioniciListNaziv_1">
      <item>FINA - Podružnica Šibenik</item>
      <item>JADRIJA EKO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JADRIJA EKO društvo s ograničenom odgovornošću za trgovinu i usluge, OIB 36528761051, Jadrija bb,22000 Šibenik</item>
    </izvorni_sadrzaj>
    <derivirana_varijabla naziv="DomainObject.Predmet.SudioniciListAdressOIB_1">
      <item>FINA - Podružnica Šibenik, OIB 85821130368, Perivoj L. Marune 1,22000 Šibenik</item>
      <item>JADRIJA EKO društvo s ograničenom odgovornošću za trgovinu i usluge, OIB 36528761051, Jadrija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36528761051</item>
    </izvorni_sadrzaj>
    <derivirana_varijabla naziv="DomainObject.Predmet.SudioniciListNazivOIB_1">
      <item>, OIB 85821130368</item>
      <item>, OIB 36528761051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St-269/2018-10</izvorni_sadrzaj>
    <derivirana_varijabla naziv="DomainObject.PredzadnjaOdlukaIzPredmeta.Oznaka_1">St-269/2018-10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542</properties:Words>
  <properties:Characters>2932</properties:Characters>
  <properties:Lines>77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2018-11-23T14:02:00Z</dcterms:created>
  <dc:creator>Anamarija Kovačić Milković</dc:creator>
  <cp:lastModifiedBy>Anita Ivandić</cp:lastModifiedBy>
  <cp:lastPrinted>2018-11-23T14:16:00Z</cp:lastPrinted>
  <dcterms:modified xmlns:xsi="http://www.w3.org/2001/XMLSchema-instance" xsi:type="dcterms:W3CDTF">2018-11-23T14:16:00Z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St-269/2018-9 / Odluka - Rješenje o otvaranju i zaključenju skraćenog stečajnog postupka (6-St-269-18-otvaranje_i_zaključenje-ŠIBENIK_(2).docx)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