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868b" w14:paraId="792868b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72BD2">
        <w:rPr>
          <w:b/>
        </w:rPr>
        <w:t>191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C342FA">
        <w:t xml:space="preserve"> MENDEŠ LJUBICA jednostavno društvo s ograničenom odgovornošću za usluge</w:t>
      </w:r>
      <w:r w:rsidR="00BA7881" w:rsidRPr="00BA7881">
        <w:t xml:space="preserve">, skraćena tvrtka: </w:t>
      </w:r>
      <w:r w:rsidR="00C342FA">
        <w:t>MENDEŠ LJUBICA</w:t>
      </w:r>
      <w:r w:rsidR="007C4FD3">
        <w:t xml:space="preserve"> </w:t>
      </w:r>
      <w:r w:rsidR="00AC47CD" w:rsidRPr="00AC47CD">
        <w:t>j.d.o.o.</w:t>
      </w:r>
      <w:r w:rsidR="00BA7881" w:rsidRPr="00BA7881">
        <w:t xml:space="preserve">, </w:t>
      </w:r>
      <w:r w:rsidR="00C342FA">
        <w:t xml:space="preserve">Zagreb, </w:t>
      </w:r>
      <w:proofErr w:type="spellStart"/>
      <w:r w:rsidR="00C342FA">
        <w:t>Iblerov</w:t>
      </w:r>
      <w:proofErr w:type="spellEnd"/>
      <w:r w:rsidR="00C342FA">
        <w:t xml:space="preserve"> trg 10,</w:t>
      </w:r>
      <w:r w:rsidR="00BA7881" w:rsidRPr="00BA7881">
        <w:t xml:space="preserve"> OIB </w:t>
      </w:r>
      <w:r w:rsidR="00C342FA">
        <w:t xml:space="preserve">32812570197 </w:t>
      </w:r>
      <w:r w:rsidRPr="00690169">
        <w:t xml:space="preserve">dana </w:t>
      </w:r>
      <w:r w:rsidR="00B51AEF">
        <w:t>19</w:t>
      </w:r>
      <w:r w:rsidR="007C4FD3">
        <w:t>. ožujka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C342FA" w:rsidP="003D7F32" w:rsidR="007B218F" w:rsidRPr="003D7F32">
      <w:pPr>
        <w:ind w:left="360"/>
        <w:jc w:val="center"/>
        <w:rPr>
          <w:b/>
        </w:rPr>
      </w:pPr>
      <w:r>
        <w:rPr>
          <w:b/>
        </w:rPr>
        <w:t>11</w:t>
      </w:r>
      <w:r w:rsidR="003D7F32">
        <w:rPr>
          <w:b/>
        </w:rPr>
        <w:t xml:space="preserve">. </w:t>
      </w:r>
      <w:r w:rsidR="007C4FD3">
        <w:rPr>
          <w:b/>
        </w:rPr>
        <w:t>travnja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>
        <w:rPr>
          <w:b/>
        </w:rPr>
        <w:t>09</w:t>
      </w:r>
      <w:r w:rsidR="007B218F" w:rsidRPr="003D7F32">
        <w:rPr>
          <w:b/>
        </w:rPr>
        <w:t>:</w:t>
      </w:r>
      <w:r w:rsidR="00AC47CD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</w:t>
      </w:r>
      <w:r w:rsidR="00C342FA">
        <w:t>dvije</w:t>
      </w:r>
      <w:r w:rsidR="000225E2">
        <w:t xml:space="preserve"> zaposlen</w:t>
      </w:r>
      <w:r w:rsidR="00C342FA">
        <w:t>e</w:t>
      </w:r>
      <w:r w:rsidR="000225E2">
        <w:t xml:space="preserve"> osob</w:t>
      </w:r>
      <w:r w:rsidR="00C342FA">
        <w:t>e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0225E2">
        <w:t>Zagrebačke banke</w:t>
      </w:r>
      <w:r w:rsidR="00376F85">
        <w:t xml:space="preserve"> </w:t>
      </w:r>
      <w:r w:rsidR="002849FF">
        <w:t>d.d.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B91DE2">
        <w:rPr>
          <w:b/>
        </w:rPr>
        <w:t>1</w:t>
      </w:r>
      <w:r w:rsidR="00C342FA">
        <w:rPr>
          <w:b/>
        </w:rPr>
        <w:t>191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B51AEF">
        <w:t>19</w:t>
      </w:r>
      <w:r w:rsidR="008E65B7">
        <w:t>. ožujka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422C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57DB"/>
    <w:rsid w:val="00264613"/>
    <w:rsid w:val="00272BD2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762FB"/>
    <w:rsid w:val="00880A21"/>
    <w:rsid w:val="008861F7"/>
    <w:rsid w:val="008C0ABB"/>
    <w:rsid w:val="008C5FDB"/>
    <w:rsid w:val="008E3CD8"/>
    <w:rsid w:val="008E478D"/>
    <w:rsid w:val="008E65B7"/>
    <w:rsid w:val="008F0165"/>
    <w:rsid w:val="009405CF"/>
    <w:rsid w:val="00942FE6"/>
    <w:rsid w:val="00953C42"/>
    <w:rsid w:val="00970631"/>
    <w:rsid w:val="009711D6"/>
    <w:rsid w:val="00971B45"/>
    <w:rsid w:val="009F1D0D"/>
    <w:rsid w:val="00A25D5E"/>
    <w:rsid w:val="00A27058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1AEF"/>
    <w:rsid w:val="00B52270"/>
    <w:rsid w:val="00B5326F"/>
    <w:rsid w:val="00B576D6"/>
    <w:rsid w:val="00B66F15"/>
    <w:rsid w:val="00B73EED"/>
    <w:rsid w:val="00B91DE2"/>
    <w:rsid w:val="00BA7881"/>
    <w:rsid w:val="00BC00F5"/>
    <w:rsid w:val="00BF0BC9"/>
    <w:rsid w:val="00BF6EAE"/>
    <w:rsid w:val="00BF6F6C"/>
    <w:rsid w:val="00BF7463"/>
    <w:rsid w:val="00C342FA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73278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423</properties:Words>
  <properties:Characters>2405</properties:Characters>
  <properties:Lines>77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2018-03-16T08:36:00Z</dcterms:created>
  <dc:creator>zbiondic</dc:creator>
  <cp:lastModifiedBy>wsadmin</cp:lastModifiedBy>
  <cp:lastPrinted>2018-03-15T11:52:00Z</cp:lastPrinted>
  <dcterms:modified xmlns:xsi="http://www.w3.org/2001/XMLSchema-instance" xsi:type="dcterms:W3CDTF">2018-03-19T10:16:00Z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(St-1191-2017-16.3.2018.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