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c545a" w14:paraId="bfc545a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720E67">
        <w:t>84</w:t>
      </w:r>
      <w:r w:rsidR="001A2481" w:rsidRPr="000351DA">
        <w:t>/1</w:t>
      </w:r>
      <w:r w:rsidR="0068218C">
        <w:t>6</w:t>
      </w:r>
      <w:r w:rsidR="0024291D">
        <w:t>-</w:t>
      </w:r>
      <w:r w:rsidR="00720E67">
        <w:t>7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A588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1086F">
      <w:r w:rsidRPr="00AC26FF">
        <w:t xml:space="preserve">Predmet: </w:t>
      </w:r>
      <w:r w:rsidR="00720E67">
        <w:t>PIZZA PARADISO d.o.o. u likvidaciji, Zadar, Mihovila Pavlinovića 12 B, Zadar, OIB: 24928227167</w:t>
      </w:r>
    </w:p>
    <w:p w:rsidRDefault="00DA1786" w:rsidP="00AC26FF" w:rsidR="00DA1786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720E67">
        <w:t>PIZZA PARADISO d.o.o. u likvidaciji, Zadar, Mihovila Pavlinovića 12 B, Zadar, OIB: 24928227167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390B54">
        <w:t>28. veljače</w:t>
      </w:r>
      <w:r w:rsidR="00BC0957">
        <w:t xml:space="preserve">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390B54" w:rsidP="00F818D8" w:rsidR="00B21176">
      <w:pPr>
        <w:jc w:val="right"/>
      </w:pPr>
      <w:r>
        <w:t>Sutkinja</w:t>
      </w:r>
    </w:p>
    <w:p w:rsidRDefault="0054170C" w:rsidP="00F818D8" w:rsidR="00B2117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CA5880">
        <w:t>Zadar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13D2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77623"/>
    <w:rsid w:val="00381CA3"/>
    <w:rsid w:val="00390B54"/>
    <w:rsid w:val="003918D3"/>
    <w:rsid w:val="00395AF4"/>
    <w:rsid w:val="003A7BFD"/>
    <w:rsid w:val="003B143F"/>
    <w:rsid w:val="003D3EA6"/>
    <w:rsid w:val="003D6240"/>
    <w:rsid w:val="003D7E4F"/>
    <w:rsid w:val="00426FE6"/>
    <w:rsid w:val="0046669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D24F4"/>
    <w:rsid w:val="006E3257"/>
    <w:rsid w:val="00720E67"/>
    <w:rsid w:val="007378D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72609"/>
    <w:rsid w:val="00972DB2"/>
    <w:rsid w:val="00974B89"/>
    <w:rsid w:val="009A5115"/>
    <w:rsid w:val="009C781D"/>
    <w:rsid w:val="009E1A16"/>
    <w:rsid w:val="009E26BB"/>
    <w:rsid w:val="009E5D0F"/>
    <w:rsid w:val="009E6458"/>
    <w:rsid w:val="009F4EA6"/>
    <w:rsid w:val="00A066D0"/>
    <w:rsid w:val="00A071B8"/>
    <w:rsid w:val="00A1086F"/>
    <w:rsid w:val="00A2201A"/>
    <w:rsid w:val="00A241EB"/>
    <w:rsid w:val="00A655C4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0957"/>
    <w:rsid w:val="00BC7F0D"/>
    <w:rsid w:val="00BD5646"/>
    <w:rsid w:val="00BE2D4C"/>
    <w:rsid w:val="00BE7525"/>
    <w:rsid w:val="00BF1427"/>
    <w:rsid w:val="00BF3DDD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4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4F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4F4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4F4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4F4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4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4F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4F4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4F4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4F4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St-84/2016</izvorni_sadrzaj>
    <derivirana_varijabla naziv="DomainObject.Predmet.OznakaBroj_1">St-84/2016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PIZZA PARADISO d.o.o. za ugostiteljstvo, usluge i djelatnost turističke agencije u likvidaciji</izvorni_sadrzaj>
    <derivirana_varijabla naziv="DomainObject.Predmet.ProtustrankaFormated_1">  PIZZA PARADISO d.o.o. za ugostiteljstvo, usluge i djelatnost turističke agencije u likvidaciji</derivirana_varijabla>
  </DomainObject.Predmet.ProtustrankaFormated>
  <DomainObject.Predmet.ProtustrankaFormatedOIB>
    <izvorni_sadrzaj>  PIZZA PARADISO d.o.o. za ugostiteljstvo, usluge i djelatnost turističke agencije u likvidaciji, OIB 24928227167</izvorni_sadrzaj>
    <derivirana_varijabla naziv="DomainObject.Predmet.ProtustrankaFormatedOIB_1">  PIZZA PARADISO d.o.o. za ugostiteljstvo, usluge i djelatnost turističke agencije u likvidaciji, OIB 24928227167</derivirana_varijabla>
  </DomainObject.Predmet.ProtustrankaFormatedOIB>
  <DomainObject.Predmet.ProtustrankaFormatedWithAdress>
    <izvorni_sadrzaj> PIZZA PARADISO d.o.o. za ugostiteljstvo, usluge i djelatnost turističke agencije u likvidaciji, Mihovila Pavlinovića 12/B, 23000 Zadar</izvorni_sadrzaj>
    <derivirana_varijabla naziv="DomainObject.Predmet.ProtustrankaFormatedWithAdress_1"> PIZZA PARADISO d.o.o. za ugostiteljstvo, usluge i djelatnost turističke agencije u likvidaciji, Mihovila Pavlinovića 12/B, 23000 Zadar</derivirana_varijabla>
  </DomainObject.Predmet.ProtustrankaFormatedWithAdress>
  <DomainObject.Predmet.ProtustrankaFormatedWithAdressOIB>
    <izvorni_sadrzaj> PIZZA PARADISO d.o.o. za ugostiteljstvo, usluge i djelatnost turističke agencije u likvidaciji, OIB 24928227167, Mihovila Pavlinovića 12/B, 23000 Zadar</izvorni_sadrzaj>
    <derivirana_varijabla naziv="DomainObject.Predmet.ProtustrankaFormatedWithAdressOIB_1"> PIZZA PARADISO d.o.o. za ugostiteljstvo, usluge i djelatnost turističke agencije u likvidaciji, OIB 24928227167, Mihovila Pavlinovića 12/B, 23000 Zadar</derivirana_varijabla>
  </DomainObject.Predmet.ProtustrankaFormatedWithAdressOIB>
  <DomainObject.Predmet.ProtustrankaWithAdress>
    <izvorni_sadrzaj>PIZZA PARADISO d.o.o. za ugostiteljstvo, usluge i djelatnost turističke agencije u likvidaciji Mihovila Pavlinovića 12/B, 23000 Zadar</izvorni_sadrzaj>
    <derivirana_varijabla naziv="DomainObject.Predmet.ProtustrankaWithAdress_1">PIZZA PARADISO d.o.o. za ugostiteljstvo, usluge i djelatnost turističke agencije u likvidaciji Mihovila Pavlinovića 12/B, 23000 Zadar</derivirana_varijabla>
  </DomainObject.Predmet.ProtustrankaWithAdress>
  <DomainObject.Predmet.ProtustrankaWithAdressOIB>
    <izvorni_sadrzaj>PIZZA PARADISO d.o.o. za ugostiteljstvo, usluge i djelatnost turističke agencije u likvidaciji, OIB 24928227167, Mihovila Pavlinovića 12/B, 23000 Zadar</izvorni_sadrzaj>
    <derivirana_varijabla naziv="DomainObject.Predmet.ProtustrankaWithAdressOIB_1">PIZZA PARADISO d.o.o. za ugostiteljstvo, usluge i djelatnost turističke agencije u likvidaciji, OIB 24928227167, Mihovila Pavlinovića 12/B, 23000 Zadar</derivirana_varijabla>
  </DomainObject.Predmet.ProtustrankaWithAdressOIB>
  <DomainObject.Predmet.ProtustrankaNazivFormated>
    <izvorni_sadrzaj>PIZZA PARADISO d.o.o. za ugostiteljstvo, usluge i djelatnost turističke agencije u likvidaciji</izvorni_sadrzaj>
    <derivirana_varijabla naziv="DomainObject.Predmet.ProtustrankaNazivFormated_1">PIZZA PARADISO d.o.o. za ugostiteljstvo, usluge i djelatnost turističke agencije u likvidaciji</derivirana_varijabla>
  </DomainObject.Predmet.ProtustrankaNazivFormated>
  <DomainObject.Predmet.ProtustrankaNazivFormatedOIB>
    <izvorni_sadrzaj>PIZZA PARADISO d.o.o. za ugostiteljstvo, usluge i djelatnost turističke agencije u likvidaciji, OIB 24928227167</izvorni_sadrzaj>
    <derivirana_varijabla naziv="DomainObject.Predmet.ProtustrankaNazivFormatedOIB_1">PIZZA PARADISO d.o.o. za ugostiteljstvo, usluge i djelatnost turističke agencije u likvidaciji, OIB 24928227167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23683.69</izvorni_sadrzaj>
    <derivirana_varijabla naziv="DomainObject.Predmet.TrenutnaVrijednost_1">23683.69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PIZZA PARADISO d.o.o. za ugostiteljstvo, usluge i djelatnost turističke agencije u likvidaciji</item>
    </izvorni_sadrzaj>
    <derivirana_varijabla naziv="DomainObject.Predmet.ProtuStrankaListFormated_1">
      <item>PIZZA PARADISO d.o.o. za ugostiteljstvo, usluge i djelatnost turističke agencije u likvidaciji</item>
    </derivirana_varijabla>
  </DomainObject.Predmet.ProtuStrankaListFormated>
  <DomainObject.Predmet.ProtuStrankaListFormatedOIB>
    <izvorni_sadrzaj>
      <item>PIZZA PARADISO d.o.o. za ugostiteljstvo, usluge i djelatnost turističke agencije u likvidaciji, OIB 24928227167</item>
    </izvorni_sadrzaj>
    <derivirana_varijabla naziv="DomainObject.Predmet.ProtuStrankaListFormatedOIB_1">
      <item>PIZZA PARADISO d.o.o. za ugostiteljstvo, usluge i djelatnost turističke agencije u likvidaciji, OIB 24928227167</item>
    </derivirana_varijabla>
  </DomainObject.Predmet.ProtuStrankaListFormatedOIB>
  <DomainObject.Predmet.ProtuStrankaListFormatedWithAdress>
    <izvorni_sadrzaj>
      <item>PIZZA PARADISO d.o.o. za ugostiteljstvo, usluge i djelatnost turističke agencije u likvidaciji, Mihovila Pavlinovića 12/B, 23000 Zadar</item>
    </izvorni_sadrzaj>
    <derivirana_varijabla naziv="DomainObject.Predmet.ProtuStrankaListFormatedWithAdress_1">
      <item>PIZZA PARADISO d.o.o. za ugostiteljstvo, usluge i djelatnost turističke agencije u likvidaciji, Mihovila Pavlinovića 12/B, 23000 Zadar</item>
    </derivirana_varijabla>
  </DomainObject.Predmet.ProtuStrankaListFormatedWithAdress>
  <DomainObject.Predmet.ProtuStrankaListFormatedWithAdressOIB>
    <izvorni_sadrzaj>
      <item>PIZZA PARADISO d.o.o. za ugostiteljstvo, usluge i djelatnost turističke agencije u likvidaciji, OIB 24928227167, Mihovila Pavlinovića 12/B, 23000 Zadar</item>
    </izvorni_sadrzaj>
    <derivirana_varijabla naziv="DomainObject.Predmet.ProtuStrankaListFormatedWithAdressOIB_1">
      <item>PIZZA PARADISO d.o.o. za ugostiteljstvo, usluge i djelatnost turističke agencije u likvidaciji, OIB 24928227167, Mihovila Pavlinovića 12/B, 23000 Zadar</item>
    </derivirana_varijabla>
  </DomainObject.Predmet.ProtuStrankaListFormatedWithAdressOIB>
  <DomainObject.Predmet.ProtuStrankaListNazivFormated>
    <izvorni_sadrzaj>
      <item>PIZZA PARADISO d.o.o. za ugostiteljstvo, usluge i djelatnost turističke agencije u likvidaciji</item>
    </izvorni_sadrzaj>
    <derivirana_varijabla naziv="DomainObject.Predmet.ProtuStrankaListNazivFormated_1">
      <item>PIZZA PARADISO d.o.o. za ugostiteljstvo, usluge i djelatnost turističke agencije u likvidaciji</item>
    </derivirana_varijabla>
  </DomainObject.Predmet.ProtuStrankaListNazivFormated>
  <DomainObject.Predmet.ProtuStrankaListNazivFormatedOIB>
    <izvorni_sadrzaj>
      <item>PIZZA PARADISO d.o.o. za ugostiteljstvo, usluge i djelatnost turističke agencije u likvidaciji, OIB 24928227167</item>
    </izvorni_sadrzaj>
    <derivirana_varijabla naziv="DomainObject.Predmet.ProtuStrankaListNazivFormatedOIB_1">
      <item>PIZZA PARADISO d.o.o. za ugostiteljstvo, usluge i djelatnost turističke agencije u likvidaciji, OIB 24928227167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PIZZA PARADISO d.o.o. za ugostiteljstvo, usluge i djelatnost turističke agencije u likvidaciji</izvorni_sadrzaj>
    <derivirana_varijabla naziv="DomainObject.Predmet.ProtustrankaIDrugi_1">PIZZA PARADISO d.o.o. za ugostiteljstvo, usluge i djelatnost turističke agencije u likvidaciji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PIZZA PARADISO d.o.o. za ugostiteljstvo, usluge i djelatnost turističke agencije u likvidaciji, OIB 24928227167, Mihovila Pavlinovića 12/B, 23000 Zadar</izvorni_sadrzaj>
    <derivirana_varijabla naziv="DomainObject.Predmet.ProtustrankaIDrugiAdressOIB_1">PIZZA PARADISO d.o.o. za ugostiteljstvo, usluge i djelatnost turističke agencije u likvidaciji, OIB 24928227167, Mihovila Pavlinovića 12/B,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PIZZA PARADISO d.o.o. za ugostiteljstvo, usluge i djelatnost turističke agencije u likvidaciji</item>
    </izvorni_sadrzaj>
    <derivirana_varijabla naziv="DomainObject.Predmet.SudioniciListNaziv_1">
      <item>FINA</item>
      <item>PIZZA PARADISO d.o.o. za ugostiteljstvo, usluge i djelatnost turističke agencije u likvidaciji</item>
    </derivirana_varijabla>
  </DomainObject.Predmet.SudioniciListNaziv>
  <DomainObject.Predmet.SudioniciListAdressOIB>
    <izvorni_sadrzaj>
      <item>FINA, OIB 85821130368</item>
      <item>PIZZA PARADISO d.o.o. za ugostiteljstvo, usluge i djelatnost turističke agencije u likvidaciji, OIB 24928227167, Mihovila Pavlinovića 12/B,23000 Zadar</item>
    </izvorni_sadrzaj>
    <derivirana_varijabla naziv="DomainObject.Predmet.SudioniciListAdressOIB_1">
      <item>FINA, OIB 85821130368</item>
      <item>PIZZA PARADISO d.o.o. za ugostiteljstvo, usluge i djelatnost turističke agencije u likvidaciji, OIB 24928227167, Mihovila Pavlinovića 12/B,23000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24928227167</item>
    </izvorni_sadrzaj>
    <derivirana_varijabla naziv="DomainObject.Predmet.SudioniciListNazivOIB_1">
      <item>, OIB 85821130368</item>
      <item>, OIB 24928227167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91</properties:Words>
  <properties:Characters>514</properties:Characters>
  <properties:Lines>36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2016-12-13T08:29:00Z</dcterms:created>
  <dc:creator>Administrator</dc:creator>
  <cp:lastModifiedBy>Nena Mužanović</cp:lastModifiedBy>
  <cp:lastPrinted>2016-12-12T09:51:00Z</cp:lastPrinted>
  <dcterms:modified xmlns:xsi="http://www.w3.org/2001/XMLSchema-instance" xsi:type="dcterms:W3CDTF">2017-02-28T10:03:00Z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