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5337" w14:paraId="f245337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DCB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8E6DCB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St-696/2016</izvorni_sadrzaj>
    <derivirana_varijabla naziv="DomainObject.Predmet.OznakaBroj_1">St-696/2016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PEČO COMMERCE, društvo s ograničenom odgovornošću za građevinarstvo i usluge</izvorni_sadrzaj>
    <derivirana_varijabla naziv="DomainObject.Predmet.ProtustrankaFormated_1">  PEČO COMMERCE, društvo s ograničenom odgovornošću za građevinarstvo i usluge</derivirana_varijabla>
  </DomainObject.Predmet.ProtustrankaFormated>
  <DomainObject.Predmet.ProtustrankaFormatedOIB>
    <izvorni_sadrzaj>  PEČO COMMERCE, društvo s ograničenom odgovornošću za građevinarstvo i usluge, OIB 90340255947</izvorni_sadrzaj>
    <derivirana_varijabla naziv="DomainObject.Predmet.ProtustrankaFormatedOIB_1">  PEČO COMMERCE, društvo s ograničenom odgovornošću za građevinarstvo i usluge, OIB 90340255947</derivirana_varijabla>
  </DomainObject.Predmet.ProtustrankaFormatedOIB>
  <DomainObject.Predmet.ProtustrankaFormatedWithAdress>
    <izvorni_sadrzaj> PEČO COMMERCE, društvo s ograničenom odgovornošću za građevinarstvo i usluge, Zagorska 8, 42240 Ivanec</izvorni_sadrzaj>
    <derivirana_varijabla naziv="DomainObject.Predmet.ProtustrankaFormatedWithAdress_1"> PEČO COMMERCE, društvo s ograničenom odgovornošću za građevinarstvo i usluge, Zagorska 8, 42240 Ivanec</derivirana_varijabla>
  </DomainObject.Predmet.ProtustrankaFormatedWithAdress>
  <DomainObject.Predmet.ProtustrankaFormatedWithAdressOIB>
    <izvorni_sadrzaj> PEČO COMMERCE, društvo s ograničenom odgovornošću za građevinarstvo i usluge, OIB 90340255947, Zagorska 8, 42240 Ivanec</izvorni_sadrzaj>
    <derivirana_varijabla naziv="DomainObject.Predmet.ProtustrankaFormatedWithAdressOIB_1"> PEČO COMMERCE, društvo s ograničenom odgovornošću za građevinarstvo i usluge, OIB 90340255947, Zagorska 8, 42240 Ivanec</derivirana_varijabla>
  </DomainObject.Predmet.ProtustrankaFormatedWithAdressOIB>
  <DomainObject.Predmet.ProtustrankaWithAdress>
    <izvorni_sadrzaj>PEČO COMMERCE, društvo s ograničenom odgovornošću za građevinarstvo i usluge Zagorska 8, 42240 Ivanec</izvorni_sadrzaj>
    <derivirana_varijabla naziv="DomainObject.Predmet.ProtustrankaWithAdress_1">PEČO COMMERCE, društvo s ograničenom odgovornošću za građevinarstvo i usluge Zagorska 8, 42240 Ivanec</derivirana_varijabla>
  </DomainObject.Predmet.ProtustrankaWithAdress>
  <DomainObject.Predmet.ProtustrankaWithAdressOIB>
    <izvorni_sadrzaj>PEČO COMMERCE, društvo s ograničenom odgovornošću za građevinarstvo i usluge, OIB 90340255947, Zagorska 8, 42240 Ivanec</izvorni_sadrzaj>
    <derivirana_varijabla naziv="DomainObject.Predmet.ProtustrankaWithAdressOIB_1">PEČO COMMERCE, društvo s ograničenom odgovornošću za građevinarstvo i usluge, OIB 90340255947, Zagorska 8, 42240 Ivanec</derivirana_varijabla>
  </DomainObject.Predmet.ProtustrankaWithAdressOIB>
  <DomainObject.Predmet.ProtustrankaNazivFormated>
    <izvorni_sadrzaj>PEČO COMMERCE, društvo s ograničenom odgovornošću za građevinarstvo i usluge</izvorni_sadrzaj>
    <derivirana_varijabla naziv="DomainObject.Predmet.ProtustrankaNazivFormated_1">PEČO COMMERCE, društvo s ograničenom odgovornošću za građevinarstvo i usluge</derivirana_varijabla>
  </DomainObject.Predmet.ProtustrankaNazivFormated>
  <DomainObject.Predmet.ProtustrankaNazivFormatedOIB>
    <izvorni_sadrzaj>PEČO COMMERCE, društvo s ograničenom odgovornošću za građevinarstvo i usluge, OIB 90340255947</izvorni_sadrzaj>
    <derivirana_varijabla naziv="DomainObject.Predmet.ProtustrankaNazivFormatedOIB_1">PEČO COMMERCE, društvo s ograničenom odgovornošću za građevinarstvo i usluge, OIB 90340255947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589006.02</izvorni_sadrzaj>
    <derivirana_varijabla naziv="DomainObject.Predmet.TrenutnaVrijednost_1">589006.02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PEČO COMMERCE, društvo s ograničenom odgovornošću za građevinarstvo i usluge</item>
    </izvorni_sadrzaj>
    <derivirana_varijabla naziv="DomainObject.Predmet.ProtuStrankaListFormated_1">
      <item>PEČO COMMERCE, društvo s ograničenom odgovornošću za građevinarstvo i usluge</item>
    </derivirana_varijabla>
  </DomainObject.Predmet.ProtuStrankaListFormated>
  <DomainObject.Predmet.ProtuStrankaListFormatedOIB>
    <izvorni_sadrzaj>
      <item>PEČO COMMERCE, društvo s ograničenom odgovornošću za građevinarstvo i usluge, OIB 90340255947</item>
    </izvorni_sadrzaj>
    <derivirana_varijabla naziv="DomainObject.Predmet.ProtuStrankaListFormatedOIB_1">
      <item>PEČO COMMERCE, društvo s ograničenom odgovornošću za građevinarstvo i usluge, OIB 90340255947</item>
    </derivirana_varijabla>
  </DomainObject.Predmet.ProtuStrankaListFormatedOIB>
  <DomainObject.Predmet.ProtuStrankaListFormatedWithAdress>
    <izvorni_sadrzaj>
      <item>PEČO COMMERCE, društvo s ograničenom odgovornošću za građevinarstvo i usluge, Zagorska 8, 42240 Ivanec</item>
    </izvorni_sadrzaj>
    <derivirana_varijabla naziv="DomainObject.Predmet.ProtuStrankaListFormatedWithAdress_1">
      <item>PEČO COMMERCE, društvo s ograničenom odgovornošću za građevinarstvo i usluge, Zagorska 8, 42240 Ivanec</item>
    </derivirana_varijabla>
  </DomainObject.Predmet.ProtuStrankaListFormatedWithAdress>
  <DomainObject.Predmet.ProtuStrankaListFormatedWithAdressOIB>
    <izvorni_sadrzaj>
      <item>PEČO COMMERCE, društvo s ograničenom odgovornošću za građevinarstvo i usluge, OIB 90340255947, Zagorska 8, 42240 Ivanec</item>
    </izvorni_sadrzaj>
    <derivirana_varijabla naziv="DomainObject.Predmet.ProtuStrankaListFormatedWithAdressOIB_1">
      <item>PEČO COMMERCE, društvo s ograničenom odgovornošću za građevinarstvo i usluge, OIB 90340255947, Zagorska 8, 42240 Ivanec</item>
    </derivirana_varijabla>
  </DomainObject.Predmet.ProtuStrankaListFormatedWithAdressOIB>
  <DomainObject.Predmet.ProtuStrankaListNazivFormated>
    <izvorni_sadrzaj>
      <item>PEČO COMMERCE, društvo s ograničenom odgovornošću za građevinarstvo i usluge</item>
    </izvorni_sadrzaj>
    <derivirana_varijabla naziv="DomainObject.Predmet.ProtuStrankaListNazivFormated_1">
      <item>PEČO COMMERCE, društvo s ograničenom odgovornošću za građevinarstvo i usluge</item>
    </derivirana_varijabla>
  </DomainObject.Predmet.ProtuStrankaListNazivFormated>
  <DomainObject.Predmet.ProtuStrankaListNazivFormatedOIB>
    <izvorni_sadrzaj>
      <item>PEČO COMMERCE, društvo s ograničenom odgovornošću za građevinarstvo i usluge, OIB 90340255947</item>
    </izvorni_sadrzaj>
    <derivirana_varijabla naziv="DomainObject.Predmet.ProtuStrankaListNazivFormatedOIB_1">
      <item>PEČO COMMERCE, društvo s ograničenom odgovornošću za građevinarstvo i usluge, OIB 90340255947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PEČO COMMERCE, društvo s ograničenom odgovornošću za građevinarstvo i usluge</izvorni_sadrzaj>
    <derivirana_varijabla naziv="DomainObject.Predmet.ProtustrankaIDrugi_1">PEČO COMMERCE, društvo s ograničenom odgovornošću za građevinarstvo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PEČO COMMERCE, društvo s ograničenom odgovornošću za građevinarstvo i usluge, OIB 90340255947, Zagorska 8, 42240 Ivanec</izvorni_sadrzaj>
    <derivirana_varijabla naziv="DomainObject.Predmet.ProtustrankaIDrugiAdressOIB_1">PEČO COMMERCE, društvo s ograničenom odgovornošću za građevinarstvo i usluge, OIB 90340255947, Zagorska 8,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PEČO COMMERCE, društvo s ograničenom odgovornošću za građevinarstvo i usluge</item>
      <item>sudski registar</item>
    </izvorni_sadrzaj>
    <derivirana_varijabla naziv="DomainObject.Predmet.SudioniciListNaziv_1">
      <item>Financijska agencija</item>
      <item>PEČO COMMERCE, društvo s ograničenom odgovornošću za građevinarstvo i usluge</item>
      <item>sudski registar</item>
    </derivirana_varijabla>
  </DomainObject.Predmet.SudioniciListNaziv>
  <DomainObject.Predmet.SudioniciListAdressOIB>
    <izvorni_sadrzaj>
      <item>Financijska agencija, OIB 85821130368</item>
      <item>PEČO COMMERCE, društvo s ograničenom odgovornošću za građevinarstvo i usluge, OIB 90340255947, Zagorska 8,42240 Ivanec</item>
      <item>sudski registar</item>
    </izvorni_sadrzaj>
    <derivirana_varijabla naziv="DomainObject.Predmet.SudioniciListAdressOIB_1">
      <item>Financijska agencija, OIB 85821130368</item>
      <item>PEČO COMMERCE, društvo s ograničenom odgovornošću za građevinarstvo i usluge, OIB 90340255947, Zagorska 8,42240 Ivanec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