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f2bea6" w14:paraId="ef2bea6" w:rsidRDefault="00F02C37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1516380</wp:posOffset>
            </wp:positionH>
            <wp:positionV relativeFrom="page">
              <wp:posOffset>678180</wp:posOffset>
            </wp:positionV>
            <wp:extent cy="818515" cx="613410"/>
            <wp:effectExtent b="635" r="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18515" cx="6134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F02C37" w:rsidP="00F02C37" w:rsidR="00F02C37" w:rsidRPr="00F02C37">
      <w:pPr>
        <w:pStyle w:val="NormaleSPIS"/>
      </w:pPr>
    </w:p>
    <w:p w:rsidRDefault="00F02C37" w:rsidP="00F02C37" w:rsidR="00F02C37">
      <w:pPr>
        <w:spacing w:after="0"/>
        <w:jc w:val="both"/>
      </w:pPr>
      <w:r>
        <w:t xml:space="preserve">           Republika Hrvatska</w:t>
      </w:r>
    </w:p>
    <w:p w:rsidRDefault="00F02C37" w:rsidP="00F02C37" w:rsidR="00F02C37">
      <w:pPr>
        <w:tabs>
          <w:tab w:pos="3338" w:val="left"/>
        </w:tabs>
        <w:spacing w:after="0"/>
        <w:jc w:val="both"/>
      </w:pPr>
      <w:r>
        <w:t xml:space="preserve">     Trgovački sud u Bjelovaru</w:t>
      </w:r>
      <w:r>
        <w:tab/>
      </w:r>
    </w:p>
    <w:p w:rsidRDefault="00F02C37" w:rsidP="00F02C37" w:rsidR="00F02C37">
      <w:pPr>
        <w:spacing w:after="0"/>
        <w:jc w:val="both"/>
      </w:pPr>
      <w:r>
        <w:t xml:space="preserve">Bjelovar, Šetalište dr. I. </w:t>
      </w:r>
      <w:proofErr w:type="spellStart"/>
      <w:r>
        <w:t>Lebovića</w:t>
      </w:r>
      <w:proofErr w:type="spellEnd"/>
      <w:r>
        <w:t xml:space="preserve"> 42</w:t>
      </w:r>
    </w:p>
    <w:p w:rsidRDefault="00F02C37" w:rsidP="00F02C37" w:rsidR="00F02C37" w:rsidRPr="00F02C37">
      <w:pPr>
        <w:overflowPunct w:val="false"/>
        <w:autoSpaceDE w:val="false"/>
        <w:autoSpaceDN w:val="false"/>
        <w:adjustRightInd w:val="false"/>
        <w:spacing w:after="0"/>
        <w:ind w:firstLine="4820"/>
        <w:jc w:val="right"/>
        <w:rPr>
          <w:rFonts w:cs="Times New Roman" w:eastAsia="Times New Roman"/>
          <w:noProof/>
          <w:szCs w:val="20"/>
          <w:lang w:eastAsia="hr-HR"/>
        </w:rPr>
      </w:pPr>
      <w:r w:rsidRPr="00F02C37">
        <w:rPr>
          <w:rFonts w:cs="Times New Roman" w:eastAsia="Times New Roman"/>
          <w:noProof/>
          <w:szCs w:val="20"/>
          <w:lang w:eastAsia="hr-HR"/>
        </w:rPr>
        <w:t>Poslovni broj: 5. St-90/2018-30</w:t>
      </w:r>
    </w:p>
    <w:p w:rsidRDefault="00F02C37" w:rsidP="00F02C37" w:rsidR="00F02C37" w:rsidRPr="00F02C3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  <w:bookmarkStart w:name="_GoBack" w:id="0"/>
      <w:bookmarkEnd w:id="0"/>
    </w:p>
    <w:p w:rsidRDefault="00F02C37" w:rsidP="00F02C37" w:rsidR="00F02C37" w:rsidRPr="00F02C3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F02C37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F02C37" w:rsidP="00F02C37" w:rsidR="00F02C37" w:rsidRPr="00F02C3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F02C37" w:rsidP="00F02C37" w:rsidR="00F02C37" w:rsidRPr="00F02C3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F02C37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F02C37" w:rsidP="00F02C37" w:rsidR="00F02C37" w:rsidRPr="00F02C3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F02C37" w:rsidP="00F02C37" w:rsidR="00F02C37" w:rsidRPr="00F02C3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F02C37">
        <w:rPr>
          <w:rFonts w:cs="Times New Roman" w:eastAsia="Times New Roman"/>
          <w:noProof/>
          <w:szCs w:val="20"/>
          <w:lang w:eastAsia="hr-HR"/>
        </w:rPr>
        <w:t xml:space="preserve">Trgovački sud u Bjelovaru, po sutkinji Mariji Petrina Kubica, u stečajnom postupku </w:t>
      </w:r>
      <w:r w:rsidRPr="00F02C37">
        <w:rPr>
          <w:rFonts w:cs="Times New Roman" w:eastAsia="Times New Roman"/>
          <w:szCs w:val="20"/>
          <w:lang w:eastAsia="hr-HR"/>
        </w:rPr>
        <w:t xml:space="preserve">nad dužnikom OBUĆA VIKO društvo s ograničenom odgovornošću za trgovinu i proizvodnju u stečaju, Varaždin, </w:t>
      </w:r>
      <w:proofErr w:type="spellStart"/>
      <w:r w:rsidRPr="00F02C37">
        <w:rPr>
          <w:rFonts w:cs="Times New Roman" w:eastAsia="Times New Roman"/>
          <w:szCs w:val="20"/>
          <w:lang w:eastAsia="hr-HR"/>
        </w:rPr>
        <w:t>Pavleka</w:t>
      </w:r>
      <w:proofErr w:type="spellEnd"/>
      <w:r w:rsidRPr="00F02C37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F02C37">
        <w:rPr>
          <w:rFonts w:cs="Times New Roman" w:eastAsia="Times New Roman"/>
          <w:szCs w:val="20"/>
          <w:lang w:eastAsia="hr-HR"/>
        </w:rPr>
        <w:t>Miškine</w:t>
      </w:r>
      <w:proofErr w:type="spellEnd"/>
      <w:r w:rsidRPr="00F02C37">
        <w:rPr>
          <w:rFonts w:cs="Times New Roman" w:eastAsia="Times New Roman"/>
          <w:szCs w:val="20"/>
          <w:lang w:eastAsia="hr-HR"/>
        </w:rPr>
        <w:t xml:space="preserve"> 57, OIB: 77766700586, 8. svibnja </w:t>
      </w:r>
      <w:r w:rsidRPr="00F02C37">
        <w:rPr>
          <w:rFonts w:cs="Times New Roman" w:eastAsia="Times New Roman"/>
          <w:noProof/>
          <w:szCs w:val="20"/>
          <w:lang w:eastAsia="hr-HR"/>
        </w:rPr>
        <w:t>2019.</w:t>
      </w:r>
      <w:r w:rsidRPr="00F02C37">
        <w:rPr>
          <w:rFonts w:cs="Times New Roman" w:eastAsia="Times New Roman"/>
          <w:szCs w:val="20"/>
          <w:lang w:eastAsia="hr-HR"/>
        </w:rPr>
        <w:t xml:space="preserve"> </w:t>
      </w:r>
    </w:p>
    <w:p w:rsidRDefault="00F02C37" w:rsidP="00F02C37" w:rsidR="00F02C37" w:rsidRPr="00F02C3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F02C37" w:rsidP="00F02C37" w:rsidR="00F02C37" w:rsidRPr="00F02C3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F02C37">
        <w:rPr>
          <w:rFonts w:cs="Times New Roman" w:eastAsia="Times New Roman"/>
          <w:noProof/>
          <w:szCs w:val="20"/>
          <w:lang w:eastAsia="hr-HR"/>
        </w:rPr>
        <w:t>r i j e š i o  j e</w:t>
      </w:r>
    </w:p>
    <w:p w:rsidRDefault="00F02C37" w:rsidP="00F02C37" w:rsidR="00F02C37" w:rsidRPr="00F02C3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F02C37" w:rsidP="00F02C37" w:rsidR="00F02C37" w:rsidRPr="00F02C3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F02C37">
        <w:rPr>
          <w:rFonts w:cs="Times New Roman" w:eastAsia="Times New Roman"/>
          <w:szCs w:val="20"/>
          <w:lang w:eastAsia="hr-HR"/>
        </w:rPr>
        <w:t xml:space="preserve">1. Nekretnine stečajnog dužnika upisane </w:t>
      </w:r>
      <w:r w:rsidRPr="00F02C37">
        <w:rPr>
          <w:rFonts w:cs="Times New Roman" w:eastAsia="Times New Roman"/>
          <w:noProof/>
          <w:szCs w:val="20"/>
          <w:lang w:eastAsia="hr-HR"/>
        </w:rPr>
        <w:t xml:space="preserve">u zk.ul. br. </w:t>
      </w:r>
      <w:r w:rsidRPr="00F02C37">
        <w:rPr>
          <w:rFonts w:cs="Arial" w:eastAsia="SimSun"/>
          <w:kern w:val="3"/>
          <w:szCs w:val="20"/>
          <w:lang w:bidi="hi-IN" w:eastAsia="zh-CN"/>
        </w:rPr>
        <w:t xml:space="preserve">4111 k.o. 328758, Slavonski Brod, k.č.br.: 3255/2 stambeno poslovna građevina u </w:t>
      </w:r>
      <w:proofErr w:type="spellStart"/>
      <w:r w:rsidRPr="00F02C37">
        <w:rPr>
          <w:rFonts w:cs="Arial" w:eastAsia="SimSun"/>
          <w:kern w:val="3"/>
          <w:szCs w:val="20"/>
          <w:lang w:bidi="hi-IN" w:eastAsia="zh-CN"/>
        </w:rPr>
        <w:t>Štamaparevoj</w:t>
      </w:r>
      <w:proofErr w:type="spellEnd"/>
      <w:r w:rsidRPr="00F02C37">
        <w:rPr>
          <w:rFonts w:cs="Arial" w:eastAsia="SimSun"/>
          <w:kern w:val="3"/>
          <w:szCs w:val="20"/>
          <w:lang w:bidi="hi-IN" w:eastAsia="zh-CN"/>
        </w:rPr>
        <w:t xml:space="preserve"> ulici sa 1361 m², 5. Suvlasnički dio: 1/80 etažno vlasništvo (E-5), 1. Poslovni prostor br. 9 K, na prvom katu koji se sastoji od poslovnog prostora sa 20,18 m² i sanitarnog čvora sa 2,02 m², ukupne površine 22,20 m², s kojim je neodvojivo povezano pravo vlasništva 5. suvlasničkog udjela, zk.ul.br. 4111, k.o. 328758, Slavonski Brod, k.č.br.: 3255/2 stambeno poslovna građevina u </w:t>
      </w:r>
      <w:proofErr w:type="spellStart"/>
      <w:r w:rsidRPr="00F02C37">
        <w:rPr>
          <w:rFonts w:cs="Arial" w:eastAsia="SimSun"/>
          <w:kern w:val="3"/>
          <w:szCs w:val="20"/>
          <w:lang w:bidi="hi-IN" w:eastAsia="zh-CN"/>
        </w:rPr>
        <w:t>Štamaparevoj</w:t>
      </w:r>
      <w:proofErr w:type="spellEnd"/>
      <w:r w:rsidRPr="00F02C37">
        <w:rPr>
          <w:rFonts w:cs="Arial" w:eastAsia="SimSun"/>
          <w:kern w:val="3"/>
          <w:szCs w:val="20"/>
          <w:lang w:bidi="hi-IN" w:eastAsia="zh-CN"/>
        </w:rPr>
        <w:t xml:space="preserve"> ulici sa 1361 m², 17. Suvlasnički dio: 1/80 etažno vlasništvo (E-17), 1. Poslovni prostor br. 21 A, u prizemlju, površine 22,23 m², s kojim je neodvojivo povezno pravo vlasništva 17. suvlasničkog udjela, zk.ul.br. 10620, k.o. 328758, Slavonski Brod, k.č.br.: 3251/81 poslovna zgrada Zapad I, poslovno stambena zgrada Zapad II i dvorište gradska tržnica sa 824 m², 9. Suvlasnički dio: 7/100 etažno vlasništvo (E-9), 1. P9- Poslovni prostor na 1 katu poslovne građevine Tržnica zapad I koji se sastoji od: 9a- poslovna prostorija sa 95,32 m², 9b- poslovna prostorija sa 3,04 m², 9c- poslovna prostorija sa 3,04 m², 9d- poslovna prostorija sa 1,44 m², 9e- poslovna prostorija sa 1,44 m², ukupne površine 104,28 m², s kojim je neodvojivo povezan 9. suvlasnički udio i zk.ul.br. 10620, k.o. 328758, Slavonski Brod, k.č.br.: 3251/81 poslovna zgrada Zapad I, poslovno stambena zgrada Zapad II i dvorište gradska tržnica sa 824 m², 10. Suvlasnički dio: 9/100 etažno vlasništvo (E-10), 1. P10- Poslovni prostor na 1 katu poslovne građevine Tržnica zapad I koji se sastoji od: 10a- poslovna prostorija sa 130,91 m², 10b- sanitarni čvor sa 3,00 m², 10c- sanitarni čvor sa 3,00 m², 10d- </w:t>
      </w:r>
      <w:proofErr w:type="spellStart"/>
      <w:r w:rsidRPr="00F02C37">
        <w:rPr>
          <w:rFonts w:cs="Arial" w:eastAsia="SimSun"/>
          <w:kern w:val="3"/>
          <w:szCs w:val="20"/>
          <w:lang w:bidi="hi-IN" w:eastAsia="zh-CN"/>
        </w:rPr>
        <w:t>predprostor</w:t>
      </w:r>
      <w:proofErr w:type="spellEnd"/>
      <w:r w:rsidRPr="00F02C37">
        <w:rPr>
          <w:rFonts w:cs="Arial" w:eastAsia="SimSun"/>
          <w:kern w:val="3"/>
          <w:szCs w:val="20"/>
          <w:lang w:bidi="hi-IN" w:eastAsia="zh-CN"/>
        </w:rPr>
        <w:t xml:space="preserve"> sa 1,44 m², 10e- </w:t>
      </w:r>
      <w:proofErr w:type="spellStart"/>
      <w:r w:rsidRPr="00F02C37">
        <w:rPr>
          <w:rFonts w:cs="Arial" w:eastAsia="SimSun"/>
          <w:kern w:val="3"/>
          <w:szCs w:val="20"/>
          <w:lang w:bidi="hi-IN" w:eastAsia="zh-CN"/>
        </w:rPr>
        <w:t>predprostor</w:t>
      </w:r>
      <w:proofErr w:type="spellEnd"/>
      <w:r w:rsidRPr="00F02C37">
        <w:rPr>
          <w:rFonts w:cs="Arial" w:eastAsia="SimSun"/>
          <w:kern w:val="3"/>
          <w:szCs w:val="20"/>
          <w:lang w:bidi="hi-IN" w:eastAsia="zh-CN"/>
        </w:rPr>
        <w:t xml:space="preserve"> sa 1,44 m², ukupne površine 139,79 m², s kojim je neodvojivo povezan 10. suvlasnički udio, </w:t>
      </w:r>
      <w:r w:rsidRPr="00F02C37">
        <w:rPr>
          <w:rFonts w:cs="Times New Roman" w:eastAsia="Times New Roman"/>
          <w:szCs w:val="20"/>
          <w:lang w:eastAsia="hr-HR"/>
        </w:rPr>
        <w:t xml:space="preserve">prodati će se u stečajnom postupku uz odgovarajuću primjenu pravila ovršnog postupka o ovrsi na nekretnini. </w:t>
      </w:r>
    </w:p>
    <w:p w:rsidRDefault="00F02C37" w:rsidP="00F02C37" w:rsidR="00F02C37" w:rsidRPr="00F02C3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F02C37" w:rsidP="00F02C37" w:rsidR="00F02C37" w:rsidRPr="00F02C3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F02C37">
        <w:rPr>
          <w:rFonts w:cs="Times New Roman" w:eastAsia="Times New Roman"/>
          <w:szCs w:val="20"/>
          <w:lang w:eastAsia="hr-HR"/>
        </w:rPr>
        <w:t>2. U zemljišnim knjigama koje vodi Zemljišnoknjižni odjel Općinskog suda u Slavonskom Brodu upisati će se zabilježba rješenja o prodaji nekretnina opisanih u toč.1. izreke ovoga rješenja.</w:t>
      </w:r>
    </w:p>
    <w:p w:rsidRDefault="00F02C37" w:rsidP="00F02C37" w:rsidR="00F02C37" w:rsidRPr="00F02C3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F02C37" w:rsidP="00F02C37" w:rsidR="00F02C37" w:rsidRPr="00F02C3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F02C37">
        <w:rPr>
          <w:rFonts w:cs="Times New Roman" w:eastAsia="Times New Roman"/>
          <w:noProof/>
          <w:szCs w:val="20"/>
          <w:lang w:eastAsia="hr-HR"/>
        </w:rPr>
        <w:t>Obrazloženje</w:t>
      </w:r>
    </w:p>
    <w:p w:rsidRDefault="00F02C37" w:rsidP="00F02C37" w:rsidR="00F02C37" w:rsidRPr="00F02C3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F02C37" w:rsidP="00F02C37" w:rsidR="00F02C37" w:rsidRPr="00F02C3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F02C37">
        <w:rPr>
          <w:rFonts w:cs="Times New Roman" w:eastAsia="Times New Roman"/>
          <w:szCs w:val="20"/>
          <w:lang w:eastAsia="hr-HR"/>
        </w:rPr>
        <w:t xml:space="preserve">Tijekom postupka utvrđeno je da u stečajnu masu ulaze nekretnine opisane pod točkom 1. izreke ovoga rješenja, koje su opterećene </w:t>
      </w:r>
      <w:proofErr w:type="spellStart"/>
      <w:r w:rsidRPr="00F02C37">
        <w:rPr>
          <w:rFonts w:cs="Times New Roman" w:eastAsia="Times New Roman"/>
          <w:szCs w:val="20"/>
          <w:lang w:eastAsia="hr-HR"/>
        </w:rPr>
        <w:t>razlučnim</w:t>
      </w:r>
      <w:proofErr w:type="spellEnd"/>
      <w:r w:rsidRPr="00F02C37">
        <w:rPr>
          <w:rFonts w:cs="Times New Roman" w:eastAsia="Times New Roman"/>
          <w:szCs w:val="20"/>
          <w:lang w:eastAsia="hr-HR"/>
        </w:rPr>
        <w:t xml:space="preserve"> pravom u korist Partner banke d.d. Zagreb i Hrvatske banke za obnovu i razvitak, Zagreb.</w:t>
      </w:r>
    </w:p>
    <w:p w:rsidRDefault="00F02C37" w:rsidP="00F02C37" w:rsidR="00F02C37" w:rsidRPr="00F02C3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F02C37">
        <w:rPr>
          <w:rFonts w:cs="Times New Roman" w:eastAsia="Times New Roman"/>
          <w:szCs w:val="20"/>
          <w:lang w:eastAsia="hr-HR"/>
        </w:rPr>
        <w:lastRenderedPageBreak/>
        <w:t xml:space="preserve">Stečajni upravitelj je podneskom od 8. ožujka 2019. predložio prodaju nekretnina stečajnog dužnika uz odgovarajuću primjenu pravila o ovrsi na nekretnini. </w:t>
      </w:r>
    </w:p>
    <w:p w:rsidRDefault="00F02C37" w:rsidP="00F02C37" w:rsidR="00F02C37" w:rsidRPr="00F02C3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F02C37" w:rsidP="00F02C37" w:rsidR="00F02C37" w:rsidRPr="00F02C3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F02C37">
        <w:rPr>
          <w:rFonts w:cs="Times New Roman" w:eastAsia="Times New Roman"/>
          <w:szCs w:val="20"/>
          <w:lang w:eastAsia="hr-HR"/>
        </w:rPr>
        <w:t xml:space="preserve">Slijedom navedenog sud je temeljem odredbe čl.247. Stečajnog zakona </w:t>
      </w:r>
      <w:r w:rsidRPr="00F02C37">
        <w:rPr>
          <w:rFonts w:cs="Times New Roman" w:eastAsia="Times New Roman"/>
          <w:noProof/>
          <w:szCs w:val="20"/>
          <w:lang w:eastAsia="hr-HR"/>
        </w:rPr>
        <w:t xml:space="preserve">("Narodne novine" broj 71/15 i 104/17, dalje: SZ) </w:t>
      </w:r>
      <w:r w:rsidRPr="00F02C37">
        <w:rPr>
          <w:rFonts w:cs="Times New Roman" w:eastAsia="Times New Roman"/>
          <w:szCs w:val="20"/>
          <w:lang w:eastAsia="hr-HR"/>
        </w:rPr>
        <w:t>riješio kao u izreci.</w:t>
      </w:r>
    </w:p>
    <w:p w:rsidRDefault="00F02C37" w:rsidP="00F02C37" w:rsidR="00F02C37" w:rsidRPr="00F02C3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F02C37" w:rsidP="00F02C37" w:rsidR="00F02C37" w:rsidRPr="00F02C3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F02C37">
        <w:rPr>
          <w:rFonts w:cs="Times New Roman" w:eastAsia="Times New Roman"/>
          <w:szCs w:val="20"/>
          <w:lang w:eastAsia="hr-HR"/>
        </w:rPr>
        <w:t>U Bjelovaru 8. svibnja 2019.</w:t>
      </w:r>
    </w:p>
    <w:p w:rsidRDefault="00F02C37" w:rsidP="00F02C37" w:rsidR="00F02C37" w:rsidRPr="00F02C3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F02C37" w:rsidP="00F02C37" w:rsidR="00F02C37" w:rsidRPr="00F02C37">
      <w:pPr>
        <w:overflowPunct w:val="false"/>
        <w:autoSpaceDE w:val="false"/>
        <w:autoSpaceDN w:val="false"/>
        <w:adjustRightInd w:val="false"/>
        <w:spacing w:after="0"/>
        <w:ind w:left="5387"/>
        <w:jc w:val="both"/>
        <w:rPr>
          <w:rFonts w:cs="Times New Roman" w:eastAsia="Times New Roman"/>
          <w:szCs w:val="20"/>
          <w:lang w:eastAsia="hr-HR"/>
        </w:rPr>
      </w:pPr>
      <w:r w:rsidRPr="00F02C37">
        <w:rPr>
          <w:rFonts w:cs="Times New Roman" w:eastAsia="Times New Roman"/>
          <w:szCs w:val="20"/>
          <w:lang w:eastAsia="hr-HR"/>
        </w:rPr>
        <w:t xml:space="preserve">                Sutkinja</w:t>
      </w:r>
    </w:p>
    <w:p w:rsidRDefault="00F02C37" w:rsidP="00F02C37" w:rsidR="00F02C37" w:rsidRPr="00F02C37">
      <w:pPr>
        <w:overflowPunct w:val="false"/>
        <w:autoSpaceDE w:val="false"/>
        <w:autoSpaceDN w:val="false"/>
        <w:adjustRightInd w:val="false"/>
        <w:spacing w:after="0"/>
        <w:ind w:left="5387"/>
        <w:jc w:val="both"/>
        <w:rPr>
          <w:rFonts w:cs="Times New Roman" w:eastAsia="Times New Roman"/>
          <w:szCs w:val="20"/>
          <w:lang w:eastAsia="hr-HR"/>
        </w:rPr>
      </w:pPr>
      <w:r w:rsidRPr="00F02C37">
        <w:rPr>
          <w:rFonts w:cs="Times New Roman" w:eastAsia="Times New Roman"/>
          <w:szCs w:val="20"/>
          <w:lang w:eastAsia="hr-HR"/>
        </w:rPr>
        <w:t xml:space="preserve">      Marija Petrina Kubica v.r.</w:t>
      </w:r>
    </w:p>
    <w:p w:rsidRDefault="00F02C37" w:rsidP="00F02C37" w:rsidR="00F02C37" w:rsidRPr="00F02C37">
      <w:pPr>
        <w:overflowPunct w:val="false"/>
        <w:autoSpaceDE w:val="false"/>
        <w:autoSpaceDN w:val="false"/>
        <w:adjustRightInd w:val="false"/>
        <w:spacing w:after="0"/>
        <w:ind w:left="5387"/>
        <w:jc w:val="both"/>
        <w:rPr>
          <w:rFonts w:cs="Times New Roman" w:eastAsia="Times New Roman"/>
          <w:szCs w:val="20"/>
          <w:lang w:eastAsia="hr-HR"/>
        </w:rPr>
      </w:pPr>
    </w:p>
    <w:p w:rsidRDefault="00F02C37" w:rsidP="00F02C37" w:rsidR="00F02C37" w:rsidRPr="00F02C37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103"/>
        <w:rPr>
          <w:rFonts w:cs="Times New Roman" w:eastAsia="Times New Roman"/>
          <w:noProof/>
          <w:szCs w:val="20"/>
          <w:lang w:eastAsia="hr-HR"/>
        </w:rPr>
      </w:pPr>
      <w:r w:rsidRPr="00F02C37">
        <w:rPr>
          <w:rFonts w:cs="Times New Roman" w:eastAsia="Times New Roman"/>
          <w:noProof/>
          <w:szCs w:val="20"/>
          <w:lang w:eastAsia="hr-HR"/>
        </w:rPr>
        <w:t>Za točnost otpravka - ovlašteni službenik</w:t>
      </w:r>
    </w:p>
    <w:p w:rsidRDefault="00F02C37" w:rsidP="00F02C37" w:rsidR="00F02C37" w:rsidRPr="00F02C37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103"/>
        <w:rPr>
          <w:rFonts w:cs="Times New Roman" w:eastAsia="Times New Roman"/>
          <w:noProof/>
          <w:szCs w:val="20"/>
          <w:lang w:eastAsia="hr-HR"/>
        </w:rPr>
      </w:pPr>
      <w:r w:rsidRPr="00F02C37">
        <w:rPr>
          <w:rFonts w:cs="Times New Roman" w:eastAsia="Times New Roman"/>
          <w:noProof/>
          <w:szCs w:val="20"/>
          <w:lang w:eastAsia="hr-HR"/>
        </w:rPr>
        <w:t xml:space="preserve">                  Željka Vitez</w:t>
      </w:r>
    </w:p>
    <w:p w:rsidRDefault="00F02C37" w:rsidP="00F02C37" w:rsidR="00F02C37" w:rsidRPr="00F02C3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b/>
          <w:noProof/>
          <w:szCs w:val="20"/>
          <w:lang w:eastAsia="hr-HR" w:val="en-GB"/>
        </w:rPr>
      </w:pPr>
    </w:p>
    <w:p w:rsidRDefault="00F02C37" w:rsidP="00F02C37" w:rsidR="00F02C37" w:rsidRPr="00F02C3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F02C37" w:rsidP="00F02C37" w:rsidR="00F02C37" w:rsidRPr="00F02C37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962"/>
        <w:rPr>
          <w:rFonts w:cs="Times New Roman" w:eastAsia="Times New Roman"/>
          <w:noProof/>
          <w:szCs w:val="20"/>
          <w:lang w:eastAsia="hr-HR"/>
        </w:rPr>
      </w:pPr>
    </w:p>
    <w:p w:rsidRDefault="00F02C37" w:rsidP="00F02C37" w:rsidR="00F02C37" w:rsidRPr="00F02C3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F02C37">
        <w:rPr>
          <w:rFonts w:cs="Times New Roman" w:eastAsia="Times New Roman"/>
          <w:szCs w:val="20"/>
          <w:lang w:eastAsia="hr-HR"/>
        </w:rPr>
        <w:t xml:space="preserve">Uputa o pravnom lijeku: Protiv ovog rješenja pravo na žalbu imaju stečajni upravitelj i </w:t>
      </w:r>
      <w:proofErr w:type="spellStart"/>
      <w:r w:rsidRPr="00F02C37">
        <w:rPr>
          <w:rFonts w:cs="Times New Roman" w:eastAsia="Times New Roman"/>
          <w:szCs w:val="20"/>
          <w:lang w:eastAsia="hr-HR"/>
        </w:rPr>
        <w:t>razlučni</w:t>
      </w:r>
      <w:proofErr w:type="spellEnd"/>
      <w:r w:rsidRPr="00F02C37">
        <w:rPr>
          <w:rFonts w:cs="Times New Roman" w:eastAsia="Times New Roman"/>
          <w:szCs w:val="20"/>
          <w:lang w:eastAsia="hr-HR"/>
        </w:rPr>
        <w:t xml:space="preserve"> vjerovnici (čl.247. st.2. SZ-a</w:t>
      </w:r>
      <w:r w:rsidRPr="00F02C37">
        <w:rPr>
          <w:rFonts w:cs="Times New Roman" w:eastAsia="Times New Roman"/>
          <w:i/>
          <w:szCs w:val="20"/>
          <w:lang w:eastAsia="hr-HR"/>
        </w:rPr>
        <w:t xml:space="preserve">). </w:t>
      </w:r>
      <w:r w:rsidRPr="00F02C37">
        <w:rPr>
          <w:rFonts w:cs="Times New Roman" w:eastAsia="Times New Roman"/>
          <w:szCs w:val="20"/>
          <w:lang w:eastAsia="hr-HR"/>
        </w:rPr>
        <w:t>Žalba se može podnijeti u roku od 8 dana od dostave rješenja, na Visoki trgovački sud RH u Zagrebu, a putem ovoga suda (čl.19. st.1. i 2. SZ-a). Dostava se smatra obavljenom istekom osmog dana od dana objave ovog rješenja na e-oglasnoj ploči suda (čl.12. st.1. SZ-a). Žalba se podnosi u tri primjerka.</w:t>
      </w:r>
    </w:p>
    <w:p w:rsidRDefault="00F02C37" w:rsidP="00F02C37" w:rsidR="00F02C37" w:rsidRPr="00F02C3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F02C37" w:rsidP="00F02C37" w:rsidR="00F02C37" w:rsidRPr="00F02C3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F02C37" w:rsidP="00F02C37" w:rsidR="00F02C37" w:rsidRPr="00F02C3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F02C37" w:rsidP="00F02C37" w:rsidR="00F02C37" w:rsidRPr="00F02C3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F02C37" w:rsidP="00F02C37" w:rsidR="00F02C37" w:rsidRPr="00F02C3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F02C37" w:rsidP="00F02C37" w:rsidR="00F02C37" w:rsidRPr="00F02C3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F02C37" w:rsidP="00F02C37" w:rsidR="00F02C37" w:rsidRPr="00F02C3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F02C37" w:rsidP="00F02C37" w:rsidR="00F02C37" w:rsidRPr="00F02C3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F02C37" w:rsidP="00F02C37" w:rsidR="00F02C37" w:rsidRPr="00F02C3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F02C37" w:rsidP="00F02C37" w:rsidR="00F02C37" w:rsidRPr="00F02C3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F02C37" w:rsidP="00F02C37" w:rsidR="00F02C37" w:rsidRPr="00F02C3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F02C37" w:rsidP="00F02C37" w:rsidR="00F02C37" w:rsidRPr="00F02C3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F02C37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1247646"/>
      <w:docPartObj>
        <w:docPartGallery w:val="Page Numbers (Top of Page)"/>
        <w:docPartUnique/>
      </w:docPartObj>
    </w:sdtPr>
    <w:sdtContent>
      <w:p w:rsidRDefault="00F02C37" w:rsidP="00F02C37" w:rsidR="00F02C37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F02C37" w:rsidP="00F02C37" w:rsidR="008333A9">
    <w:pPr>
      <w:overflowPunct w:val="false"/>
      <w:autoSpaceDE w:val="false"/>
      <w:autoSpaceDN w:val="false"/>
      <w:adjustRightInd w:val="false"/>
      <w:spacing w:after="0"/>
      <w:ind w:firstLine="4820"/>
      <w:jc w:val="right"/>
      <w:rPr>
        <w:rFonts w:cs="Times New Roman" w:eastAsia="Times New Roman"/>
        <w:noProof/>
        <w:szCs w:val="20"/>
        <w:lang w:eastAsia="hr-HR"/>
      </w:rPr>
    </w:pPr>
    <w:r w:rsidRPr="00F02C37">
      <w:rPr>
        <w:rFonts w:cs="Times New Roman" w:eastAsia="Times New Roman"/>
        <w:noProof/>
        <w:szCs w:val="20"/>
        <w:lang w:eastAsia="hr-HR"/>
      </w:rPr>
      <w:t>Poslovni broj: 5. St-90/2018-30</w:t>
    </w:r>
  </w:p>
  <w:p w:rsidRDefault="00F02C37" w:rsidP="00F02C37" w:rsidR="00F02C37" w:rsidRPr="00F02C37">
    <w:pPr>
      <w:overflowPunct w:val="false"/>
      <w:autoSpaceDE w:val="false"/>
      <w:autoSpaceDN w:val="false"/>
      <w:adjustRightInd w:val="false"/>
      <w:spacing w:after="0"/>
      <w:ind w:firstLine="4820"/>
      <w:jc w:val="right"/>
      <w:rPr>
        <w:rFonts w:cs="Times New Roman" w:eastAsia="Times New Roman"/>
        <w:noProof/>
        <w:szCs w:val="20"/>
        <w:lang w:eastAsia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2C37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4953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04726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svibnja 2019.</izvorni_sadrzaj>
    <derivirana_varijabla naziv="DomainObject.DatumDonosenjaOdluke_1">8.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St-90/2018-30</izvorni_sadrzaj>
    <derivirana_varijabla naziv="DomainObject.Oznaka_1">St-90/2018-30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</izvorni_sadrzaj>
    <derivirana_varijabla naziv="DomainObject.Predmet.Broj_1">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siječnja 2018.</izvorni_sadrzaj>
    <derivirana_varijabla naziv="DomainObject.Predmet.DatumOsnivanja_1">8.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St-90/2018</izvorni_sadrzaj>
    <derivirana_varijabla naziv="DomainObject.Predmet.OznakaBroj_1">St-90/2018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OBUĆA VIKO društvo s ograničenom odgovornošću za trgovinu i proizvodnju</izvorni_sadrzaj>
    <derivirana_varijabla naziv="DomainObject.Predmet.ProtustrankaFormated_1">  OBUĆA VIKO društvo s ograničenom odgovornošću za trgovinu i proizvodnju</derivirana_varijabla>
  </DomainObject.Predmet.ProtustrankaFormated>
  <DomainObject.Predmet.ProtustrankaFormatedOIB>
    <izvorni_sadrzaj>  OBUĆA VIKO društvo s ograničenom odgovornošću za trgovinu i proizvodnju, OIB 77766700586</izvorni_sadrzaj>
    <derivirana_varijabla naziv="DomainObject.Predmet.ProtustrankaFormatedOIB_1">  OBUĆA VIKO društvo s ograničenom odgovornošću za trgovinu i proizvodnju, OIB 77766700586</derivirana_varijabla>
  </DomainObject.Predmet.ProtustrankaFormatedOIB>
  <DomainObject.Predmet.ProtustrankaFormatedWithAdress>
    <izvorni_sadrzaj> OBUĆA VIKO društvo s ograničenom odgovornošću za trgovinu i proizvodnju, Pavleka Miškine 57, 42000 Varaždin</izvorni_sadrzaj>
    <derivirana_varijabla naziv="DomainObject.Predmet.ProtustrankaFormatedWithAdress_1"> OBUĆA VIKO društvo s ograničenom odgovornošću za trgovinu i proizvodnju, Pavleka Miškine 57, 42000 Varaždin</derivirana_varijabla>
  </DomainObject.Predmet.ProtustrankaFormatedWithAdress>
  <DomainObject.Predmet.ProtustrankaFormatedWithAdressOIB>
    <izvorni_sadrzaj> OBUĆA VIKO društvo s ograničenom odgovornošću za trgovinu i proizvodnju, OIB 77766700586, Pavleka Miškine 57, 42000 Varaždin</izvorni_sadrzaj>
    <derivirana_varijabla naziv="DomainObject.Predmet.ProtustrankaFormatedWithAdressOIB_1"> OBUĆA VIKO društvo s ograničenom odgovornošću za trgovinu i proizvodnju, OIB 77766700586, Pavleka Miškine 57, 42000 Varaždin</derivirana_varijabla>
  </DomainObject.Predmet.ProtustrankaFormatedWithAdressOIB>
  <DomainObject.Predmet.ProtustrankaWithAdress>
    <izvorni_sadrzaj>OBUĆA VIKO društvo s ograničenom odgovornošću za trgovinu i proizvodnju Pavleka Miškine 57, 42000 Varaždin</izvorni_sadrzaj>
    <derivirana_varijabla naziv="DomainObject.Predmet.ProtustrankaWithAdress_1">OBUĆA VIKO društvo s ograničenom odgovornošću za trgovinu i proizvodnju Pavleka Miškine 57, 42000 Varaždin</derivirana_varijabla>
  </DomainObject.Predmet.ProtustrankaWithAdress>
  <DomainObject.Predmet.ProtustrankaWithAdressOIB>
    <izvorni_sadrzaj>OBUĆA VIKO društvo s ograničenom odgovornošću za trgovinu i proizvodnju, OIB 77766700586, Pavleka Miškine 57, 42000 Varaždin</izvorni_sadrzaj>
    <derivirana_varijabla naziv="DomainObject.Predmet.ProtustrankaWithAdressOIB_1">OBUĆA VIKO društvo s ograničenom odgovornošću za trgovinu i proizvodnju, OIB 77766700586, Pavleka Miškine 57, 42000 Varaždin</derivirana_varijabla>
  </DomainObject.Predmet.ProtustrankaWithAdressOIB>
  <DomainObject.Predmet.ProtustrankaNazivFormated>
    <izvorni_sadrzaj>OBUĆA VIKO društvo s ograničenom odgovornošću za trgovinu i proizvodnju</izvorni_sadrzaj>
    <derivirana_varijabla naziv="DomainObject.Predmet.ProtustrankaNazivFormated_1">OBUĆA VIKO društvo s ograničenom odgovornošću za trgovinu i proizvodnju</derivirana_varijabla>
  </DomainObject.Predmet.ProtustrankaNazivFormated>
  <DomainObject.Predmet.ProtustrankaNazivFormatedOIB>
    <izvorni_sadrzaj>OBUĆA VIKO društvo s ograničenom odgovornošću za trgovinu i proizvodnju, OIB 77766700586</izvorni_sadrzaj>
    <derivirana_varijabla naziv="DomainObject.Predmet.ProtustrankaNazivFormatedOIB_1">OBUĆA VIKO društvo s ograničenom odgovornošću za trgovinu i proizvodnju, OIB 77766700586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OBUĆA VIKO društvo s ograničenom odgovornošću za trgovinu i proizvodnju</item>
    </izvorni_sadrzaj>
    <derivirana_varijabla naziv="DomainObject.Predmet.ProtuStrankaListFormated_1">
      <item>OBUĆA VIKO društvo s ograničenom odgovornošću za trgovinu i proizvodnju</item>
    </derivirana_varijabla>
  </DomainObject.Predmet.ProtuStrankaListFormated>
  <DomainObject.Predmet.ProtuStrankaListFormatedOIB>
    <izvorni_sadrzaj>
      <item>OBUĆA VIKO društvo s ograničenom odgovornošću za trgovinu i proizvodnju, OIB 77766700586</item>
    </izvorni_sadrzaj>
    <derivirana_varijabla naziv="DomainObject.Predmet.ProtuStrankaListFormatedOIB_1">
      <item>OBUĆA VIKO društvo s ograničenom odgovornošću za trgovinu i proizvodnju, OIB 77766700586</item>
    </derivirana_varijabla>
  </DomainObject.Predmet.ProtuStrankaListFormatedOIB>
  <DomainObject.Predmet.ProtuStrankaListFormatedWithAdress>
    <izvorni_sadrzaj>
      <item>OBUĆA VIKO društvo s ograničenom odgovornošću za trgovinu i proizvodnju, Pavleka Miškine 57, 42000 Varaždin</item>
    </izvorni_sadrzaj>
    <derivirana_varijabla naziv="DomainObject.Predmet.ProtuStrankaListFormatedWithAdress_1">
      <item>OBUĆA VIKO društvo s ograničenom odgovornošću za trgovinu i proizvodnju, Pavleka Miškine 57, 42000 Varaždin</item>
    </derivirana_varijabla>
  </DomainObject.Predmet.ProtuStrankaListFormatedWithAdress>
  <DomainObject.Predmet.ProtuStrankaListFormatedWithAdressOIB>
    <izvorni_sadrzaj>
      <item>OBUĆA VIKO društvo s ograničenom odgovornošću za trgovinu i proizvodnju, OIB 77766700586, Pavleka Miškine 57, 42000 Varaždin</item>
    </izvorni_sadrzaj>
    <derivirana_varijabla naziv="DomainObject.Predmet.ProtuStrankaListFormatedWithAdressOIB_1">
      <item>OBUĆA VIKO društvo s ograničenom odgovornošću za trgovinu i proizvodnju, OIB 77766700586, Pavleka Miškine 57, 42000 Varaždin</item>
    </derivirana_varijabla>
  </DomainObject.Predmet.ProtuStrankaListFormatedWithAdressOIB>
  <DomainObject.Predmet.ProtuStrankaListNazivFormated>
    <izvorni_sadrzaj>
      <item>OBUĆA VIKO društvo s ograničenom odgovornošću za trgovinu i proizvodnju</item>
    </izvorni_sadrzaj>
    <derivirana_varijabla naziv="DomainObject.Predmet.ProtuStrankaListNazivFormated_1">
      <item>OBUĆA VIKO društvo s ograničenom odgovornošću za trgovinu i proizvodnju</item>
    </derivirana_varijabla>
  </DomainObject.Predmet.ProtuStrankaListNazivFormated>
  <DomainObject.Predmet.ProtuStrankaListNazivFormatedOIB>
    <izvorni_sadrzaj>
      <item>OBUĆA VIKO društvo s ograničenom odgovornošću za trgovinu i proizvodnju, OIB 77766700586</item>
    </izvorni_sadrzaj>
    <derivirana_varijabla naziv="DomainObject.Predmet.ProtuStrankaListNazivFormatedOIB_1">
      <item>OBUĆA VIKO društvo s ograničenom odgovornošću za trgovinu i proizvodnju, OIB 77766700586</item>
    </derivirana_varijabla>
  </DomainObject.Predmet.ProtuStrankaListNazivFormatedOIB>
  <DomainObject.Predmet.OstaliListFormated>
    <izvorni_sadrzaj>
      <item>Stanko Šarac</item>
      <item>Biljana Gojković</item>
      <item>Sudski registar</item>
      <item>Perica Medaković</item>
    </izvorni_sadrzaj>
    <derivirana_varijabla naziv="DomainObject.Predmet.OstaliListFormated_1">
      <item>Stanko Šarac</item>
      <item>Biljana Gojković</item>
      <item>Sudski registar</item>
      <item>Perica Medaković</item>
    </derivirana_varijabla>
  </DomainObject.Predmet.OstaliListFormated>
  <DomainObject.Predmet.OstaliListFormatedOIB>
    <izvorni_sadrzaj>
      <item>Stanko Šarac, OIB 36331994157</item>
      <item>Biljana Gojković, OIB 09050646374</item>
      <item>Sudski registar</item>
      <item>Perica Medaković, OIB 37577204378</item>
    </izvorni_sadrzaj>
    <derivirana_varijabla naziv="DomainObject.Predmet.OstaliListFormatedOIB_1">
      <item>Stanko Šarac, OIB 36331994157</item>
      <item>Biljana Gojković, OIB 09050646374</item>
      <item>Sudski registar</item>
      <item>Perica Medaković, OIB 37577204378</item>
    </derivirana_varijabla>
  </DomainObject.Predmet.OstaliListFormatedOIB>
  <DomainObject.Predmet.OstaliListFormatedWithAdress>
    <izvorni_sadrzaj>
      <item>Stanko Šarac, Josipa Pupačića 21, 10000 Zagreb</item>
      <item>Biljana Gojković, Miroslava Krleže 4, 42000 Varaždin</item>
      <item>Sudski registar</item>
      <item>Perica Medaković, Ivana Mažuranića 2d, 43500 Daruvar</item>
    </izvorni_sadrzaj>
    <derivirana_varijabla naziv="DomainObject.Predmet.OstaliListFormatedWithAdress_1">
      <item>Stanko Šarac, Josipa Pupačića 21, 10000 Zagreb</item>
      <item>Biljana Gojković, Miroslava Krleže 4, 42000 Varaždin</item>
      <item>Sudski registar</item>
      <item>Perica Medaković, Ivana Mažuranića 2d, 43500 Daruvar</item>
    </derivirana_varijabla>
  </DomainObject.Predmet.OstaliListFormatedWithAdress>
  <DomainObject.Predmet.OstaliListFormatedWithAdressOIB>
    <izvorni_sadrzaj>
      <item>Stanko Šarac, OIB 36331994157, Josipa Pupačića 21, 10000 Zagreb</item>
      <item>Biljana Gojković, OIB 09050646374, Miroslava Krleže 4, 42000 Varaždin</item>
      <item>Sudski registar</item>
      <item>Perica Medaković, OIB 37577204378, Ivana Mažuranića 2d, 43500 Daruvar</item>
    </izvorni_sadrzaj>
    <derivirana_varijabla naziv="DomainObject.Predmet.OstaliListFormatedWithAdressOIB_1">
      <item>Stanko Šarac, OIB 36331994157, Josipa Pupačića 21, 10000 Zagreb</item>
      <item>Biljana Gojković, OIB 09050646374, Miroslava Krleže 4, 42000 Varaždin</item>
      <item>Sudski registar</item>
      <item>Perica Medaković, OIB 37577204378, Ivana Mažuranića 2d, 43500 Daruvar</item>
    </derivirana_varijabla>
  </DomainObject.Predmet.OstaliListFormatedWithAdressOIB>
  <DomainObject.Predmet.OstaliListNazivFormated>
    <izvorni_sadrzaj>
      <item>Stanko Šarac</item>
      <item>Biljana Gojković</item>
      <item>Sudski registar</item>
      <item>Perica Medaković</item>
    </izvorni_sadrzaj>
    <derivirana_varijabla naziv="DomainObject.Predmet.OstaliListNazivFormated_1">
      <item>Stanko Šarac</item>
      <item>Biljana Gojković</item>
      <item>Sudski registar</item>
      <item>Perica Medaković</item>
    </derivirana_varijabla>
  </DomainObject.Predmet.OstaliListNazivFormated>
  <DomainObject.Predmet.OstaliListNazivFormatedOIB>
    <izvorni_sadrzaj>
      <item>Stanko Šarac, OIB 36331994157</item>
      <item>Biljana Gojković, OIB 09050646374</item>
      <item>Sudski registar</item>
      <item>Perica Medaković, OIB 37577204378</item>
    </izvorni_sadrzaj>
    <derivirana_varijabla naziv="DomainObject.Predmet.OstaliListNazivFormatedOIB_1">
      <item>Stanko Šarac, OIB 36331994157</item>
      <item>Biljana Gojković, OIB 09050646374</item>
      <item>Sudski registar</item>
      <item>Perica Medaković, OIB 37577204378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svibnja 2019.</izvorni_sadrzaj>
    <derivirana_varijabla naziv="DomainObject.Datum_1">8. svibnja 2019.</derivirana_varijabla>
  </DomainObject.Datum>
  <DomainObject.PoslovniBrojDokumenta>
    <izvorni_sadrzaj>St-90/2018-30</izvorni_sadrzaj>
    <derivirana_varijabla naziv="DomainObject.PoslovniBrojDokumenta_1">St-90/2018-30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OBUĆA VIKO društvo s ograničenom odgovornošću za trgovinu i proizvodnju</izvorni_sadrzaj>
    <derivirana_varijabla naziv="DomainObject.Predmet.ProtustrankaIDrugi_1">OBUĆA VIKO društvo s ograničenom odgovornošću za trgovinu i proizvodnju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OBUĆA VIKO društvo s ograničenom odgovornošću za trgovinu i proizvodnju, OIB 77766700586, Pavleka Miškine 57, 42000 Varaždin</izvorni_sadrzaj>
    <derivirana_varijabla naziv="DomainObject.Predmet.ProtustrankaIDrugiAdressOIB_1">OBUĆA VIKO društvo s ograničenom odgovornošću za trgovinu i proizvodnju, OIB 77766700586, Pavleka Miškine 57,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OBUĆA VIKO društvo s ograničenom odgovornošću za trgovinu i proizvodnju</item>
      <item>Stanko Šarac</item>
      <item>Biljana Gojković</item>
      <item>Sudski registar</item>
      <item>Perica Medaković</item>
    </izvorni_sadrzaj>
    <derivirana_varijabla naziv="DomainObject.Predmet.SudioniciListNaziv_1">
      <item>Financijska agencija</item>
      <item>OBUĆA VIKO društvo s ograničenom odgovornošću za trgovinu i proizvodnju</item>
      <item>Stanko Šarac</item>
      <item>Biljana Gojković</item>
      <item>Sudski registar</item>
      <item>Perica Medaković</item>
    </derivirana_varijabla>
  </DomainObject.Predmet.SudioniciListNaziv>
  <DomainObject.Predmet.SudioniciListAdressOIB>
    <izvorni_sadrzaj>
      <item>Financijska agencija, OIB 85821130368, Ulica grada Vukovara 70,10000 Zagreb</item>
      <item>OBUĆA VIKO društvo s ograničenom odgovornošću za trgovinu i proizvodnju, OIB 77766700586, Pavleka Miškine 57,42000 Varaždin</item>
      <item>Stanko Šarac, OIB 36331994157, Josipa Pupačića 21,10000 Zagreb</item>
      <item>Biljana Gojković, OIB 09050646374, Miroslava Krleže 4,42000 Varaždin</item>
      <item>Sudski registar</item>
      <item>Perica Medaković, OIB 37577204378, Ivana Mažuranića 2d,43500 Daruvar</item>
    </izvorni_sadrzaj>
    <derivirana_varijabla naziv="DomainObject.Predmet.SudioniciListAdressOIB_1">
      <item>Financijska agencija, OIB 85821130368, Ulica grada Vukovara 70,10000 Zagreb</item>
      <item>OBUĆA VIKO društvo s ograničenom odgovornošću za trgovinu i proizvodnju, OIB 77766700586, Pavleka Miškine 57,42000 Varaždin</item>
      <item>Stanko Šarac, OIB 36331994157, Josipa Pupačića 21,10000 Zagreb</item>
      <item>Biljana Gojković, OIB 09050646374, Miroslava Krleže 4,42000 Varaždin</item>
      <item>Sudski registar</item>
      <item>Perica Medaković, OIB 37577204378, Ivana Mažuranića 2d,43500 Daruvar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C632840-303E-48F4-AD7D-B4CF350264A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588</properties:Words>
  <properties:Characters>3071</properties:Characters>
  <properties:Lines>82</properties:Lines>
  <properties:Paragraphs>20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3701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2019-05-08T12:44:00Z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St-90/2018-30 / Odluka - Rješenje - prodaja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