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04250" w14:paraId="2804250" w:rsidRDefault="0098318B" w:rsidP="00CA78FE" w:rsidR="0098318B" w:rsidRPr="00B27743">
      <w:pPr>
        <w:jc w:val="right"/>
        <w15:collapsed w:val="false"/>
      </w:pPr>
      <w:bookmarkStart w:name="_GoBack" w:id="0"/>
      <w:bookmarkEnd w:id="0"/>
      <w:r w:rsidRPr="00B27743">
        <w:rPr>
          <w:b/>
        </w:rPr>
        <w:t xml:space="preserve">   Posl. br. 18 St-</w:t>
      </w:r>
      <w:r w:rsidR="00052671">
        <w:rPr>
          <w:b/>
        </w:rPr>
        <w:t>1</w:t>
      </w:r>
      <w:r w:rsidR="00C95FFC">
        <w:rPr>
          <w:b/>
        </w:rPr>
        <w:t>23</w:t>
      </w:r>
      <w:r w:rsidR="00CA78FE">
        <w:rPr>
          <w:b/>
        </w:rPr>
        <w:t>/201</w:t>
      </w:r>
      <w:r w:rsidR="00052671">
        <w:rPr>
          <w:b/>
        </w:rPr>
        <w:t>9</w:t>
      </w:r>
    </w:p>
    <w:p w:rsidRDefault="0098318B" w:rsidP="00D57A11" w:rsidR="0098318B" w:rsidRPr="00B27743">
      <w:pPr>
        <w:rPr>
          <w:b/>
        </w:rPr>
      </w:pPr>
    </w:p>
    <w:p w:rsidRDefault="0098318B" w:rsidP="00D57A11" w:rsidR="0098318B" w:rsidRPr="00B27743">
      <w:pPr>
        <w:rPr>
          <w:b/>
        </w:rPr>
      </w:pPr>
    </w:p>
    <w:p w:rsidRDefault="0098318B" w:rsidP="00D57A11" w:rsidR="0098318B" w:rsidRPr="00B27743">
      <w:pPr>
        <w:rPr>
          <w:b/>
        </w:rPr>
      </w:pPr>
      <w:r>
        <w:rPr>
          <w:b/>
        </w:rPr>
        <w:t xml:space="preserve">             </w:t>
      </w:r>
      <w:r w:rsidR="00F510C3">
        <w:rPr>
          <w:b/>
          <w:noProof/>
        </w:rPr>
        <w:drawing>
          <wp:inline distR="0" distL="0" distB="0" distT="0">
            <wp:extent cy="906780" cx="694690"/>
            <wp:effectExtent b="762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06780" cx="694690"/>
                    </a:xfrm>
                    <a:prstGeom prst="rect">
                      <a:avLst/>
                    </a:prstGeom>
                    <a:noFill/>
                    <a:ln>
                      <a:noFill/>
                    </a:ln>
                  </pic:spPr>
                </pic:pic>
              </a:graphicData>
            </a:graphic>
          </wp:inline>
        </w:drawing>
      </w:r>
    </w:p>
    <w:p w:rsidRDefault="002749CF" w:rsidP="002749CF" w:rsidR="002749CF" w:rsidRPr="002749CF">
      <w:pPr>
        <w:rPr>
          <w:b/>
        </w:rPr>
      </w:pPr>
      <w:r w:rsidRPr="002749CF">
        <w:rPr>
          <w:b/>
        </w:rPr>
        <w:t>REPUBLIKA HRVATSKA</w:t>
      </w:r>
    </w:p>
    <w:p w:rsidRDefault="002749CF" w:rsidP="002749CF" w:rsidR="002749CF" w:rsidRPr="002749CF">
      <w:pPr>
        <w:rPr>
          <w:b/>
        </w:rPr>
      </w:pPr>
      <w:r w:rsidRPr="002749CF">
        <w:rPr>
          <w:b/>
        </w:rPr>
        <w:t xml:space="preserve">TRGOVAČKI SUD </w:t>
      </w:r>
      <w:r w:rsidR="00C95FFC">
        <w:rPr>
          <w:b/>
        </w:rPr>
        <w:t xml:space="preserve"> U </w:t>
      </w:r>
      <w:r w:rsidRPr="002749CF">
        <w:rPr>
          <w:b/>
        </w:rPr>
        <w:t>DUBROVNIK</w:t>
      </w:r>
      <w:r w:rsidR="00C95FFC">
        <w:rPr>
          <w:b/>
        </w:rPr>
        <w:t>U</w:t>
      </w:r>
    </w:p>
    <w:p w:rsidRDefault="002749CF" w:rsidP="002749CF" w:rsidR="0098318B" w:rsidRPr="00B27743">
      <w:r w:rsidRPr="002749CF">
        <w:rPr>
          <w:b/>
        </w:rPr>
        <w:t>Dubrovnik, Dr. A. Starčevića 23</w:t>
      </w:r>
    </w:p>
    <w:p w:rsidRDefault="0098318B" w:rsidP="00D57A11" w:rsidR="0098318B" w:rsidRPr="00B27743"/>
    <w:p w:rsidRDefault="0098318B" w:rsidP="003C7EEA" w:rsidR="0098318B" w:rsidRPr="00B27743">
      <w:pPr>
        <w:jc w:val="center"/>
        <w:rPr>
          <w:b/>
        </w:rPr>
      </w:pPr>
      <w:r w:rsidRPr="00B27743">
        <w:rPr>
          <w:b/>
        </w:rPr>
        <w:t>R E P U B L I K A  H R V A T S K A</w:t>
      </w:r>
    </w:p>
    <w:p w:rsidRDefault="0098318B" w:rsidP="00D57A11" w:rsidR="0098318B" w:rsidRPr="00B27743">
      <w:pPr>
        <w:jc w:val="center"/>
        <w:rPr>
          <w:b/>
        </w:rPr>
      </w:pPr>
      <w:r w:rsidRPr="00B27743">
        <w:rPr>
          <w:b/>
        </w:rPr>
        <w:t>R J E Š E N J E</w:t>
      </w:r>
    </w:p>
    <w:p w:rsidRDefault="0098318B" w:rsidP="00D57A11" w:rsidR="0098318B" w:rsidRPr="00B27743"/>
    <w:p w:rsidRDefault="0098318B" w:rsidP="00F203A3" w:rsidR="0098318B" w:rsidRPr="00B27743">
      <w:pPr>
        <w:ind w:firstLine="708"/>
        <w:jc w:val="both"/>
      </w:pPr>
      <w:r w:rsidRPr="00B27743">
        <w:t xml:space="preserve">Trgovački sud u </w:t>
      </w:r>
      <w:r w:rsidR="002749CF">
        <w:t>D</w:t>
      </w:r>
      <w:r w:rsidR="002749CF" w:rsidRPr="002749CF">
        <w:t>ubrovnik</w:t>
      </w:r>
      <w:r w:rsidRPr="00B27743">
        <w:t>u</w:t>
      </w:r>
      <w:r w:rsidR="002749CF">
        <w:t>, u</w:t>
      </w:r>
      <w:r w:rsidRPr="00B27743">
        <w:t xml:space="preserve"> ime Republike Hrvatske, po stečajnom sucu tog suda Katarini Franković, kao sucu pojedincu, odlučujući po prijedlogu FINANCIJSKA AGENCIJA, RC </w:t>
      </w:r>
      <w:r w:rsidR="00A573AB">
        <w:t>Split</w:t>
      </w:r>
      <w:r w:rsidR="002749CF">
        <w:t>,</w:t>
      </w:r>
      <w:r w:rsidR="002749CF" w:rsidRPr="002749CF">
        <w:t xml:space="preserve"> </w:t>
      </w:r>
      <w:r w:rsidRPr="00B27743">
        <w:t xml:space="preserve">u stečajnom postupku nad </w:t>
      </w:r>
      <w:r w:rsidR="00C95FFC">
        <w:t>GALEB JONATHAN d.o.o., Povlja, Pov</w:t>
      </w:r>
      <w:r w:rsidR="00C95FFC" w:rsidRPr="00C95FFC">
        <w:t>lja,  OIB: 42798720645</w:t>
      </w:r>
      <w:r w:rsidRPr="00B27743">
        <w:t xml:space="preserve">, dana </w:t>
      </w:r>
      <w:r w:rsidR="00C95FFC">
        <w:t>15</w:t>
      </w:r>
      <w:r w:rsidRPr="00B27743">
        <w:t xml:space="preserve">. </w:t>
      </w:r>
      <w:r w:rsidR="00052671">
        <w:t>veljače</w:t>
      </w:r>
      <w:r w:rsidR="00F878A2">
        <w:t xml:space="preserve"> 201</w:t>
      </w:r>
      <w:r w:rsidR="00052671">
        <w:t>9</w:t>
      </w:r>
      <w:r w:rsidRPr="00B27743">
        <w:t>. godine</w:t>
      </w:r>
    </w:p>
    <w:p w:rsidRDefault="0098318B" w:rsidP="00D57A11" w:rsidR="0098318B" w:rsidRPr="00B27743"/>
    <w:p w:rsidRDefault="0098318B" w:rsidP="00D57A11" w:rsidR="0098318B" w:rsidRPr="00B27743">
      <w:pPr>
        <w:jc w:val="center"/>
        <w:rPr>
          <w:b/>
        </w:rPr>
      </w:pPr>
      <w:r w:rsidRPr="00B27743">
        <w:rPr>
          <w:b/>
        </w:rPr>
        <w:t>r i j e š i o      j e</w:t>
      </w:r>
    </w:p>
    <w:p w:rsidRDefault="0098318B" w:rsidP="00D57A11" w:rsidR="0098318B" w:rsidRPr="00B27743"/>
    <w:p w:rsidRDefault="0098318B" w:rsidP="00EE4C5A" w:rsidR="0098318B" w:rsidRPr="00B27743">
      <w:pPr>
        <w:ind w:hanging="705" w:left="705"/>
        <w:jc w:val="both"/>
      </w:pPr>
      <w:r w:rsidRPr="00B27743">
        <w:rPr>
          <w:b/>
        </w:rPr>
        <w:t>I.</w:t>
      </w:r>
      <w:r w:rsidRPr="00B27743">
        <w:tab/>
        <w:t xml:space="preserve">Otvara se stečajni postupak nad stečajnim dužnikom </w:t>
      </w:r>
      <w:r w:rsidR="00C95FFC">
        <w:t>GALEB JONATHAN d.o.o., Povlja, Pov</w:t>
      </w:r>
      <w:r w:rsidR="00C95FFC" w:rsidRPr="00C95FFC">
        <w:t>lja,  OIB: 42798720645</w:t>
      </w:r>
      <w:r w:rsidR="00CA78FE">
        <w:t>.</w:t>
      </w:r>
    </w:p>
    <w:p w:rsidRDefault="0098318B" w:rsidP="00D57A11" w:rsidR="0098318B" w:rsidRPr="00B27743"/>
    <w:p w:rsidRDefault="0098318B" w:rsidP="00EE4C5A" w:rsidR="0098318B" w:rsidRPr="00B27743">
      <w:pPr>
        <w:ind w:hanging="705" w:left="705"/>
        <w:jc w:val="both"/>
      </w:pPr>
      <w:r w:rsidRPr="00B27743">
        <w:rPr>
          <w:b/>
        </w:rPr>
        <w:t>II.</w:t>
      </w:r>
      <w:r w:rsidRPr="00B27743">
        <w:tab/>
        <w:t xml:space="preserve">Stečajnim upraviteljem imenuje </w:t>
      </w:r>
      <w:r w:rsidR="00304023">
        <w:t xml:space="preserve">se </w:t>
      </w:r>
      <w:r w:rsidR="00C95FFC" w:rsidRPr="00C95FFC">
        <w:t>Dinka Trumbić, Split, Lovretska 10, OIB: 43468134790</w:t>
      </w:r>
      <w:r w:rsidRPr="00B27743">
        <w:t>.</w:t>
      </w:r>
    </w:p>
    <w:p w:rsidRDefault="0098318B" w:rsidP="00D57A11" w:rsidR="0098318B" w:rsidRPr="00B27743"/>
    <w:p w:rsidRDefault="0098318B" w:rsidP="003C7EEA" w:rsidR="0098318B" w:rsidRPr="00B27743">
      <w:pPr>
        <w:ind w:hanging="705" w:left="705"/>
        <w:jc w:val="both"/>
      </w:pPr>
      <w:r w:rsidRPr="00B27743">
        <w:rPr>
          <w:b/>
        </w:rPr>
        <w:t>III.</w:t>
      </w:r>
      <w:r w:rsidRPr="00B27743">
        <w:tab/>
        <w:t>Pozivaju se vjerovnici stečajnog dužnika u roku 60 dana od dana objave ovog rješenja, sukladno čl. 257. Stečajnog zakona (Narodne novine br. 71/15, dalje u tekstu SZ)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IV.</w:t>
      </w:r>
      <w:r w:rsidRPr="00B27743">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98318B" w:rsidP="00F77CC7" w:rsidR="0098318B" w:rsidRPr="00B27743">
      <w:pPr>
        <w:ind w:left="705"/>
        <w:jc w:val="both"/>
      </w:pPr>
      <w:r w:rsidRPr="00B27743">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98318B" w:rsidP="003C7EEA" w:rsidR="0098318B" w:rsidRPr="00B27743">
      <w:pPr>
        <w:ind w:hanging="705" w:left="705"/>
        <w:jc w:val="both"/>
      </w:pPr>
    </w:p>
    <w:p w:rsidRDefault="0098318B" w:rsidP="003C7EEA" w:rsidR="0098318B" w:rsidRPr="00B27743">
      <w:pPr>
        <w:ind w:hanging="705" w:left="705"/>
        <w:jc w:val="both"/>
      </w:pPr>
      <w:r w:rsidRPr="00B27743">
        <w:rPr>
          <w:b/>
        </w:rPr>
        <w:t>V.</w:t>
      </w:r>
      <w:r w:rsidRPr="00B27743">
        <w:tab/>
        <w:t xml:space="preserve">Pozivaju se dužnici stečajnog dužnika svoje obveze bez odgode ispunjavati stečajnom upravitelju za stečajnog dužnika. </w:t>
      </w:r>
    </w:p>
    <w:p w:rsidRDefault="0098318B" w:rsidP="003C7EEA" w:rsidR="0098318B" w:rsidRPr="00B27743">
      <w:pPr>
        <w:ind w:hanging="705" w:left="705"/>
        <w:jc w:val="both"/>
      </w:pPr>
      <w:r w:rsidRPr="00B27743">
        <w:lastRenderedPageBreak/>
        <w:t xml:space="preserve"> </w:t>
      </w:r>
    </w:p>
    <w:p w:rsidRDefault="0098318B" w:rsidP="003C7EEA" w:rsidR="0098318B" w:rsidRPr="00B27743">
      <w:pPr>
        <w:ind w:hanging="705" w:left="705"/>
        <w:jc w:val="both"/>
      </w:pPr>
      <w:r w:rsidRPr="00B27743">
        <w:rPr>
          <w:b/>
        </w:rPr>
        <w:t>VI.</w:t>
      </w:r>
      <w:r w:rsidRPr="00B27743">
        <w:tab/>
        <w:t xml:space="preserve">Ročište za ispitivanje prijavljenih potraživanja vjerovnika zakazuje se za dan </w:t>
      </w:r>
      <w:r w:rsidR="00E13E4F">
        <w:rPr>
          <w:b/>
        </w:rPr>
        <w:t>26</w:t>
      </w:r>
      <w:r w:rsidRPr="00B27743">
        <w:rPr>
          <w:b/>
        </w:rPr>
        <w:t xml:space="preserve">. </w:t>
      </w:r>
      <w:r w:rsidR="00E13E4F">
        <w:rPr>
          <w:b/>
        </w:rPr>
        <w:t>travnja</w:t>
      </w:r>
      <w:r w:rsidR="00A573AB">
        <w:rPr>
          <w:b/>
        </w:rPr>
        <w:t xml:space="preserve"> 201</w:t>
      </w:r>
      <w:r w:rsidR="004554D9">
        <w:rPr>
          <w:b/>
        </w:rPr>
        <w:t>9</w:t>
      </w:r>
      <w:r w:rsidRPr="00B27743">
        <w:rPr>
          <w:b/>
        </w:rPr>
        <w:t xml:space="preserve">. godine u </w:t>
      </w:r>
      <w:r w:rsidR="00C95FFC">
        <w:rPr>
          <w:b/>
        </w:rPr>
        <w:t>09</w:t>
      </w:r>
      <w:r>
        <w:rPr>
          <w:b/>
        </w:rPr>
        <w:t>,0</w:t>
      </w:r>
      <w:r w:rsidRPr="00B27743">
        <w:rPr>
          <w:b/>
        </w:rPr>
        <w:t>0 sati,</w:t>
      </w:r>
      <w:r w:rsidR="00E13E4F">
        <w:t xml:space="preserve"> sve u zgradi</w:t>
      </w:r>
      <w:r w:rsidRPr="00B27743">
        <w:t xml:space="preserve"> </w:t>
      </w:r>
      <w:r w:rsidR="00E13E4F">
        <w:t xml:space="preserve">Trgovačkog </w:t>
      </w:r>
      <w:r w:rsidRPr="00B27743">
        <w:t>suda</w:t>
      </w:r>
      <w:r w:rsidR="00E13E4F">
        <w:t xml:space="preserve"> u Splitu</w:t>
      </w:r>
      <w:r w:rsidRPr="00B27743">
        <w:t xml:space="preserve"> </w:t>
      </w:r>
      <w:r w:rsidR="00A573AB" w:rsidRPr="00A573AB">
        <w:t xml:space="preserve">na adresi </w:t>
      </w:r>
      <w:r w:rsidR="00E13E4F">
        <w:t>Split, Sukoišanska 6</w:t>
      </w:r>
      <w:r w:rsidR="00A573AB" w:rsidRPr="00A573AB">
        <w:t xml:space="preserve">, </w:t>
      </w:r>
      <w:r w:rsidR="00E13E4F" w:rsidRPr="00E13E4F">
        <w:t>sudnica br. 4, soba broj 118, na I. katu</w:t>
      </w:r>
      <w:r w:rsidRPr="00B27743">
        <w:t xml:space="preserve">. Nakon ispitnog ročišta održat će se izvještajno ročište. </w:t>
      </w:r>
    </w:p>
    <w:p w:rsidRDefault="0098318B" w:rsidP="003C7EEA" w:rsidR="0098318B" w:rsidRPr="00B27743">
      <w:pPr>
        <w:ind w:hanging="705" w:left="705"/>
        <w:jc w:val="both"/>
      </w:pPr>
    </w:p>
    <w:p w:rsidRDefault="0098318B" w:rsidP="003C7EEA" w:rsidR="0098318B">
      <w:pPr>
        <w:ind w:hanging="705" w:left="705"/>
        <w:jc w:val="both"/>
      </w:pPr>
      <w:r w:rsidRPr="00B27743">
        <w:rPr>
          <w:b/>
        </w:rPr>
        <w:t>VII.</w:t>
      </w:r>
      <w:r w:rsidRPr="00B27743">
        <w:tab/>
        <w:t xml:space="preserve">Otvaranje stečajnog  postupka upisat će </w:t>
      </w:r>
      <w:r w:rsidR="00E13E4F">
        <w:t xml:space="preserve">se u registar Trgovačkog suda </w:t>
      </w:r>
      <w:r w:rsidR="00A32688">
        <w:t xml:space="preserve">u </w:t>
      </w:r>
      <w:r w:rsidR="00E13E4F">
        <w:t>Split</w:t>
      </w:r>
      <w:r w:rsidR="00C95FFC">
        <w:t>u</w:t>
      </w:r>
      <w:r w:rsidR="00C24A24">
        <w:t xml:space="preserve">, </w:t>
      </w:r>
      <w:r w:rsidR="00CA78FE">
        <w:t xml:space="preserve">kod </w:t>
      </w:r>
      <w:r w:rsidR="00C95FFC">
        <w:t>zemljišno knjižnog odjela Supetar</w:t>
      </w:r>
      <w:r w:rsidR="00E13E4F">
        <w:t>, Općinskog suda u Splitu</w:t>
      </w:r>
      <w:r w:rsidR="00A573AB">
        <w:t xml:space="preserve"> </w:t>
      </w:r>
      <w:r>
        <w:t xml:space="preserve">i u druge registre u kojima je dužnik upisan kao vlasnik. </w:t>
      </w:r>
    </w:p>
    <w:p w:rsidRDefault="0098318B" w:rsidP="003C7EEA" w:rsidR="0098318B" w:rsidRPr="00B27743">
      <w:pPr>
        <w:ind w:hanging="705" w:left="705"/>
        <w:jc w:val="both"/>
      </w:pPr>
    </w:p>
    <w:p w:rsidRDefault="0098318B" w:rsidP="00E13E4F" w:rsidR="0098318B" w:rsidRPr="00B27743">
      <w:pPr>
        <w:ind w:hanging="705" w:left="705"/>
        <w:jc w:val="both"/>
      </w:pPr>
      <w:r w:rsidRPr="00B27743">
        <w:rPr>
          <w:b/>
        </w:rPr>
        <w:t>VIII.</w:t>
      </w:r>
      <w:r w:rsidRPr="00B27743">
        <w:tab/>
        <w:t xml:space="preserve">Stečajni postupak nad stečajnim dužnikom </w:t>
      </w:r>
      <w:r w:rsidR="00E00A9E" w:rsidRPr="00E00A9E">
        <w:t>GALEB JONATHAN d.o.o., Povlja, Povlja,  OIB: 42798720645</w:t>
      </w:r>
      <w:r w:rsidR="00E00A9E">
        <w:t>, otvara se 15</w:t>
      </w:r>
      <w:r>
        <w:t xml:space="preserve">. </w:t>
      </w:r>
      <w:r w:rsidR="00E13E4F">
        <w:t>veljače</w:t>
      </w:r>
      <w:r>
        <w:t xml:space="preserve"> </w:t>
      </w:r>
      <w:r w:rsidRPr="00B27743">
        <w:t>201</w:t>
      </w:r>
      <w:r w:rsidR="00E13E4F">
        <w:t>9</w:t>
      </w:r>
      <w:r w:rsidRPr="00B27743">
        <w:t xml:space="preserve">. godine u </w:t>
      </w:r>
      <w:r w:rsidR="00A573AB">
        <w:t>1</w:t>
      </w:r>
      <w:r w:rsidR="00E00A9E">
        <w:t>3</w:t>
      </w:r>
      <w:r w:rsidRPr="00B27743">
        <w:t>,</w:t>
      </w:r>
      <w:r w:rsidR="002E4BE6">
        <w:t>0</w:t>
      </w:r>
      <w:r w:rsidRPr="00B27743">
        <w:t>0 sati i istog trenutka rješenje o otvaranju stečajnog postupka objavit će se na oglasnoj ploči suda.</w:t>
      </w:r>
      <w:r w:rsidRPr="00B27743">
        <w:tab/>
      </w:r>
    </w:p>
    <w:p w:rsidRDefault="0098318B" w:rsidP="003C7EEA" w:rsidR="0098318B" w:rsidRPr="00B27743">
      <w:pPr>
        <w:ind w:hanging="705" w:left="705"/>
        <w:jc w:val="both"/>
      </w:pPr>
      <w:r w:rsidRPr="00B27743">
        <w:rPr>
          <w:b/>
        </w:rPr>
        <w:t>IX.</w:t>
      </w:r>
      <w:r w:rsidRPr="00B27743">
        <w:tab/>
        <w:t>Nalaže se Financijskoj agenciji naložiti banci zaplijenjeni iznos novčanih sredstava s računa dužnika za predujam za namirenje troškova stečajnog postupka prenijeti u korist žiro računa ovog suda kod Hrvatske poštanske banke broj: HR</w:t>
      </w:r>
      <w:r w:rsidR="00E13E4F">
        <w:t>5123900011300069195</w:t>
      </w:r>
      <w:r w:rsidRPr="00B27743">
        <w:t>, model 10-</w:t>
      </w:r>
      <w:r w:rsidR="00E00A9E">
        <w:t>123</w:t>
      </w:r>
      <w:r w:rsidR="00304023">
        <w:t>-201</w:t>
      </w:r>
      <w:r w:rsidR="00E13E4F">
        <w:t>9</w:t>
      </w:r>
      <w:r w:rsidRPr="00B27743">
        <w:t xml:space="preserve">, te dokaz o izvršenoj uplati dostaviti u spis, a obustavu dalje pljenidbe ako iznos predujma nije zaplijenjen u cijelosti. </w:t>
      </w:r>
    </w:p>
    <w:p w:rsidRDefault="0098318B" w:rsidP="000E38DB" w:rsidR="0098318B" w:rsidRPr="00B27743">
      <w:pPr>
        <w:jc w:val="both"/>
      </w:pPr>
    </w:p>
    <w:p w:rsidRDefault="0098318B" w:rsidP="00FE6A48" w:rsidR="0098318B" w:rsidRPr="00B27743">
      <w:pPr>
        <w:ind w:hanging="705" w:left="705"/>
        <w:jc w:val="center"/>
        <w:rPr>
          <w:b/>
        </w:rPr>
      </w:pPr>
      <w:r w:rsidRPr="00B27743">
        <w:rPr>
          <w:b/>
        </w:rPr>
        <w:t>Obrazloženje</w:t>
      </w:r>
    </w:p>
    <w:p w:rsidRDefault="0098318B" w:rsidP="003C7EEA" w:rsidR="0098318B" w:rsidRPr="00B27743">
      <w:pPr>
        <w:ind w:hanging="705" w:left="705"/>
        <w:jc w:val="both"/>
      </w:pPr>
    </w:p>
    <w:p w:rsidRDefault="00E00A9E" w:rsidP="00E00A9E" w:rsidR="00E00A9E">
      <w:pPr>
        <w:ind w:firstLine="705"/>
        <w:jc w:val="both"/>
      </w:pPr>
      <w:r>
        <w:t>Financijska agencija RC Split, je podnijela ovom sudu 03. prosinca 2015. godine prijedlog za provedbu skraćenog stečajnog postupka nad dužnikom. U prijedlogu se u bitnome navodi da na dan 01.09.2015. godine dužnik u Očevidniku redoslijeda osnova za plaćanje ima evidentirane neizvršene osnove za plaćanje u neprekinutom razdoblju od 1024 dana u ukupnom iznosu od 11.913.875,46 kuna, da nema zaposlenih, da nema otvoren račune kod banke i da nema zaplijenjenih sredstava na ime predujma za namirenje troškova stečajnog postupka.</w:t>
      </w:r>
    </w:p>
    <w:p w:rsidRDefault="00E00A9E" w:rsidP="00E00A9E" w:rsidR="00E00A9E">
      <w:pPr>
        <w:ind w:firstLine="705"/>
        <w:jc w:val="both"/>
      </w:pPr>
    </w:p>
    <w:p w:rsidRDefault="00E00A9E" w:rsidP="00E00A9E" w:rsidR="00A32688">
      <w:pPr>
        <w:ind w:firstLine="705"/>
        <w:jc w:val="both"/>
      </w:pPr>
      <w:r>
        <w:t>Dana 31. svibnja 2016.g. naslovni sud je rješenjem pod podl.br. St-1700/2015 obustavio skraćeni stečajni postupak nad dužnikom, te utvrdio da će se postupak voditi pod novim poslovnim brojem.</w:t>
      </w:r>
    </w:p>
    <w:p w:rsidRDefault="00E13E4F" w:rsidP="00E00A9E" w:rsidR="00E13E4F">
      <w:pPr>
        <w:jc w:val="both"/>
      </w:pPr>
    </w:p>
    <w:p w:rsidRDefault="00A573AB" w:rsidP="00E00A9E" w:rsidR="0010156F">
      <w:pPr>
        <w:ind w:firstLine="705"/>
        <w:jc w:val="both"/>
      </w:pPr>
      <w:r>
        <w:t>Kako je predlagatelj učinio vjerojatnim postojanje stečajnog razloga, to je rješenjem ovog suda pokrenut prethodni postupak radi utvrđivanja uvjeta za otvaranje stečajnog postupka i zakazano ročište  na koje su pozvani predlagatelj, FINA, dužnik, zastupnik po zakonu dužnika</w:t>
      </w:r>
      <w:r w:rsidR="00A32688">
        <w:t xml:space="preserve">. </w:t>
      </w:r>
    </w:p>
    <w:p w:rsidRDefault="00E00A9E" w:rsidP="00E00A9E" w:rsidR="00E00A9E">
      <w:pPr>
        <w:ind w:firstLine="705"/>
        <w:jc w:val="both"/>
      </w:pPr>
    </w:p>
    <w:p w:rsidRDefault="00E00A9E" w:rsidP="00E00A9E" w:rsidR="00E00A9E">
      <w:pPr>
        <w:ind w:firstLine="705"/>
        <w:jc w:val="both"/>
      </w:pPr>
      <w:r>
        <w:t xml:space="preserve">Zastupnik po zakonu dužnika je naveo da se protivi otvaranju stečaja obzirom da je u pregovorima sa bankom radi reprograma kreditnih obveza, te da od imovine dužnik ima nekretnine. Sud je odgodio ročište radi mogućnosti podmirenja dugovanja, ali obzirom da na zadnjem ročištu je i dužnik i dalje bio blokiran i nije došlo do deblokade društva odnosno </w:t>
      </w:r>
      <w:r w:rsidRPr="00E00A9E">
        <w:t>u Očevidniku redoslijeda osnova za plaćanje koje vodi financijska agencija</w:t>
      </w:r>
      <w:r>
        <w:t xml:space="preserve"> dužnik</w:t>
      </w:r>
      <w:r w:rsidRPr="00E00A9E">
        <w:t xml:space="preserve"> ima jednu ili više evidentiranih neizvršenih osnova za plaćanje u razdoblju duljem</w:t>
      </w:r>
      <w:r>
        <w:t xml:space="preserve"> od 60 dana sud je utvrdio nesposobnost za plaćanje i donio odluk kao u izreci.</w:t>
      </w:r>
    </w:p>
    <w:p w:rsidRDefault="00A32688" w:rsidP="002E4BE6" w:rsidR="00A32688">
      <w:pPr>
        <w:ind w:firstLine="705"/>
        <w:jc w:val="both"/>
      </w:pPr>
    </w:p>
    <w:p w:rsidRDefault="002E4BE6" w:rsidP="002E4BE6" w:rsidR="002E4BE6">
      <w:pPr>
        <w:ind w:firstLine="705"/>
        <w:jc w:val="both"/>
      </w:pPr>
      <w:r>
        <w:t xml:space="preserve">Iz potvrde FINA od </w:t>
      </w:r>
      <w:r w:rsidR="00CD320F">
        <w:t>17.01.2019</w:t>
      </w:r>
      <w:r w:rsidR="001809A0">
        <w:t xml:space="preserve">.g. </w:t>
      </w:r>
      <w:r>
        <w:t xml:space="preserve"> je vidljivo da u Očevidniku redoslijeda osnova za plaćanje na dan izdavanja potvrde dužnik ima evidentirane ne izvršene osnove za plaćanje u neprekidnom razdoblju od </w:t>
      </w:r>
      <w:r w:rsidR="00E00A9E">
        <w:t>2257</w:t>
      </w:r>
      <w:r>
        <w:t xml:space="preserve"> dana. Kod stečajnog dužnika je stoga ispunjen stečajni razlog nesposobnosti za plaćanje.</w:t>
      </w:r>
    </w:p>
    <w:p w:rsidRDefault="002E4BE6" w:rsidP="008B1118" w:rsidR="002E4BE6">
      <w:pPr>
        <w:jc w:val="both"/>
      </w:pPr>
    </w:p>
    <w:p w:rsidRDefault="0098318B" w:rsidP="00FE6A48" w:rsidR="0098318B" w:rsidRPr="00B27743">
      <w:pPr>
        <w:ind w:firstLine="705"/>
        <w:jc w:val="both"/>
      </w:pPr>
      <w:r w:rsidRPr="00B27743">
        <w:lastRenderedPageBreak/>
        <w:t>U smislu čl. 5. Stečajnog zakona (NN 71/</w:t>
      </w:r>
      <w:r w:rsidR="004554D9">
        <w:t>20</w:t>
      </w:r>
      <w:r w:rsidRPr="00B27743">
        <w:t>15,</w:t>
      </w:r>
      <w:r w:rsidR="004554D9">
        <w:t xml:space="preserve"> 104/2017</w:t>
      </w:r>
      <w:r w:rsidRPr="00B27743">
        <w:t xml:space="preserve">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98318B" w:rsidP="000E38DB" w:rsidR="0098318B">
      <w:pPr>
        <w:ind w:hanging="705" w:left="705"/>
        <w:jc w:val="both"/>
      </w:pPr>
      <w:r w:rsidRPr="00B27743">
        <w:tab/>
      </w:r>
    </w:p>
    <w:p w:rsidRDefault="0098318B" w:rsidP="000E38DB" w:rsidR="0098318B">
      <w:pPr>
        <w:ind w:firstLine="705"/>
        <w:jc w:val="both"/>
      </w:pPr>
      <w:r w:rsidRPr="009D37E5">
        <w:t>Slijedom iznesenog proizlazi da postoji stečajni razlog iz čl. 5. SZ (nesposobnost za plaćanje) pa je odlučeno kao u točki I. izreke ovog rješenja.</w:t>
      </w:r>
    </w:p>
    <w:p w:rsidRDefault="00160ECD" w:rsidP="000E38DB" w:rsidR="00160ECD">
      <w:pPr>
        <w:jc w:val="both"/>
      </w:pPr>
    </w:p>
    <w:p w:rsidRDefault="00160ECD" w:rsidP="000E38DB" w:rsidR="0098318B">
      <w:pPr>
        <w:ind w:firstLine="705"/>
        <w:jc w:val="both"/>
      </w:pPr>
      <w:r>
        <w:t xml:space="preserve">Obzirom </w:t>
      </w:r>
      <w:r w:rsidR="000E38DB">
        <w:t>da se imovina dužnika</w:t>
      </w:r>
      <w:r w:rsidR="004554D9">
        <w:t xml:space="preserve"> prema navodima </w:t>
      </w:r>
      <w:r w:rsidR="00E00A9E">
        <w:t>zastupnika do zakonu dužnika</w:t>
      </w:r>
      <w:r w:rsidR="004554D9">
        <w:t xml:space="preserve"> </w:t>
      </w:r>
      <w:r w:rsidR="000E38DB">
        <w:t xml:space="preserve"> </w:t>
      </w:r>
      <w:r>
        <w:t xml:space="preserve">sastoji od </w:t>
      </w:r>
      <w:r w:rsidR="00E00A9E">
        <w:t>nekretnina</w:t>
      </w:r>
      <w:r>
        <w:t xml:space="preserve">, dovoljna je za podmirenje osnovnih troškova stečajnog postupka. </w:t>
      </w:r>
    </w:p>
    <w:p w:rsidRDefault="00304023" w:rsidP="002C1EE9" w:rsidR="00304023" w:rsidRPr="00B27743">
      <w:pPr>
        <w:jc w:val="both"/>
      </w:pPr>
    </w:p>
    <w:p w:rsidRDefault="0098318B" w:rsidP="002C1EE9" w:rsidR="0098318B" w:rsidRPr="00B27743">
      <w:pPr>
        <w:ind w:firstLine="705"/>
        <w:jc w:val="both"/>
      </w:pPr>
      <w:r w:rsidRPr="00B27743">
        <w:t xml:space="preserve">Temeljem čl. 85. SZ sud imenuje stečajnog upravitelja rješenjem o otvaranju stečajnog postupka, na temelju izbora u skladu s čl. 84. SZ. Budući da je </w:t>
      </w:r>
      <w:r>
        <w:t xml:space="preserve">automatskom </w:t>
      </w:r>
      <w:r w:rsidRPr="00B27743">
        <w:t>metodom slučajnog odabira kroz elektronski sustav e-spis za stečajnog upravitelja izabran</w:t>
      </w:r>
      <w:r w:rsidR="00E00A9E">
        <w:t>a</w:t>
      </w:r>
      <w:r w:rsidR="001809A0" w:rsidRPr="001809A0">
        <w:t xml:space="preserve"> </w:t>
      </w:r>
      <w:r w:rsidR="00E00A9E">
        <w:t>Dinka Trumbić</w:t>
      </w:r>
      <w:r w:rsidRPr="00B27743">
        <w:t>, sud je ovim rješenjem imenovao navedenog stečajnog upravitelja.</w:t>
      </w:r>
    </w:p>
    <w:p w:rsidRDefault="0098318B" w:rsidP="003C7EEA" w:rsidR="0098318B" w:rsidRPr="00B27743">
      <w:pPr>
        <w:ind w:hanging="705" w:left="705"/>
        <w:jc w:val="both"/>
      </w:pPr>
    </w:p>
    <w:p w:rsidRDefault="0098318B" w:rsidP="002C1EE9" w:rsidR="0098318B" w:rsidRPr="00B27743">
      <w:pPr>
        <w:ind w:firstLine="705"/>
        <w:jc w:val="both"/>
      </w:pPr>
      <w:r w:rsidRPr="00B27743">
        <w:t xml:space="preserve">Slijedom iznesenog, na temelju čl. 128. u svezi čl. 5., 129., 130., </w:t>
      </w:r>
      <w:smartTag w:element="metricconverter" w:uri="urn:schemas-microsoft-com:office:smarttags">
        <w:smartTagPr>
          <w:attr w:val="112. st" w:name="ProductID"/>
        </w:smartTagPr>
        <w:r w:rsidRPr="00B27743">
          <w:t>112. st</w:t>
        </w:r>
      </w:smartTag>
      <w:r w:rsidRPr="00B27743">
        <w:t xml:space="preserve">. 6. SZ, odlučeno je kao u izreci rješenja. </w:t>
      </w:r>
    </w:p>
    <w:p w:rsidRDefault="0098318B" w:rsidP="000E38DB" w:rsidR="0098318B" w:rsidRPr="00B27743">
      <w:pPr>
        <w:jc w:val="both"/>
      </w:pPr>
    </w:p>
    <w:p w:rsidRDefault="0098318B" w:rsidP="002C1EE9" w:rsidR="0098318B" w:rsidRPr="00B27743">
      <w:pPr>
        <w:ind w:hanging="705" w:left="705"/>
        <w:jc w:val="center"/>
        <w:rPr>
          <w:b/>
        </w:rPr>
      </w:pPr>
      <w:r w:rsidRPr="00B27743">
        <w:rPr>
          <w:b/>
        </w:rPr>
        <w:t xml:space="preserve">U </w:t>
      </w:r>
      <w:r w:rsidR="00A32688">
        <w:rPr>
          <w:b/>
        </w:rPr>
        <w:t>Dubrovnik</w:t>
      </w:r>
      <w:r w:rsidRPr="00B27743">
        <w:rPr>
          <w:b/>
        </w:rPr>
        <w:t xml:space="preserve">u, dana </w:t>
      </w:r>
      <w:r w:rsidR="00E00A9E">
        <w:rPr>
          <w:b/>
        </w:rPr>
        <w:t>15</w:t>
      </w:r>
      <w:r w:rsidR="00CD320F">
        <w:rPr>
          <w:b/>
        </w:rPr>
        <w:t>. veljače</w:t>
      </w:r>
      <w:r w:rsidRPr="00B27743">
        <w:rPr>
          <w:b/>
        </w:rPr>
        <w:t xml:space="preserve"> 201</w:t>
      </w:r>
      <w:r w:rsidR="00CD320F">
        <w:rPr>
          <w:b/>
        </w:rPr>
        <w:t>9</w:t>
      </w:r>
      <w:r w:rsidRPr="00B27743">
        <w:rPr>
          <w:b/>
        </w:rPr>
        <w:t>. godine</w:t>
      </w:r>
    </w:p>
    <w:p w:rsidRDefault="0098318B" w:rsidP="000E38DB" w:rsidR="0098318B" w:rsidRPr="00B27743">
      <w:pPr>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Sudac:</w:t>
      </w:r>
    </w:p>
    <w:p w:rsidRDefault="0098318B" w:rsidP="003C7EEA" w:rsidR="0098318B" w:rsidRPr="00B27743">
      <w:pPr>
        <w:ind w:hanging="705" w:left="705"/>
        <w:jc w:val="both"/>
        <w:rPr>
          <w:b/>
        </w:rPr>
      </w:pPr>
    </w:p>
    <w:p w:rsidRDefault="0098318B" w:rsidP="003C7EEA" w:rsidR="0098318B" w:rsidRPr="00B27743">
      <w:pPr>
        <w:ind w:hanging="705" w:left="705"/>
        <w:jc w:val="both"/>
        <w:rPr>
          <w:b/>
        </w:rPr>
      </w:pP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r>
      <w:r w:rsidRPr="00B27743">
        <w:rPr>
          <w:b/>
        </w:rPr>
        <w:tab/>
        <w:t>Katarina Franković</w:t>
      </w:r>
    </w:p>
    <w:p w:rsidRDefault="0098318B" w:rsidP="00774FA0" w:rsidR="0098318B" w:rsidRPr="00B27743">
      <w:pPr>
        <w:jc w:val="both"/>
      </w:pPr>
    </w:p>
    <w:p w:rsidRDefault="0098318B" w:rsidP="003C7EEA" w:rsidR="0098318B" w:rsidRPr="00B27743">
      <w:pPr>
        <w:ind w:hanging="705" w:left="705"/>
        <w:jc w:val="both"/>
        <w:rPr>
          <w:b/>
        </w:rPr>
      </w:pPr>
      <w:r w:rsidRPr="00B27743">
        <w:rPr>
          <w:b/>
        </w:rPr>
        <w:t>POUKA O PRAVNOM LIJEKU</w:t>
      </w:r>
    </w:p>
    <w:p w:rsidRDefault="0098318B" w:rsidP="002C1EE9" w:rsidR="0098318B" w:rsidRPr="00B27743">
      <w:pPr>
        <w:jc w:val="both"/>
      </w:pPr>
      <w:r w:rsidRPr="00B27743">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128. st" w:name="ProductID"/>
        </w:smartTagPr>
        <w:r w:rsidRPr="00B27743">
          <w:t>128. st</w:t>
        </w:r>
      </w:smartTag>
      <w:r w:rsidRPr="00B27743">
        <w:t>. 8 SZ-a). Žalba se izjavljuje Visokom trgovačkom sudu RH u roku 8 dana od dana dostave rješenja, ovom sudu pozivom na gornji poslovni broj i žalba ne zadržava provedbu rješenja.</w:t>
      </w:r>
    </w:p>
    <w:p w:rsidRDefault="0098318B" w:rsidP="003C7EEA" w:rsidR="0098318B" w:rsidRPr="00B27743">
      <w:pPr>
        <w:ind w:hanging="705" w:left="705"/>
        <w:jc w:val="both"/>
      </w:pPr>
    </w:p>
    <w:p w:rsidRDefault="0098318B" w:rsidP="003C7EEA" w:rsidR="0098318B" w:rsidRPr="00B27743">
      <w:pPr>
        <w:ind w:hanging="705" w:left="705"/>
        <w:jc w:val="both"/>
        <w:rPr>
          <w:b/>
        </w:rPr>
      </w:pPr>
      <w:r w:rsidRPr="00B27743">
        <w:rPr>
          <w:b/>
        </w:rPr>
        <w:t>DN-a:</w:t>
      </w:r>
    </w:p>
    <w:p w:rsidRDefault="0098318B" w:rsidP="003C7EEA" w:rsidR="004554D9">
      <w:pPr>
        <w:ind w:hanging="705" w:left="705"/>
        <w:jc w:val="both"/>
      </w:pPr>
      <w:r w:rsidRPr="00B27743">
        <w:t>-</w:t>
      </w:r>
      <w:r w:rsidRPr="00B27743">
        <w:tab/>
        <w:t>dužniku</w:t>
      </w:r>
    </w:p>
    <w:p w:rsidRDefault="004554D9" w:rsidP="003C7EEA" w:rsidR="00063B3D">
      <w:pPr>
        <w:ind w:hanging="705" w:left="705"/>
        <w:jc w:val="both"/>
      </w:pPr>
      <w:r>
        <w:t xml:space="preserve">-           </w:t>
      </w:r>
      <w:r w:rsidR="00E00A9E">
        <w:t>zastupniku po zakonu dužnika Lucija Vlahović</w:t>
      </w:r>
    </w:p>
    <w:p w:rsidRDefault="00E00A9E" w:rsidP="003C7EEA" w:rsidR="00E00A9E" w:rsidRPr="00B27743">
      <w:pPr>
        <w:ind w:hanging="705" w:left="705"/>
        <w:jc w:val="both"/>
      </w:pPr>
      <w:r>
        <w:t>-</w:t>
      </w:r>
      <w:r>
        <w:tab/>
        <w:t>punomoćniku odvj u Splitu, Radojka Petrović Ivanišević</w:t>
      </w:r>
    </w:p>
    <w:p w:rsidRDefault="0098318B" w:rsidP="003C7EEA" w:rsidR="0098318B" w:rsidRPr="00B27743">
      <w:pPr>
        <w:ind w:hanging="705" w:left="705"/>
        <w:jc w:val="both"/>
      </w:pPr>
      <w:r w:rsidRPr="00B27743">
        <w:t>-</w:t>
      </w:r>
      <w:r w:rsidRPr="00B27743">
        <w:tab/>
        <w:t>stečajnom upravitelju,</w:t>
      </w:r>
    </w:p>
    <w:p w:rsidRDefault="0098318B" w:rsidP="003C7EEA" w:rsidR="0098318B" w:rsidRPr="00B27743">
      <w:pPr>
        <w:ind w:hanging="705" w:left="705"/>
        <w:jc w:val="both"/>
      </w:pPr>
      <w:r>
        <w:t>-</w:t>
      </w:r>
      <w:r>
        <w:tab/>
      </w:r>
      <w:r w:rsidR="00A32688">
        <w:t xml:space="preserve">predlagatelju </w:t>
      </w:r>
      <w:r>
        <w:t>FINA</w:t>
      </w:r>
    </w:p>
    <w:p w:rsidRDefault="0098318B" w:rsidP="003C7EEA" w:rsidR="0098318B" w:rsidRPr="00B27743">
      <w:pPr>
        <w:ind w:hanging="705" w:left="705"/>
        <w:jc w:val="both"/>
      </w:pPr>
      <w:r w:rsidRPr="00B27743">
        <w:t>-</w:t>
      </w:r>
      <w:r w:rsidRPr="00B27743">
        <w:tab/>
        <w:t>Porezna uprava Ispostava prema sjedištu dužnika,</w:t>
      </w:r>
    </w:p>
    <w:p w:rsidRDefault="0098318B" w:rsidP="00A32688" w:rsidR="001809A0">
      <w:pPr>
        <w:ind w:hanging="705" w:left="705"/>
        <w:jc w:val="both"/>
      </w:pPr>
      <w:r w:rsidRPr="00B27743">
        <w:t>-</w:t>
      </w:r>
      <w:r w:rsidRPr="00B27743">
        <w:tab/>
        <w:t>Županijskom državnom odvjetništvu</w:t>
      </w:r>
      <w:r w:rsidR="001809A0">
        <w:t xml:space="preserve"> u Splitu</w:t>
      </w:r>
      <w:r w:rsidRPr="00B27743">
        <w:t xml:space="preserve">, Građansko-upravni odjel, </w:t>
      </w:r>
    </w:p>
    <w:p w:rsidRDefault="00A32688" w:rsidP="00CD320F" w:rsidR="00A32688">
      <w:pPr>
        <w:ind w:hanging="705" w:left="705"/>
        <w:jc w:val="both"/>
      </w:pPr>
      <w:r>
        <w:t>-</w:t>
      </w:r>
      <w:r>
        <w:tab/>
      </w:r>
      <w:r w:rsidR="00CD320F">
        <w:t xml:space="preserve">Općinski sud u Splitu, zk odjel </w:t>
      </w:r>
      <w:r w:rsidR="00E00A9E">
        <w:t>Supetar</w:t>
      </w:r>
    </w:p>
    <w:p w:rsidRDefault="0098318B" w:rsidP="003C7EEA" w:rsidR="0098318B" w:rsidRPr="00B27743">
      <w:pPr>
        <w:ind w:hanging="705" w:left="705"/>
        <w:jc w:val="both"/>
      </w:pPr>
      <w:r>
        <w:t>-</w:t>
      </w:r>
      <w:r>
        <w:tab/>
      </w:r>
      <w:r w:rsidRPr="00B27743">
        <w:t>mrežna stranica e-Oglasna ploča sudova,</w:t>
      </w:r>
    </w:p>
    <w:p w:rsidRDefault="0098318B" w:rsidP="00EB1FDE" w:rsidR="0098318B" w:rsidRPr="00B27743">
      <w:pPr>
        <w:ind w:hanging="705" w:left="705"/>
        <w:jc w:val="both"/>
      </w:pPr>
      <w:r w:rsidRPr="00B27743">
        <w:t>-</w:t>
      </w:r>
      <w:r w:rsidRPr="00B27743">
        <w:tab/>
        <w:t>regi</w:t>
      </w:r>
      <w:r w:rsidR="00370F03">
        <w:t>star Trgovačkog suda  u Splitu</w:t>
      </w:r>
      <w:r w:rsidR="00A32688">
        <w:t xml:space="preserve">, </w:t>
      </w:r>
    </w:p>
    <w:sectPr w:rsidSect="00F203A3" w:rsidR="0098318B" w:rsidRPr="00B27743">
      <w:headerReference w:type="even" r:id="rId10"/>
      <w:headerReference w:type="default" r:id="rId11"/>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4BE6" w:rsidR="002E4BE6">
      <w:r>
        <w:separator/>
      </w:r>
    </w:p>
  </w:endnote>
  <w:endnote w:id="0" w:type="continuationSeparator">
    <w:p w:rsidRDefault="002E4BE6" w:rsidR="002E4B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4BE6" w:rsidR="002E4BE6">
      <w:r>
        <w:separator/>
      </w:r>
    </w:p>
  </w:footnote>
  <w:footnote w:id="0" w:type="continuationSeparator">
    <w:p w:rsidRDefault="002E4BE6" w:rsidR="002E4B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4BE6" w:rsidP="00FD1810" w:rsidR="002E4B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4BE6" w:rsidR="002E4B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4BE6" w:rsidP="00FD1810" w:rsidR="002E4B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50F78">
      <w:rPr>
        <w:rStyle w:val="Brojstranice"/>
        <w:noProof/>
      </w:rPr>
      <w:t>3</w:t>
    </w:r>
    <w:r>
      <w:rPr>
        <w:rStyle w:val="Brojstranice"/>
      </w:rPr>
      <w:fldChar w:fldCharType="end"/>
    </w:r>
  </w:p>
  <w:p w:rsidRDefault="002E4BE6" w:rsidP="00256E03" w:rsidR="002E4BE6" w:rsidRPr="006764AA">
    <w:pPr>
      <w:jc w:val="right"/>
      <w:rPr>
        <w:rFonts w:hAnsi="Book Antiqua" w:ascii="Book Antiqua"/>
        <w:b/>
        <w:sz w:val="20"/>
        <w:szCs w:val="20"/>
      </w:rPr>
    </w:pPr>
    <w:r w:rsidRPr="00AB5D1A">
      <w:rPr>
        <w:rFonts w:hAnsi="Book Antiqua" w:ascii="Book Antiqua"/>
        <w:b/>
        <w:sz w:val="20"/>
        <w:szCs w:val="20"/>
      </w:rPr>
      <w:t xml:space="preserve">   </w:t>
    </w:r>
    <w:r w:rsidRPr="002E4BE6">
      <w:rPr>
        <w:rFonts w:hAnsi="Book Antiqua" w:ascii="Book Antiqua"/>
        <w:b/>
        <w:sz w:val="20"/>
        <w:szCs w:val="20"/>
      </w:rPr>
      <w:t>Posl. br. 18 St-</w:t>
    </w:r>
    <w:r w:rsidR="00E13E4F">
      <w:rPr>
        <w:rFonts w:hAnsi="Book Antiqua" w:ascii="Book Antiqua"/>
        <w:b/>
        <w:sz w:val="20"/>
        <w:szCs w:val="20"/>
      </w:rPr>
      <w:t>1</w:t>
    </w:r>
    <w:r w:rsidR="00E00A9E">
      <w:rPr>
        <w:rFonts w:hAnsi="Book Antiqua" w:ascii="Book Antiqua"/>
        <w:b/>
        <w:sz w:val="20"/>
        <w:szCs w:val="20"/>
      </w:rPr>
      <w:t>23</w:t>
    </w:r>
    <w:r w:rsidRPr="002E4BE6">
      <w:rPr>
        <w:rFonts w:hAnsi="Book Antiqua" w:ascii="Book Antiqua"/>
        <w:b/>
        <w:sz w:val="20"/>
        <w:szCs w:val="20"/>
      </w:rPr>
      <w:t>/201</w:t>
    </w:r>
    <w:r w:rsidR="00E13E4F">
      <w:rPr>
        <w:rFonts w:hAnsi="Book Antiqua" w:ascii="Book Antiqua"/>
        <w:b/>
        <w:sz w:val="20"/>
        <w:szCs w:val="20"/>
      </w:rPr>
      <w:t>9</w:t>
    </w:r>
  </w:p>
  <w:p w:rsidRDefault="002E4BE6" w:rsidR="002E4BE6">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hideGrammaticalErrors/>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6B9B"/>
    <w:rsid w:val="000366E6"/>
    <w:rsid w:val="00050A6E"/>
    <w:rsid w:val="00052671"/>
    <w:rsid w:val="00063B3D"/>
    <w:rsid w:val="000E38DB"/>
    <w:rsid w:val="000F1661"/>
    <w:rsid w:val="000F7322"/>
    <w:rsid w:val="0010156F"/>
    <w:rsid w:val="00131A9F"/>
    <w:rsid w:val="00160ECD"/>
    <w:rsid w:val="00162766"/>
    <w:rsid w:val="0016563C"/>
    <w:rsid w:val="001809A0"/>
    <w:rsid w:val="00186E61"/>
    <w:rsid w:val="001B2669"/>
    <w:rsid w:val="001D7C7E"/>
    <w:rsid w:val="001E0207"/>
    <w:rsid w:val="001F3C99"/>
    <w:rsid w:val="001F3EFC"/>
    <w:rsid w:val="00212337"/>
    <w:rsid w:val="00222EE9"/>
    <w:rsid w:val="00247EBD"/>
    <w:rsid w:val="00256E03"/>
    <w:rsid w:val="002749CF"/>
    <w:rsid w:val="002953F4"/>
    <w:rsid w:val="002C1EE9"/>
    <w:rsid w:val="002C342A"/>
    <w:rsid w:val="002E4BE6"/>
    <w:rsid w:val="00304023"/>
    <w:rsid w:val="003304FE"/>
    <w:rsid w:val="00351995"/>
    <w:rsid w:val="00370F03"/>
    <w:rsid w:val="00371901"/>
    <w:rsid w:val="003A4ED0"/>
    <w:rsid w:val="003B0CCC"/>
    <w:rsid w:val="003C7EEA"/>
    <w:rsid w:val="00406DD0"/>
    <w:rsid w:val="00415BA7"/>
    <w:rsid w:val="004257AB"/>
    <w:rsid w:val="00426D29"/>
    <w:rsid w:val="004301C4"/>
    <w:rsid w:val="00442F88"/>
    <w:rsid w:val="00444344"/>
    <w:rsid w:val="004554D9"/>
    <w:rsid w:val="00471B2D"/>
    <w:rsid w:val="00474265"/>
    <w:rsid w:val="004E739E"/>
    <w:rsid w:val="005170D3"/>
    <w:rsid w:val="005F07A3"/>
    <w:rsid w:val="006133F6"/>
    <w:rsid w:val="006409FE"/>
    <w:rsid w:val="00657211"/>
    <w:rsid w:val="00675402"/>
    <w:rsid w:val="006764AA"/>
    <w:rsid w:val="00691367"/>
    <w:rsid w:val="006F0733"/>
    <w:rsid w:val="007303A9"/>
    <w:rsid w:val="00734211"/>
    <w:rsid w:val="00774FA0"/>
    <w:rsid w:val="007D4915"/>
    <w:rsid w:val="007E21F9"/>
    <w:rsid w:val="00855A31"/>
    <w:rsid w:val="00893D99"/>
    <w:rsid w:val="008B1118"/>
    <w:rsid w:val="008C6030"/>
    <w:rsid w:val="009506F0"/>
    <w:rsid w:val="00950B5A"/>
    <w:rsid w:val="00960023"/>
    <w:rsid w:val="0098318B"/>
    <w:rsid w:val="009B7299"/>
    <w:rsid w:val="009D37E5"/>
    <w:rsid w:val="00A040A9"/>
    <w:rsid w:val="00A2050C"/>
    <w:rsid w:val="00A21486"/>
    <w:rsid w:val="00A32688"/>
    <w:rsid w:val="00A573AB"/>
    <w:rsid w:val="00A60201"/>
    <w:rsid w:val="00A67A6C"/>
    <w:rsid w:val="00A67B04"/>
    <w:rsid w:val="00AB51C5"/>
    <w:rsid w:val="00AB5D1A"/>
    <w:rsid w:val="00AC0AA5"/>
    <w:rsid w:val="00AC3607"/>
    <w:rsid w:val="00B1663A"/>
    <w:rsid w:val="00B20EE2"/>
    <w:rsid w:val="00B21086"/>
    <w:rsid w:val="00B27743"/>
    <w:rsid w:val="00C2085A"/>
    <w:rsid w:val="00C24A24"/>
    <w:rsid w:val="00C50F78"/>
    <w:rsid w:val="00C54CC2"/>
    <w:rsid w:val="00C95FFC"/>
    <w:rsid w:val="00CA78FE"/>
    <w:rsid w:val="00CB08C7"/>
    <w:rsid w:val="00CD320F"/>
    <w:rsid w:val="00CE7BF7"/>
    <w:rsid w:val="00D02D0C"/>
    <w:rsid w:val="00D57A11"/>
    <w:rsid w:val="00DA1343"/>
    <w:rsid w:val="00DB61FF"/>
    <w:rsid w:val="00E00A9E"/>
    <w:rsid w:val="00E13E4F"/>
    <w:rsid w:val="00E51E3C"/>
    <w:rsid w:val="00EB1FDE"/>
    <w:rsid w:val="00EE4C5A"/>
    <w:rsid w:val="00F203A3"/>
    <w:rsid w:val="00F510C3"/>
    <w:rsid w:val="00F6677E"/>
    <w:rsid w:val="00F77CC7"/>
    <w:rsid w:val="00F878A2"/>
    <w:rsid w:val="00F924B6"/>
    <w:rsid w:val="00FB5868"/>
    <w:rsid w:val="00FC0947"/>
    <w:rsid w:val="00FD1810"/>
    <w:rsid w:val="00FE6A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51995"/>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true"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true"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cs="Tahoma" w:hAnsi="Tahoma" w:ascii="Tahoma"/>
      <w:sz w:val="16"/>
      <w:szCs w:val="16"/>
    </w:rPr>
  </w:style>
  <w:style w:customStyle="true" w:styleId="TekstbaloniaChar" w:type="character">
    <w:name w:val="Tekst balončića Char"/>
    <w:basedOn w:val="Zadanifontodlomka"/>
    <w:link w:val="Tekstbalonia"/>
    <w:uiPriority w:val="99"/>
    <w:locked/>
    <w:rsid w:val="00471B2D"/>
    <w:rPr>
      <w:rFonts w:cs="Tahoma" w:hAnsi="Tahoma" w:ascii="Tahoma"/>
      <w:sz w:val="16"/>
      <w:szCs w:val="16"/>
    </w:rPr>
  </w:style>
  <w:style w:styleId="Tekstrezerviranogmjesta" w:type="character">
    <w:name w:val="Placeholder Text"/>
    <w:basedOn w:val="Zadanifontodlomka"/>
    <w:uiPriority w:val="99"/>
    <w:semiHidden/>
    <w:rsid w:val="00CB08C7"/>
    <w:rPr>
      <w:color w:val="808080"/>
      <w:bdr w:space="0" w:sz="0" w:color="auto" w:val="none"/>
      <w:shd w:fill="auto" w:color="auto" w:val="clear"/>
    </w:rPr>
  </w:style>
  <w:style w:customStyle="true" w:styleId="eSPISCCParagraphDefaultFont" w:type="character">
    <w:name w:val="eSPIS_CC_Paragraph Default Font"/>
    <w:basedOn w:val="Zadanifontodlomka"/>
    <w:rsid w:val="00CB08C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B08C7"/>
    <w:rPr>
      <w:b/>
      <w:bdr w:space="0" w:sz="0" w:color="auto" w:val="none"/>
      <w:shd w:fill="FFFFCC" w:color="auto" w:val="clear"/>
      <w:lang w:val="hr-HR"/>
    </w:rPr>
  </w:style>
  <w:style w:customStyle="true" w:styleId="PozadinaSvijetloCrvena" w:type="character">
    <w:name w:val="Pozadina_SvijetloCrvena"/>
    <w:basedOn w:val="eSPISCCParagraphDefaultFont"/>
    <w:rsid w:val="00CB08C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B08C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locked="1" w:name="caption" w:qFormat="1" w:uiPriority="0"/>
    <w:lsdException w:locked="1" w:name="Title" w:qFormat="1" w:semiHidden="0" w:uiPriority="0" w:unhideWhenUsed="0"/>
    <w:lsdException w:name="Default Paragraph Font" w:uiPriority="1"/>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51995"/>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162766"/>
    <w:pPr>
      <w:tabs>
        <w:tab w:pos="4536" w:val="center"/>
        <w:tab w:pos="9072" w:val="right"/>
      </w:tabs>
    </w:pPr>
  </w:style>
  <w:style w:customStyle="1" w:styleId="ZaglavljeChar" w:type="character">
    <w:name w:val="Zaglavlje Char"/>
    <w:basedOn w:val="Zadanifontodlomka"/>
    <w:link w:val="Zaglavlje"/>
    <w:uiPriority w:val="99"/>
    <w:semiHidden/>
    <w:rsid w:val="008F2D93"/>
    <w:rPr>
      <w:sz w:val="24"/>
      <w:szCs w:val="24"/>
    </w:rPr>
  </w:style>
  <w:style w:styleId="Podnoje" w:type="paragraph">
    <w:name w:val="footer"/>
    <w:basedOn w:val="Normal"/>
    <w:link w:val="PodnojeChar"/>
    <w:uiPriority w:val="99"/>
    <w:rsid w:val="00162766"/>
    <w:pPr>
      <w:tabs>
        <w:tab w:pos="4536" w:val="center"/>
        <w:tab w:pos="9072" w:val="right"/>
      </w:tabs>
    </w:pPr>
  </w:style>
  <w:style w:customStyle="1" w:styleId="PodnojeChar" w:type="character">
    <w:name w:val="Podnožje Char"/>
    <w:basedOn w:val="Zadanifontodlomka"/>
    <w:link w:val="Podnoje"/>
    <w:uiPriority w:val="99"/>
    <w:semiHidden/>
    <w:rsid w:val="008F2D93"/>
    <w:rPr>
      <w:sz w:val="24"/>
      <w:szCs w:val="24"/>
    </w:rPr>
  </w:style>
  <w:style w:styleId="Brojstranice" w:type="character">
    <w:name w:val="page number"/>
    <w:basedOn w:val="Zadanifontodlomka"/>
    <w:uiPriority w:val="99"/>
    <w:rsid w:val="00F203A3"/>
    <w:rPr>
      <w:rFonts w:cs="Times New Roman"/>
    </w:rPr>
  </w:style>
  <w:style w:styleId="Tekstbalonia" w:type="paragraph">
    <w:name w:val="Balloon Text"/>
    <w:basedOn w:val="Normal"/>
    <w:link w:val="TekstbaloniaChar"/>
    <w:uiPriority w:val="99"/>
    <w:rsid w:val="00471B2D"/>
    <w:rPr>
      <w:rFonts w:ascii="Tahoma" w:cs="Tahoma" w:hAnsi="Tahoma"/>
      <w:sz w:val="16"/>
      <w:szCs w:val="16"/>
    </w:rPr>
  </w:style>
  <w:style w:customStyle="1" w:styleId="TekstbaloniaChar" w:type="character">
    <w:name w:val="Tekst balončića Char"/>
    <w:basedOn w:val="Zadanifontodlomka"/>
    <w:link w:val="Tekstbalonia"/>
    <w:uiPriority w:val="99"/>
    <w:locked/>
    <w:rsid w:val="00471B2D"/>
    <w:rPr>
      <w:rFonts w:ascii="Tahoma" w:cs="Tahoma" w:hAnsi="Tahoma"/>
      <w:sz w:val="16"/>
      <w:szCs w:val="16"/>
    </w:rPr>
  </w:style>
  <w:style w:styleId="Tekstrezerviranogmjesta" w:type="character">
    <w:name w:val="Placeholder Text"/>
    <w:basedOn w:val="Zadanifontodlomka"/>
    <w:uiPriority w:val="99"/>
    <w:semiHidden/>
    <w:rsid w:val="00CB08C7"/>
    <w:rPr>
      <w:color w:val="808080"/>
      <w:bdr w:color="auto" w:space="0" w:sz="0" w:val="none"/>
      <w:shd w:color="auto" w:fill="auto" w:val="clear"/>
    </w:rPr>
  </w:style>
  <w:style w:customStyle="1" w:styleId="eSPISCCParagraphDefaultFont" w:type="character">
    <w:name w:val="eSPIS_CC_Paragraph Default Font"/>
    <w:basedOn w:val="Zadanifontodlomka"/>
    <w:rsid w:val="00CB08C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B08C7"/>
    <w:rPr>
      <w:b/>
      <w:bdr w:color="auto" w:space="0" w:sz="0" w:val="none"/>
      <w:shd w:color="auto" w:fill="FFFFCC" w:val="clear"/>
      <w:lang w:val="hr-HR"/>
    </w:rPr>
  </w:style>
  <w:style w:customStyle="1" w:styleId="PozadinaSvijetloCrvena" w:type="character">
    <w:name w:val="Pozadina_SvijetloCrvena"/>
    <w:basedOn w:val="eSPISCCParagraphDefaultFont"/>
    <w:rsid w:val="00CB08C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B08C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2019.</izvorni_sadrzaj>
    <derivirana_varijabla naziv="DomainObject.DatumDonosenjaOdluke_1">15.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izvorni_sadrzaj>
    <derivirana_varijabla naziv="DomainObject.Predmet.Broj_1">123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St-123/2019</izvorni_sadrzaj>
    <derivirana_varijabla naziv="DomainObject.Predmet.OznakaBroj_1">St-123/2019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GALEB JONATHAN ugostiteljstvo i trgovina d.o.o. zastupanog po punomoćniku Radojka Petrović Ivanišević</izvorni_sadrzaj>
    <derivirana_varijabla naziv="DomainObject.Predmet.ProtustrankaFormated_1">  GALEB JONATHAN ugostiteljstvo i trgovina d.o.o. zastupanog po punomoćniku Radojka Petrović Ivanišević</derivirana_varijabla>
  </DomainObject.Predmet.ProtustrankaFormated>
  <DomainObject.Predmet.ProtustrankaFormatedOIB>
    <izvorni_sadrzaj>  GALEB JONATHAN ugostiteljstvo i trgovina d.o.o., OIB 42798720645 zastupanog po punomoćniku Radojka Petrović Ivanišević</izvorni_sadrzaj>
    <derivirana_varijabla naziv="DomainObject.Predmet.ProtustrankaFormatedOIB_1">  GALEB JONATHAN ugostiteljstvo i trgovina d.o.o., OIB 42798720645 zastupanog po punomoćniku Radojka Petrović Ivanišević</derivirana_varijabla>
  </DomainObject.Predmet.ProtustrankaFormatedOIB>
  <DomainObject.Predmet.ProtustrankaFormatedWithAdress>
    <izvorni_sadrzaj> GALEB JONATHAN ugostiteljstvo i trgovina d.o.o., 21425 Povlja zastupanog po punomoćniku Radojka Petrović Ivanišević</izvorni_sadrzaj>
    <derivirana_varijabla naziv="DomainObject.Predmet.ProtustrankaFormatedWithAdress_1"> GALEB JONATHAN ugostiteljstvo i trgovina d.o.o., 21425 Povlja zastupanog po punomoćniku Radojka Petrović Ivanišević</derivirana_varijabla>
  </DomainObject.Predmet.ProtustrankaFormatedWithAdress>
  <DomainObject.Predmet.ProtustrankaFormatedWithAdressOIB>
    <izvorni_sadrzaj> GALEB JONATHAN ugostiteljstvo i trgovina d.o.o., OIB 42798720645, 21425 Povlja zastupanog po punomoćniku Radojka Petrović Ivanišević</izvorni_sadrzaj>
    <derivirana_varijabla naziv="DomainObject.Predmet.ProtustrankaFormatedWithAdressOIB_1"> GALEB JONATHAN ugostiteljstvo i trgovina d.o.o., OIB 42798720645, 21425 Povlja zastupanog po punomoćniku Radojka Petrović Ivanišević</derivirana_varijabla>
  </DomainObject.Predmet.ProtustrankaFormatedWithAdressOIB>
  <DomainObject.Predmet.ProtustrankaWithAdress>
    <izvorni_sadrzaj>GALEB JONATHAN ugostiteljstvo i trgovina d.o.o. 21425 Povlja</izvorni_sadrzaj>
    <derivirana_varijabla naziv="DomainObject.Predmet.ProtustrankaWithAdress_1">GALEB JONATHAN ugostiteljstvo i trgovina d.o.o. 21425 Povlja</derivirana_varijabla>
  </DomainObject.Predmet.ProtustrankaWithAdress>
  <DomainObject.Predmet.ProtustrankaWithAdressOIB>
    <izvorni_sadrzaj>GALEB JONATHAN ugostiteljstvo i trgovina d.o.o., OIB 42798720645, 21425 Povlja</izvorni_sadrzaj>
    <derivirana_varijabla naziv="DomainObject.Predmet.ProtustrankaWithAdressOIB_1">GALEB JONATHAN ugostiteljstvo i trgovina d.o.o., OIB 42798720645, 21425 Povlja</derivirana_varijabla>
  </DomainObject.Predmet.ProtustrankaWithAdressOIB>
  <DomainObject.Predmet.ProtustrankaNazivFormated>
    <izvorni_sadrzaj>GALEB JONATHAN ugostiteljstvo i trgovina d.o.o.</izvorni_sadrzaj>
    <derivirana_varijabla naziv="DomainObject.Predmet.ProtustrankaNazivFormated_1">GALEB JONATHAN ugostiteljstvo i trgovina d.o.o.</derivirana_varijabla>
  </DomainObject.Predmet.ProtustrankaNazivFormated>
  <DomainObject.Predmet.ProtustrankaNazivFormatedOIB>
    <izvorni_sadrzaj>GALEB JONATHAN ugostiteljstvo i trgovina d.o.o., OIB 42798720645</izvorni_sadrzaj>
    <derivirana_varijabla naziv="DomainObject.Predmet.ProtustrankaNazivFormatedOIB_1">GALEB JONATHAN ugostiteljstvo i trgovina d.o.o., OIB 42798720645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Franković</izvorni_sadrzaj>
    <derivirana_varijabla naziv="DomainObject.Predmet.Referada.Naziv_1">Referada 18 Franković</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Soba 34</izvorni_sadrzaj>
    <derivirana_varijabla naziv="DomainObject.Predmet.Referada.Prostorija.Naziv_1">Soba 34</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Franković</izvorni_sadrzaj>
    <derivirana_varijabla naziv="DomainObject.Predmet.TrenutnaLokacijaSpisa.Naziv_1">Referada 18 Franković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GALEB JONATHAN ugostiteljstvo i trgovina d.o.o. zastupanog po punomoćniku Radojka Petrović Ivanišević</item>
    </izvorni_sadrzaj>
    <derivirana_varijabla naziv="DomainObject.Predmet.ProtuStrankaListFormated_1">
      <item>GALEB JONATHAN ugostiteljstvo i trgovina d.o.o. zastupanog po punomoćniku Radojka Petrović Ivanišević</item>
    </derivirana_varijabla>
  </DomainObject.Predmet.ProtuStrankaListFormated>
  <DomainObject.Predmet.ProtuStrankaListFormatedOIB>
    <izvorni_sadrzaj>
      <item>GALEB JONATHAN ugostiteljstvo i trgovina d.o.o., OIB 42798720645 zastupanog po punomoćniku Radojka Petrović Ivanišević</item>
    </izvorni_sadrzaj>
    <derivirana_varijabla naziv="DomainObject.Predmet.ProtuStrankaListFormatedOIB_1">
      <item>GALEB JONATHAN ugostiteljstvo i trgovina d.o.o., OIB 42798720645 zastupanog po punomoćniku Radojka Petrović Ivanišević</item>
    </derivirana_varijabla>
  </DomainObject.Predmet.ProtuStrankaListFormatedOIB>
  <DomainObject.Predmet.ProtuStrankaListFormatedWithAdress>
    <izvorni_sadrzaj>
      <item>GALEB JONATHAN ugostiteljstvo i trgovina d.o.o., 21425 Povlja zastupanog po punomoćniku Radojka Petrović Ivanišević</item>
    </izvorni_sadrzaj>
    <derivirana_varijabla naziv="DomainObject.Predmet.ProtuStrankaListFormatedWithAdress_1">
      <item>GALEB JONATHAN ugostiteljstvo i trgovina d.o.o., 21425 Povlja zastupanog po punomoćniku Radojka Petrović Ivanišević</item>
    </derivirana_varijabla>
  </DomainObject.Predmet.ProtuStrankaListFormatedWithAdress>
  <DomainObject.Predmet.ProtuStrankaListFormatedWithAdressOIB>
    <izvorni_sadrzaj>
      <item>GALEB JONATHAN ugostiteljstvo i trgovina d.o.o., OIB 42798720645, 21425 Povlja zastupanog po punomoćniku Radojka Petrović Ivanišević</item>
    </izvorni_sadrzaj>
    <derivirana_varijabla naziv="DomainObject.Predmet.ProtuStrankaListFormatedWithAdressOIB_1">
      <item>GALEB JONATHAN ugostiteljstvo i trgovina d.o.o., OIB 42798720645, 21425 Povlja zastupanog po punomoćniku Radojka Petrović Ivanišević</item>
    </derivirana_varijabla>
  </DomainObject.Predmet.ProtuStrankaListFormatedWithAdressOIB>
  <DomainObject.Predmet.ProtuStrankaListNazivFormated>
    <izvorni_sadrzaj>
      <item>GALEB JONATHAN ugostiteljstvo i trgovina d.o.o.</item>
    </izvorni_sadrzaj>
    <derivirana_varijabla naziv="DomainObject.Predmet.ProtuStrankaListNazivFormated_1">
      <item>GALEB JONATHAN ugostiteljstvo i trgovina d.o.o.</item>
    </derivirana_varijabla>
  </DomainObject.Predmet.ProtuStrankaListNazivFormated>
  <DomainObject.Predmet.ProtuStrankaListNazivFormatedOIB>
    <izvorni_sadrzaj>
      <item>GALEB JONATHAN ugostiteljstvo i trgovina d.o.o., OIB 42798720645</item>
    </izvorni_sadrzaj>
    <derivirana_varijabla naziv="DomainObject.Predmet.ProtuStrankaListNazivFormatedOIB_1">
      <item>GALEB JONATHAN ugostiteljstvo i trgovina d.o.o., OIB 42798720645</item>
    </derivirana_varijabla>
  </DomainObject.Predmet.ProtuStrankaListNazivFormatedOIB>
  <DomainObject.Predmet.OstaliListFormated>
    <izvorni_sadrzaj>
      <item>Lucija Vlahović</item>
      <item>Radojka Petrović Ivanišević punomoćnik sudionika u postupku GALEB JONATHAN ugostiteljstvo i trgovina d.o.o.</item>
    </izvorni_sadrzaj>
    <derivirana_varijabla naziv="DomainObject.Predmet.OstaliListFormated_1">
      <item>Lucija Vlahović</item>
      <item>Radojka Petrović Ivanišević punomoćnik sudionika u postupku GALEB JONATHAN ugostiteljstvo i trgovina d.o.o.</item>
    </derivirana_varijabla>
  </DomainObject.Predmet.OstaliListFormated>
  <DomainObject.Predmet.OstaliListFormatedOIB>
    <izvorni_sadrzaj>
      <item>Lucija Vlahović, OIB 79411527671</item>
      <item>Radojka Petrović Ivanišević punomoćnik sudionika u postupku GALEB JONATHAN ugostiteljstvo i trgovina d.o.o.</item>
    </izvorni_sadrzaj>
    <derivirana_varijabla naziv="DomainObject.Predmet.OstaliListFormatedOIB_1">
      <item>Lucija Vlahović, OIB 79411527671</item>
      <item>Radojka Petrović Ivanišević punomoćnik sudionika u postupku GALEB JONATHAN ugostiteljstvo i trgovina d.o.o.</item>
    </derivirana_varijabla>
  </DomainObject.Predmet.OstaliListFormatedOIB>
  <DomainObject.Predmet.OstaliListFormatedWithAdress>
    <izvorni_sadrzaj>
      <item>Lucija Vlahović, Brdo Ii 86, 21405 Milna</item>
      <item>Radojka Petrović Ivanišević, Ul.Domovinskog rata 29 b/IV, 21000 Split punomoćnik sudionika u postupku GALEB JONATHAN ugostiteljstvo i trgovina d.o.o.</item>
    </izvorni_sadrzaj>
    <derivirana_varijabla naziv="DomainObject.Predmet.OstaliListFormatedWithAdress_1">
      <item>Lucija Vlahović, Brdo Ii 86, 21405 Milna</item>
      <item>Radojka Petrović Ivanišević, Ul.Domovinskog rata 29 b/IV, 21000 Split punomoćnik sudionika u postupku GALEB JONATHAN ugostiteljstvo i trgovina d.o.o.</item>
    </derivirana_varijabla>
  </DomainObject.Predmet.OstaliListFormatedWithAdress>
  <DomainObject.Predmet.OstaliListFormatedWithAdressOIB>
    <izvorni_sadrzaj>
      <item>Lucija Vlahović, OIB 79411527671, Brdo Ii 86, 21405 Milna</item>
      <item>Radojka Petrović Ivanišević, Ul.Domovinskog rata 29 b/IV, 21000 Split punomoćnik sudionika u postupku GALEB JONATHAN ugostiteljstvo i trgovina d.o.o.</item>
    </izvorni_sadrzaj>
    <derivirana_varijabla naziv="DomainObject.Predmet.OstaliListFormatedWithAdressOIB_1">
      <item>Lucija Vlahović, OIB 79411527671, Brdo Ii 86, 21405 Milna</item>
      <item>Radojka Petrović Ivanišević, Ul.Domovinskog rata 29 b/IV, 21000 Split punomoćnik sudionika u postupku GALEB JONATHAN ugostiteljstvo i trgovina d.o.o.</item>
    </derivirana_varijabla>
  </DomainObject.Predmet.OstaliListFormatedWithAdressOIB>
  <DomainObject.Predmet.OstaliListNazivFormated>
    <izvorni_sadrzaj>
      <item>Lucija Vlahović</item>
      <item>Radojka Petrović Ivanišević</item>
    </izvorni_sadrzaj>
    <derivirana_varijabla naziv="DomainObject.Predmet.OstaliListNazivFormated_1">
      <item>Lucija Vlahović</item>
      <item>Radojka Petrović Ivanišević</item>
    </derivirana_varijabla>
  </DomainObject.Predmet.OstaliListNazivFormated>
  <DomainObject.Predmet.OstaliListNazivFormatedOIB>
    <izvorni_sadrzaj>
      <item>Lucija Vlahović, OIB 79411527671</item>
      <item>Radojka Petrović Ivanišević</item>
    </izvorni_sadrzaj>
    <derivirana_varijabla naziv="DomainObject.Predmet.OstaliListNazivFormatedOIB_1">
      <item>Lucija Vlahović, OIB 79411527671</item>
      <item>Radojka Petrović Ivanišević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2019.</izvorni_sadrzaj>
    <derivirana_varijabla naziv="DomainObject.Datum_1">15. veljače 2019.</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GALEB JONATHAN ugostiteljstvo i trgovina d.o.o.</izvorni_sadrzaj>
    <derivirana_varijabla naziv="DomainObject.Predmet.ProtustrankaIDrugi_1">GALEB JONATHAN ugostiteljstvo i trgovina d.o.o.</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GALEB JONATHAN ugostiteljstvo i trgovina d.o.o., OIB 42798720645, 21425 Povlja</izvorni_sadrzaj>
    <derivirana_varijabla naziv="DomainObject.Predmet.ProtustrankaIDrugiAdressOIB_1">GALEB JONATHAN ugostiteljstvo i trgovina d.o.o., OIB 42798720645, 21425 Povlja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GALEB JONATHAN ugostiteljstvo i trgovina d.o.o.</item>
      <item>Lucija Vlahović</item>
      <item>Radojka Petrović Ivanišević</item>
      <item>FINANCIJSKA AGENCIJA, RC SPLIT</item>
    </izvorni_sadrzaj>
    <derivirana_varijabla naziv="DomainObject.Predmet.SudioniciListNaziv_1">
      <item>GALEB JONATHAN ugostiteljstvo i trgovina d.o.o.</item>
      <item>Lucija Vlahović</item>
      <item>Radojka Petrović Ivanišević</item>
      <item>FINANCIJSKA AGENCIJA, RC SPLIT</item>
    </derivirana_varijabla>
  </DomainObject.Predmet.SudioniciListNaziv>
  <DomainObject.Predmet.SudioniciListAdressOIB>
    <izvorni_sadrzaj>
      <item>GALEB JONATHAN ugostiteljstvo i trgovina d.o.o., OIB 42798720645, 21425 Povlja</item>
      <item>Lucija Vlahović, OIB 79411527671, Brdo Ii 86,21405 Milna</item>
      <item>Radojka Petrović Ivanišević, Ul.Domovinskog rata 29 b/IV,21000 Split</item>
      <item>FINANCIJSKA AGENCIJA, RC SPLIT, OIB 85821130368, Mažuranićevo šetalište 24b,21000 Split</item>
    </izvorni_sadrzaj>
    <derivirana_varijabla naziv="DomainObject.Predmet.SudioniciListAdressOIB_1">
      <item>GALEB JONATHAN ugostiteljstvo i trgovina d.o.o., OIB 42798720645, 21425 Povlja</item>
      <item>Lucija Vlahović, OIB 79411527671, Brdo Ii 86,21405 Milna</item>
      <item>Radojka Petrović Ivanišević, Ul.Domovinskog rata 29 b/IV,21000 Split</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42798720645</item>
      <item>, OIB 79411527671</item>
      <item>, OIB null</item>
    </izvorni_sadrzaj>
    <derivirana_varijabla naziv="DomainObject.Predmet.SudioniciListNazivOIB_1">
      <item>, OIB 85821130368</item>
      <item>, OIB 42798720645</item>
      <item>, OIB 79411527671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Dinka Trumbić, OIB 43468134790, Lovretska 10 Split</item>
    </izvorni_sadrzaj>
    <derivirana_varijabla naziv="DomainObject.Predmet.StecajniUpraviteljiListAddressOIB_1">
      <item>Dinka Trumbić, OIB 43468134790, Lovretska 10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A5A7264-92BD-4093-8ACA-F5EAA765AA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1230</properties:Words>
  <properties:Characters>6856</properties:Characters>
  <properties:Lines>151</properties:Lines>
  <properties:Paragraphs>45</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8113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2019-02-15T10:44:00Z</dcterms:created>
  <dc:creator>stanka grcic</dc:creator>
  <cp:lastModifiedBy>Katarina Franković</cp:lastModifiedBy>
  <cp:lastPrinted>2019-02-15T10:45:00Z</cp:lastPrinted>
  <dcterms:modified xmlns:xsi="http://www.w3.org/2001/XMLSchema-instance" xsi:type="dcterms:W3CDTF">2019-02-15T10:47:00Z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(otvaranje stečaja 123 2019 galeb jonathan D.O.O.docx)</vt:lpwstr>
  </prop:property>
  <prop:property name="CC_coloring" pid="4" fmtid="{D5CDD505-2E9C-101B-9397-08002B2CF9AE}">
    <vt:bool>false</vt:bool>
  </prop:property>
  <prop:property name="BrojStranica" pid="5" fmtid="{D5CDD505-2E9C-101B-9397-08002B2CF9AE}">
    <vt:i4>3</vt:i4>
  </prop:property>
</prop:Properties>
</file>