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24fd" w14:paraId="a0a24fd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69420F">
        <w:rPr>
          <w:rFonts w:hAnsi="Times New Roman" w:ascii="Times New Roman"/>
        </w:rPr>
        <w:t>4</w:t>
      </w:r>
      <w:r w:rsidR="00164707">
        <w:rPr>
          <w:rFonts w:hAnsi="Times New Roman" w:ascii="Times New Roman"/>
        </w:rPr>
        <w:t>7</w:t>
      </w:r>
      <w:r w:rsidR="00542B27">
        <w:rPr>
          <w:rFonts w:hAnsi="Times New Roman" w:ascii="Times New Roman"/>
        </w:rPr>
        <w:t>03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933244">
        <w:rPr>
          <w:rFonts w:hAnsi="Times New Roman" w:ascii="Times New Roman"/>
        </w:rPr>
        <w:t xml:space="preserve">HoReCa SAVJETOVANJE </w:t>
      </w:r>
      <w:r w:rsidR="004939E7">
        <w:rPr>
          <w:rFonts w:hAnsi="Times New Roman" w:ascii="Times New Roman"/>
        </w:rPr>
        <w:t>d.</w:t>
      </w:r>
      <w:r w:rsidR="00586C00">
        <w:rPr>
          <w:rFonts w:hAnsi="Times New Roman" w:ascii="Times New Roman"/>
        </w:rPr>
        <w:t>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4939E7">
        <w:rPr>
          <w:rFonts w:hAnsi="Times New Roman" w:ascii="Times New Roman"/>
        </w:rPr>
        <w:t xml:space="preserve">Zagreb, </w:t>
      </w:r>
      <w:r w:rsidR="00933244">
        <w:rPr>
          <w:rFonts w:hAnsi="Times New Roman" w:ascii="Times New Roman"/>
        </w:rPr>
        <w:t>Srebrnjak 90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933244">
        <w:rPr>
          <w:rFonts w:hAnsi="Times New Roman" w:ascii="Times New Roman"/>
        </w:rPr>
        <w:t>55631806279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566865">
        <w:rPr>
          <w:rFonts w:hAnsi="Times New Roman" w:ascii="Times New Roman"/>
        </w:rPr>
        <w:t>9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7C1F49">
        <w:rPr>
          <w:rFonts w:hAnsi="Times New Roman" w:ascii="Times New Roman"/>
        </w:rPr>
        <w:t>Nikši Marinac</w:t>
      </w:r>
      <w:r w:rsidR="007317A1">
        <w:rPr>
          <w:rFonts w:hAnsi="Times New Roman" w:ascii="Times New Roman"/>
        </w:rPr>
        <w:t xml:space="preserve">, </w:t>
      </w:r>
      <w:r w:rsidR="007C1F49">
        <w:rPr>
          <w:rFonts w:hAnsi="Times New Roman" w:ascii="Times New Roman"/>
        </w:rPr>
        <w:t>Split, Varaždinska 3</w:t>
      </w:r>
      <w:r w:rsidR="00B14D32">
        <w:rPr>
          <w:rFonts w:hAnsi="Times New Roman" w:ascii="Times New Roman"/>
        </w:rPr>
        <w:t xml:space="preserve">, </w:t>
      </w:r>
      <w:r w:rsidR="0043648F">
        <w:rPr>
          <w:rFonts w:hAnsi="Times New Roman" w:ascii="Times New Roman"/>
        </w:rPr>
        <w:t xml:space="preserve">OIB </w:t>
      </w:r>
      <w:r w:rsidR="007C1F49">
        <w:rPr>
          <w:rFonts w:hAnsi="Times New Roman" w:ascii="Times New Roman"/>
        </w:rPr>
        <w:t>70245108899</w:t>
      </w:r>
      <w:r w:rsidR="004F6A3A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DD26C3">
        <w:rPr>
          <w:rFonts w:hAnsi="Times New Roman" w:ascii="Times New Roman"/>
          <w:color w:val="000000"/>
        </w:rPr>
        <w:t>ivom</w:t>
      </w:r>
      <w:r w:rsidR="007C1F49">
        <w:rPr>
          <w:rFonts w:hAnsi="Times New Roman" w:ascii="Times New Roman"/>
          <w:color w:val="000000"/>
        </w:rPr>
        <w:t xml:space="preserve"> na broj 2001-4703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4905B2">
        <w:rPr>
          <w:rFonts w:hAnsi="Times New Roman" w:ascii="Times New Roman"/>
          <w:color w:val="000000"/>
        </w:rPr>
        <w:t>2001-</w:t>
      </w:r>
      <w:r w:rsidR="007C1F49">
        <w:rPr>
          <w:rFonts w:hAnsi="Times New Roman" w:ascii="Times New Roman"/>
          <w:color w:val="000000"/>
        </w:rPr>
        <w:t>4703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7C1F49" w:rsidRPr="007C1F49">
        <w:rPr>
          <w:rFonts w:hAnsi="Times New Roman" w:ascii="Times New Roman"/>
        </w:rPr>
        <w:t xml:space="preserve"> </w:t>
      </w:r>
      <w:r w:rsidR="007C1F49">
        <w:rPr>
          <w:rFonts w:hAnsi="Times New Roman" w:ascii="Times New Roman"/>
        </w:rPr>
        <w:t>HoReCa SAVJETOVANJE d.o.o., Zagreb, Srebrnjak 90, OIB 55631806279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566865">
        <w:rPr>
          <w:rFonts w:hAnsi="Times New Roman" w:ascii="Times New Roman"/>
        </w:rPr>
        <w:t>9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F8F" w:rsidP="00481288" w:rsidR="00B26F8F">
      <w:r>
        <w:separator/>
      </w:r>
    </w:p>
  </w:endnote>
  <w:endnote w:id="0" w:type="continuationSeparator">
    <w:p w:rsidRDefault="00B26F8F" w:rsidP="00481288" w:rsidR="00B26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F8F" w:rsidP="00481288" w:rsidR="00B26F8F">
      <w:r>
        <w:separator/>
      </w:r>
    </w:p>
  </w:footnote>
  <w:footnote w:id="0" w:type="continuationSeparator">
    <w:p w:rsidRDefault="00B26F8F" w:rsidP="00481288" w:rsidR="00B26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EA8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4905B2">
      <w:rPr>
        <w:rFonts w:hAnsi="Times New Roman" w:ascii="Times New Roman"/>
      </w:rPr>
      <w:t>4</w:t>
    </w:r>
    <w:r w:rsidR="007C1F49">
      <w:rPr>
        <w:rFonts w:hAnsi="Times New Roman" w:ascii="Times New Roman"/>
      </w:rPr>
      <w:t>703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D44B6"/>
    <w:rsid w:val="000F385F"/>
    <w:rsid w:val="000F776A"/>
    <w:rsid w:val="001011E2"/>
    <w:rsid w:val="001046C5"/>
    <w:rsid w:val="00110E4F"/>
    <w:rsid w:val="00111060"/>
    <w:rsid w:val="001144B0"/>
    <w:rsid w:val="00127E3A"/>
    <w:rsid w:val="00151084"/>
    <w:rsid w:val="0015197E"/>
    <w:rsid w:val="00164453"/>
    <w:rsid w:val="00164707"/>
    <w:rsid w:val="001B0672"/>
    <w:rsid w:val="001B55DC"/>
    <w:rsid w:val="001C59DF"/>
    <w:rsid w:val="001E6C73"/>
    <w:rsid w:val="001F5E35"/>
    <w:rsid w:val="00204B5B"/>
    <w:rsid w:val="00216829"/>
    <w:rsid w:val="00232C62"/>
    <w:rsid w:val="00232DB4"/>
    <w:rsid w:val="002514E6"/>
    <w:rsid w:val="0025437A"/>
    <w:rsid w:val="00256F90"/>
    <w:rsid w:val="00264757"/>
    <w:rsid w:val="0027691B"/>
    <w:rsid w:val="002803D7"/>
    <w:rsid w:val="002A2A5D"/>
    <w:rsid w:val="002B74FD"/>
    <w:rsid w:val="002F60A7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95037"/>
    <w:rsid w:val="003A3A82"/>
    <w:rsid w:val="003A3B62"/>
    <w:rsid w:val="003A746B"/>
    <w:rsid w:val="003C05AD"/>
    <w:rsid w:val="004024E9"/>
    <w:rsid w:val="00412ADC"/>
    <w:rsid w:val="004323E4"/>
    <w:rsid w:val="0043648F"/>
    <w:rsid w:val="00440B2D"/>
    <w:rsid w:val="00464401"/>
    <w:rsid w:val="00465A9E"/>
    <w:rsid w:val="00472CF2"/>
    <w:rsid w:val="00481288"/>
    <w:rsid w:val="004815DC"/>
    <w:rsid w:val="0048204F"/>
    <w:rsid w:val="004905B2"/>
    <w:rsid w:val="004939E7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10936"/>
    <w:rsid w:val="00510DDE"/>
    <w:rsid w:val="005223A2"/>
    <w:rsid w:val="00536359"/>
    <w:rsid w:val="00542B27"/>
    <w:rsid w:val="00543195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2ACE"/>
    <w:rsid w:val="0065323D"/>
    <w:rsid w:val="00653890"/>
    <w:rsid w:val="00662935"/>
    <w:rsid w:val="0066796B"/>
    <w:rsid w:val="00692F48"/>
    <w:rsid w:val="0069420F"/>
    <w:rsid w:val="006B1657"/>
    <w:rsid w:val="006C1937"/>
    <w:rsid w:val="006E4224"/>
    <w:rsid w:val="006E6D99"/>
    <w:rsid w:val="006F1D07"/>
    <w:rsid w:val="00701A07"/>
    <w:rsid w:val="00725801"/>
    <w:rsid w:val="007317A1"/>
    <w:rsid w:val="007342BD"/>
    <w:rsid w:val="007371FB"/>
    <w:rsid w:val="00764397"/>
    <w:rsid w:val="00774EF9"/>
    <w:rsid w:val="0079528F"/>
    <w:rsid w:val="00795484"/>
    <w:rsid w:val="007A0637"/>
    <w:rsid w:val="007A4451"/>
    <w:rsid w:val="007B6620"/>
    <w:rsid w:val="007C1F49"/>
    <w:rsid w:val="007C527A"/>
    <w:rsid w:val="007C61AB"/>
    <w:rsid w:val="007D1D12"/>
    <w:rsid w:val="007D2F97"/>
    <w:rsid w:val="007E1005"/>
    <w:rsid w:val="007E31C2"/>
    <w:rsid w:val="007F0F64"/>
    <w:rsid w:val="007F3F3C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6652E"/>
    <w:rsid w:val="00872F3D"/>
    <w:rsid w:val="00875B4F"/>
    <w:rsid w:val="008801C8"/>
    <w:rsid w:val="00880A8D"/>
    <w:rsid w:val="008A4D94"/>
    <w:rsid w:val="008A7577"/>
    <w:rsid w:val="008C6A7F"/>
    <w:rsid w:val="008E736B"/>
    <w:rsid w:val="008F68B3"/>
    <w:rsid w:val="00933244"/>
    <w:rsid w:val="00960FE0"/>
    <w:rsid w:val="00962A53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83AA8"/>
    <w:rsid w:val="00B13CF0"/>
    <w:rsid w:val="00B14D32"/>
    <w:rsid w:val="00B22578"/>
    <w:rsid w:val="00B26F8F"/>
    <w:rsid w:val="00B275A6"/>
    <w:rsid w:val="00B52177"/>
    <w:rsid w:val="00B53C66"/>
    <w:rsid w:val="00B54254"/>
    <w:rsid w:val="00B5648B"/>
    <w:rsid w:val="00B7206F"/>
    <w:rsid w:val="00B8305C"/>
    <w:rsid w:val="00BA538D"/>
    <w:rsid w:val="00BB5755"/>
    <w:rsid w:val="00BD5059"/>
    <w:rsid w:val="00BD7016"/>
    <w:rsid w:val="00BF0354"/>
    <w:rsid w:val="00C0357B"/>
    <w:rsid w:val="00C22AFE"/>
    <w:rsid w:val="00C242A1"/>
    <w:rsid w:val="00C343A7"/>
    <w:rsid w:val="00C4480D"/>
    <w:rsid w:val="00C562BF"/>
    <w:rsid w:val="00C60EA8"/>
    <w:rsid w:val="00C65C57"/>
    <w:rsid w:val="00C82BC6"/>
    <w:rsid w:val="00C9351C"/>
    <w:rsid w:val="00CA0FFB"/>
    <w:rsid w:val="00CB67FE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503E"/>
    <w:rsid w:val="00D965C4"/>
    <w:rsid w:val="00DA0E2F"/>
    <w:rsid w:val="00DA198D"/>
    <w:rsid w:val="00DB23F1"/>
    <w:rsid w:val="00DB51DA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F205AB"/>
    <w:rsid w:val="00F27C2D"/>
    <w:rsid w:val="00F36F6B"/>
    <w:rsid w:val="00F4154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D17D0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0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E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EA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E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E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0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E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EA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E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E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4703</izvorni_sadrzaj>
    <derivirana_varijabla naziv="DomainObject.Predmet.Broj_1">4703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St-4703/2016</izvorni_sadrzaj>
    <derivirana_varijabla naziv="DomainObject.Predmet.OznakaBroj_1">St-4703/2016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HoReCa SAVJETOVANJE d.o.o. zastupanog po punomoćniku Nikša Marinac</izvorni_sadrzaj>
    <derivirana_varijabla naziv="DomainObject.Predmet.ProtustrankaFormated_1">  HoReCa SAVJETOVANJE d.o.o. zastupanog po punomoćniku Nikša Marinac</derivirana_varijabla>
  </DomainObject.Predmet.ProtustrankaFormated>
  <DomainObject.Predmet.ProtustrankaFormatedOIB>
    <izvorni_sadrzaj>  HoReCa SAVJETOVANJE d.o.o., OIB 55631806279 zastupanog po punomoćniku Nikša Marinac</izvorni_sadrzaj>
    <derivirana_varijabla naziv="DomainObject.Predmet.ProtustrankaFormatedOIB_1">  HoReCa SAVJETOVANJE d.o.o., OIB 55631806279 zastupanog po punomoćniku Nikša Marinac</derivirana_varijabla>
  </DomainObject.Predmet.ProtustrankaFormatedOIB>
  <DomainObject.Predmet.ProtustrankaFormatedWithAdress>
    <izvorni_sadrzaj> HoReCa SAVJETOVANJE d.o.o., Srebrnjak 90, 10000 Zagreb zastupanog po punomoćniku Nikša Marinac</izvorni_sadrzaj>
    <derivirana_varijabla naziv="DomainObject.Predmet.ProtustrankaFormatedWithAdress_1"> HoReCa SAVJETOVANJE d.o.o., Srebrnjak 90, 10000 Zagreb zastupanog po punomoćniku Nikša Marinac</derivirana_varijabla>
  </DomainObject.Predmet.ProtustrankaFormatedWithAdress>
  <DomainObject.Predmet.ProtustrankaFormatedWithAdressOIB>
    <izvorni_sadrzaj> HoReCa SAVJETOVANJE d.o.o., OIB 55631806279, Srebrnjak 90, 10000 Zagreb zastupanog po punomoćniku Nikša Marinac</izvorni_sadrzaj>
    <derivirana_varijabla naziv="DomainObject.Predmet.ProtustrankaFormatedWithAdressOIB_1"> HoReCa SAVJETOVANJE d.o.o., OIB 55631806279, Srebrnjak 90, 10000 Zagreb zastupanog po punomoćniku Nikša Marinac</derivirana_varijabla>
  </DomainObject.Predmet.ProtustrankaFormatedWithAdressOIB>
  <DomainObject.Predmet.ProtustrankaWithAdress>
    <izvorni_sadrzaj>HoReCa SAVJETOVANJE d.o.o. Srebrnjak 90, 10000 Zagreb</izvorni_sadrzaj>
    <derivirana_varijabla naziv="DomainObject.Predmet.ProtustrankaWithAdress_1">HoReCa SAVJETOVANJE d.o.o. Srebrnjak 90, 10000 Zagreb</derivirana_varijabla>
  </DomainObject.Predmet.ProtustrankaWithAdress>
  <DomainObject.Predmet.ProtustrankaWithAdressOIB>
    <izvorni_sadrzaj>HoReCa SAVJETOVANJE d.o.o., OIB 55631806279, Srebrnjak 90, 10000 Zagreb</izvorni_sadrzaj>
    <derivirana_varijabla naziv="DomainObject.Predmet.ProtustrankaWithAdressOIB_1">HoReCa SAVJETOVANJE d.o.o., OIB 55631806279, Srebrnjak 90, 10000 Zagreb</derivirana_varijabla>
  </DomainObject.Predmet.ProtustrankaWithAdressOIB>
  <DomainObject.Predmet.ProtustrankaNazivFormated>
    <izvorni_sadrzaj>HoReCa SAVJETOVANJE d.o.o.</izvorni_sadrzaj>
    <derivirana_varijabla naziv="DomainObject.Predmet.ProtustrankaNazivFormated_1">HoReCa SAVJETOVANJE d.o.o.</derivirana_varijabla>
  </DomainObject.Predmet.ProtustrankaNazivFormated>
  <DomainObject.Predmet.ProtustrankaNazivFormatedOIB>
    <izvorni_sadrzaj>HoReCa SAVJETOVANJE d.o.o., OIB 55631806279</izvorni_sadrzaj>
    <derivirana_varijabla naziv="DomainObject.Predmet.ProtustrankaNazivFormatedOIB_1">HoReCa SAVJETOVANJE d.o.o., OIB 55631806279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HoReCa SAVJETOVANJE d.o.o. zastupanog po punomoćniku Nikša Marinac</item>
    </izvorni_sadrzaj>
    <derivirana_varijabla naziv="DomainObject.Predmet.ProtuStrankaListFormated_1">
      <item>HoReCa SAVJETOVANJE d.o.o. zastupanog po punomoćniku Nikša Marinac</item>
    </derivirana_varijabla>
  </DomainObject.Predmet.ProtuStrankaListFormated>
  <DomainObject.Predmet.ProtuStrankaListFormatedOIB>
    <izvorni_sadrzaj>
      <item>HoReCa SAVJETOVANJE d.o.o., OIB 55631806279 zastupanog po punomoćniku Nikša Marinac</item>
    </izvorni_sadrzaj>
    <derivirana_varijabla naziv="DomainObject.Predmet.ProtuStrankaListFormatedOIB_1">
      <item>HoReCa SAVJETOVANJE d.o.o., OIB 55631806279 zastupanog po punomoćniku Nikša Marinac</item>
    </derivirana_varijabla>
  </DomainObject.Predmet.ProtuStrankaListFormatedOIB>
  <DomainObject.Predmet.ProtuStrankaListFormatedWithAdress>
    <izvorni_sadrzaj>
      <item>HoReCa SAVJETOVANJE d.o.o., Srebrnjak 90, 10000 Zagreb zastupanog po punomoćniku Nikša Marinac</item>
    </izvorni_sadrzaj>
    <derivirana_varijabla naziv="DomainObject.Predmet.ProtuStrankaListFormatedWithAdress_1">
      <item>HoReCa SAVJETOVANJE d.o.o., Srebrnjak 90, 10000 Zagreb zastupanog po punomoćniku Nikša Marinac</item>
    </derivirana_varijabla>
  </DomainObject.Predmet.ProtuStrankaListFormatedWithAdress>
  <DomainObject.Predmet.ProtuStrankaListFormatedWithAdressOIB>
    <izvorni_sadrzaj>
      <item>HoReCa SAVJETOVANJE d.o.o., OIB 55631806279, Srebrnjak 90, 10000 Zagreb zastupanog po punomoćniku Nikša Marinac</item>
    </izvorni_sadrzaj>
    <derivirana_varijabla naziv="DomainObject.Predmet.ProtuStrankaListFormatedWithAdressOIB_1">
      <item>HoReCa SAVJETOVANJE d.o.o., OIB 55631806279, Srebrnjak 90, 10000 Zagreb zastupanog po punomoćniku Nikša Marinac</item>
    </derivirana_varijabla>
  </DomainObject.Predmet.ProtuStrankaListFormatedWithAdressOIB>
  <DomainObject.Predmet.ProtuStrankaListNazivFormated>
    <izvorni_sadrzaj>
      <item>HoReCa SAVJETOVANJE d.o.o.</item>
    </izvorni_sadrzaj>
    <derivirana_varijabla naziv="DomainObject.Predmet.ProtuStrankaListNazivFormated_1">
      <item>HoReCa SAVJETOVANJE d.o.o.</item>
    </derivirana_varijabla>
  </DomainObject.Predmet.ProtuStrankaListNazivFormated>
  <DomainObject.Predmet.ProtuStrankaListNazivFormatedOIB>
    <izvorni_sadrzaj>
      <item>HoReCa SAVJETOVANJE d.o.o., OIB 55631806279</item>
    </izvorni_sadrzaj>
    <derivirana_varijabla naziv="DomainObject.Predmet.ProtuStrankaListNazivFormatedOIB_1">
      <item>HoReCa SAVJETOVANJE d.o.o., OIB 55631806279</item>
    </derivirana_varijabla>
  </DomainObject.Predmet.ProtuStrankaListNazivFormatedOIB>
  <DomainObject.Predmet.OstaliListFormated>
    <izvorni_sadrzaj>
      <item>Nikša Marinac punomoćnik sudionika u postupku HoReCa SAVJETOVANJE d.o.o.</item>
    </izvorni_sadrzaj>
    <derivirana_varijabla naziv="DomainObject.Predmet.OstaliListFormated_1">
      <item>Nikša Marinac punomoćnik sudionika u postupku HoReCa SAVJETOVANJE d.o.o.</item>
    </derivirana_varijabla>
  </DomainObject.Predmet.OstaliListFormated>
  <DomainObject.Predmet.OstaliListFormatedOIB>
    <izvorni_sadrzaj>
      <item>Nikša Marinac, OIB 70245108899 punomoćnik sudionika u postupku HoReCa SAVJETOVANJE d.o.o.</item>
    </izvorni_sadrzaj>
    <derivirana_varijabla naziv="DomainObject.Predmet.OstaliListFormatedOIB_1">
      <item>Nikša Marinac, OIB 70245108899 punomoćnik sudionika u postupku HoReCa SAVJETOVANJE d.o.o.</item>
    </derivirana_varijabla>
  </DomainObject.Predmet.OstaliListFormatedOIB>
  <DomainObject.Predmet.OstaliListFormatedWithAdress>
    <izvorni_sadrzaj>
      <item>Nikša Marinac, Varaždinska 3, 21000 Split punomoćnik sudionika u postupku HoReCa SAVJETOVANJE d.o.o.</item>
    </izvorni_sadrzaj>
    <derivirana_varijabla naziv="DomainObject.Predmet.OstaliListFormatedWithAdress_1">
      <item>Nikša Marinac, Varaždinska 3, 21000 Split punomoćnik sudionika u postupku HoReCa SAVJETOVANJE d.o.o.</item>
    </derivirana_varijabla>
  </DomainObject.Predmet.OstaliListFormatedWithAdress>
  <DomainObject.Predmet.OstaliListFormatedWithAdressOIB>
    <izvorni_sadrzaj>
      <item>Nikša Marinac, OIB 70245108899, Varaždinska 3, 21000 Split punomoćnik sudionika u postupku HoReCa SAVJETOVANJE d.o.o.</item>
    </izvorni_sadrzaj>
    <derivirana_varijabla naziv="DomainObject.Predmet.OstaliListFormatedWithAdressOIB_1">
      <item>Nikša Marinac, OIB 70245108899, Varaždinska 3, 21000 Split punomoćnik sudionika u postupku HoReCa SAVJETOVANJE d.o.o.</item>
    </derivirana_varijabla>
  </DomainObject.Predmet.OstaliListFormatedWithAdressOIB>
  <DomainObject.Predmet.OstaliListNazivFormated>
    <izvorni_sadrzaj>
      <item>Nikša Marinac</item>
    </izvorni_sadrzaj>
    <derivirana_varijabla naziv="DomainObject.Predmet.OstaliListNazivFormated_1">
      <item>Nikša Marinac</item>
    </derivirana_varijabla>
  </DomainObject.Predmet.OstaliListNazivFormated>
  <DomainObject.Predmet.OstaliListNazivFormatedOIB>
    <izvorni_sadrzaj>
      <item>Nikša Marinac, OIB 70245108899</item>
    </izvorni_sadrzaj>
    <derivirana_varijabla naziv="DomainObject.Predmet.OstaliListNazivFormatedOIB_1">
      <item>Nikša Marinac, OIB 70245108899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HoReCa SAVJETOVANJE d.o.o.</izvorni_sadrzaj>
    <derivirana_varijabla naziv="DomainObject.Predmet.ProtustrankaIDrugi_1">HoReCa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HoReCa SAVJETOVANJE d.o.o., OIB 55631806279, Srebrnjak 90, 10000 Zagreb</izvorni_sadrzaj>
    <derivirana_varijabla naziv="DomainObject.Predmet.ProtustrankaIDrugiAdressOIB_1">HoReCa SAVJETOVANJE d.o.o., OIB 55631806279, Srebrnjak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HoReCa SAVJETOVANJE d.o.o.</item>
      <item>Nikša Marinac</item>
    </izvorni_sadrzaj>
    <derivirana_varijabla naziv="DomainObject.Predmet.SudioniciListNaziv_1">
      <item>FINA Regionalni centar Zagreb</item>
      <item>HoReCa SAVJETOVANJE d.o.o.</item>
      <item>Nikša Marinac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HoReCa SAVJETOVANJE d.o.o., OIB 55631806279, Srebrnjak 90,10000 Zagreb</item>
      <item>Nikša Marinac, OIB 70245108899, Varaždinska 3,21000 Split</item>
    </izvorni_sadrzaj>
    <derivirana_varijabla naziv="DomainObject.Predmet.SudioniciListAdressOIB_1">
      <item>FINA Regionalni centar Zagreb, OIB 85821130368, Trg svibanjskih žrtava 1995. br. 1,10000 Zagreb</item>
      <item>HoReCa SAVJETOVANJE d.o.o., OIB 55631806279, Srebrnjak 90,10000 Zagreb</item>
      <item>Nikša Marinac, OIB 70245108899, Varaždinska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55631806279</item>
      <item>, OIB 70245108899</item>
    </izvorni_sadrzaj>
    <derivirana_varijabla naziv="DomainObject.Predmet.SudioniciListNazivOIB_1">
      <item>, OIB 85821130368</item>
      <item>, OIB 55631806279</item>
      <item>, OIB 70245108899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C744A7-6DCB-4BDD-AD92-CACFA6E68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3054</properties:Characters>
  <properties:Lines>80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2016-10-19T12:34:00Z</dcterms:created>
  <dc:creator>Žana Livaja</dc:creator>
  <cp:lastModifiedBy>Marina Markić</cp:lastModifiedBy>
  <cp:lastPrinted>2016-10-19T12:38:00Z</cp:lastPrinted>
  <dcterms:modified xmlns:xsi="http://www.w3.org/2001/XMLSchema-instance" xsi:type="dcterms:W3CDTF">2016-10-19T12:38:00Z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