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b57a" w14:paraId="91bb57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E40037">
        <w:rPr>
          <w:b/>
          <w:sz w:val="22"/>
          <w:szCs w:val="22"/>
        </w:rPr>
        <w:t>1</w:t>
      </w:r>
      <w:r w:rsidR="00687CE0">
        <w:rPr>
          <w:b/>
          <w:sz w:val="22"/>
          <w:szCs w:val="22"/>
        </w:rPr>
        <w:t>008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687CE0">
        <w:rPr>
          <w:b/>
          <w:sz w:val="22"/>
          <w:szCs w:val="22"/>
        </w:rPr>
        <w:t xml:space="preserve">TEHNO DOM d.o.o., OIB: 05965383480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687CE0">
        <w:rPr>
          <w:b/>
          <w:sz w:val="22"/>
          <w:szCs w:val="22"/>
        </w:rPr>
        <w:t>TEHNO DOM d.o.o., OIB: 05965383480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687CE0">
        <w:rPr>
          <w:sz w:val="22"/>
          <w:szCs w:val="22"/>
        </w:rPr>
        <w:t>4.295,33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31812"/>
    <w:rsid w:val="000B41AB"/>
    <w:rsid w:val="000B7207"/>
    <w:rsid w:val="000E02C6"/>
    <w:rsid w:val="00154DA5"/>
    <w:rsid w:val="00166031"/>
    <w:rsid w:val="00167F2F"/>
    <w:rsid w:val="001924E7"/>
    <w:rsid w:val="001D333B"/>
    <w:rsid w:val="00236574"/>
    <w:rsid w:val="00295375"/>
    <w:rsid w:val="00296023"/>
    <w:rsid w:val="003F7AB1"/>
    <w:rsid w:val="00447F0F"/>
    <w:rsid w:val="00481FAD"/>
    <w:rsid w:val="004E2A1F"/>
    <w:rsid w:val="00537AC5"/>
    <w:rsid w:val="00542B2B"/>
    <w:rsid w:val="005D3F65"/>
    <w:rsid w:val="00687CE0"/>
    <w:rsid w:val="006B537C"/>
    <w:rsid w:val="006D4923"/>
    <w:rsid w:val="006F0D91"/>
    <w:rsid w:val="00731956"/>
    <w:rsid w:val="007615C9"/>
    <w:rsid w:val="0079356B"/>
    <w:rsid w:val="007C71CF"/>
    <w:rsid w:val="007C76A6"/>
    <w:rsid w:val="007D1F61"/>
    <w:rsid w:val="00832D46"/>
    <w:rsid w:val="008B1FE5"/>
    <w:rsid w:val="008B566A"/>
    <w:rsid w:val="009A1027"/>
    <w:rsid w:val="009C5A5C"/>
    <w:rsid w:val="00A1036C"/>
    <w:rsid w:val="00A92812"/>
    <w:rsid w:val="00AC519C"/>
    <w:rsid w:val="00B24282"/>
    <w:rsid w:val="00B636E7"/>
    <w:rsid w:val="00B77B32"/>
    <w:rsid w:val="00C50B45"/>
    <w:rsid w:val="00D16AF7"/>
    <w:rsid w:val="00D77622"/>
    <w:rsid w:val="00DC4089"/>
    <w:rsid w:val="00DC4BAB"/>
    <w:rsid w:val="00E40037"/>
    <w:rsid w:val="00E868DC"/>
    <w:rsid w:val="00EC2C1C"/>
    <w:rsid w:val="00EC4D30"/>
    <w:rsid w:val="00F61684"/>
    <w:rsid w:val="00F722FC"/>
    <w:rsid w:val="00F73B18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DOM d.o.o. za elektroinstalacije, klimatizaciju i solarno grijanje</izvorni_sadrzaj>
    <derivirana_varijabla naziv="DomainObject.Predmet.ProtustrankaFormated_1">  TEHNO DOM d.o.o. za elektroinstalacije, klimatizaciju i solarno grijanje</derivirana_varijabla>
  </DomainObject.Predmet.ProtustrankaFormated>
  <DomainObject.Predmet.ProtustrankaFormatedOIB>
    <izvorni_sadrzaj>  TEHNO DOM d.o.o. za elektroinstalacije, klimatizaciju i solarno grijanje, OIB 05965383480</izvorni_sadrzaj>
    <derivirana_varijabla naziv="DomainObject.Predmet.ProtustrankaFormatedOIB_1">  TEHNO DOM d.o.o. za elektroinstalacije, klimatizaciju i solarno grijanje, OIB 05965383480</derivirana_varijabla>
  </DomainObject.Predmet.ProtustrankaFormatedOIB>
  <DomainObject.Predmet.ProtustrankaFormatedWithAdress>
    <izvorni_sadrzaj> TEHNO DOM d.o.o. za elektroinstalacije, klimatizaciju i solarno grijanje, Iva Vojnovića 31/B, 20000 Dubrovnik</izvorni_sadrzaj>
    <derivirana_varijabla naziv="DomainObject.Predmet.ProtustrankaFormatedWithAdress_1"> TEHNO DOM d.o.o. za elektroinstalacije, klimatizaciju i solarno grijanje, Iva Vojnovića 31/B, 20000 Dubrovnik</derivirana_varijabla>
  </DomainObject.Predmet.ProtustrankaFormatedWithAdress>
  <DomainObject.Predmet.ProtustrankaFormatedWithAdressOIB>
    <izvorni_sadrzaj> TEHNO DOM d.o.o. za elektroinstalacije, klimatizaciju i solarno grijanje, OIB 05965383480, Iva Vojnovića 31/B, 20000 Dubrovnik</izvorni_sadrzaj>
    <derivirana_varijabla naziv="DomainObject.Predmet.ProtustrankaFormatedWithAdressOIB_1"> TEHNO DOM d.o.o. za elektroinstalacije, klimatizaciju i solarno grijanje, OIB 05965383480, Iva Vojnovića 31/B, 20000 Dubrovnik</derivirana_varijabla>
  </DomainObject.Predmet.ProtustrankaFormatedWithAdressOIB>
  <DomainObject.Predmet.ProtustrankaWithAdress>
    <izvorni_sadrzaj>TEHNO DOM d.o.o. za elektroinstalacije, klimatizaciju i solarno grijanje Iva Vojnovića 31/B, 20000 Dubrovnik</izvorni_sadrzaj>
    <derivirana_varijabla naziv="DomainObject.Predmet.ProtustrankaWithAdress_1">TEHNO DOM d.o.o. za elektroinstalacije, klimatizaciju i solarno grijanje Iva Vojnovića 31/B, 20000 Dubrovnik</derivirana_varijabla>
  </DomainObject.Predmet.ProtustrankaWithAdress>
  <DomainObject.Predmet.ProtustrankaWithAdressOIB>
    <izvorni_sadrzaj>TEHNO DOM d.o.o. za elektroinstalacije, klimatizaciju i solarno grijanje, OIB 05965383480, Iva Vojnovića 31/B, 20000 Dubrovnik</izvorni_sadrzaj>
    <derivirana_varijabla naziv="DomainObject.Predmet.ProtustrankaWithAdressOIB_1">TEHNO DOM d.o.o. za elektroinstalacije, klimatizaciju i solarno grijanje, OIB 05965383480, Iva Vojnovića 31/B, 20000 Dubrovnik</derivirana_varijabla>
  </DomainObject.Predmet.ProtustrankaWithAdressOIB>
  <DomainObject.Predmet.ProtustrankaNazivFormated>
    <izvorni_sadrzaj>TEHNO DOM d.o.o. za elektroinstalacije, klimatizaciju i solarno grijanje</izvorni_sadrzaj>
    <derivirana_varijabla naziv="DomainObject.Predmet.ProtustrankaNazivFormated_1">TEHNO DOM d.o.o. za elektroinstalacije, klimatizaciju i solarno grijanje</derivirana_varijabla>
  </DomainObject.Predmet.ProtustrankaNazivFormated>
  <DomainObject.Predmet.ProtustrankaNazivFormatedOIB>
    <izvorni_sadrzaj>TEHNO DOM d.o.o. za elektroinstalacije, klimatizaciju i solarno grijanje, OIB 05965383480</izvorni_sadrzaj>
    <derivirana_varijabla naziv="DomainObject.Predmet.ProtustrankaNazivFormatedOIB_1">TEHNO DOM d.o.o. za elektroinstalacije, klimatizaciju i solarno grijanje, OIB 05965383480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4295.33</izvorni_sadrzaj>
    <derivirana_varijabla naziv="DomainObject.Predmet.TrenutnaVrijednost_1">4295.33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TEHNO DOM d.o.o. za elektroinstalacije, klimatizaciju i solarno grijanje</item>
    </izvorni_sadrzaj>
    <derivirana_varijabla naziv="DomainObject.Predmet.ProtuStrankaListFormated_1">
      <item>TEHNO DOM d.o.o. za elektroinstalacije, klimatizaciju i solarno grijanje</item>
    </derivirana_varijabla>
  </DomainObject.Predmet.ProtuStrankaListFormated>
  <DomainObject.Predmet.ProtuStrankaListFormatedOIB>
    <izvorni_sadrzaj>
      <item>TEHNO DOM d.o.o. za elektroinstalacije, klimatizaciju i solarno grijanje, OIB 05965383480</item>
    </izvorni_sadrzaj>
    <derivirana_varijabla naziv="DomainObject.Predmet.ProtuStrankaListFormatedOIB_1">
      <item>TEHNO DOM d.o.o. za elektroinstalacije, klimatizaciju i solarno grijanje, OIB 05965383480</item>
    </derivirana_varijabla>
  </DomainObject.Predmet.ProtuStrankaListFormatedOIB>
  <DomainObject.Predmet.ProtuStrankaListFormatedWithAdress>
    <izvorni_sadrzaj>
      <item>TEHNO DOM d.o.o. za elektroinstalacije, klimatizaciju i solarno grijanje, Iva Vojnovića 31/B, 20000 Dubrovnik</item>
    </izvorni_sadrzaj>
    <derivirana_varijabla naziv="DomainObject.Predmet.ProtuStrankaListFormatedWithAdress_1">
      <item>TEHNO DOM d.o.o. za elektroinstalacije, klimatizaciju i solarno grijanje, Iva Vojnovića 31/B, 20000 Dubrovnik</item>
    </derivirana_varijabla>
  </DomainObject.Predmet.ProtuStrankaListFormatedWithAdress>
  <DomainObject.Predmet.ProtuStrankaListFormatedWithAdressOIB>
    <izvorni_sadrzaj>
      <item>TEHNO DOM d.o.o. za elektroinstalacije, klimatizaciju i solarno grijanje, OIB 05965383480, Iva Vojnovića 31/B, 20000 Dubrovnik</item>
    </izvorni_sadrzaj>
    <derivirana_varijabla naziv="DomainObject.Predmet.ProtuStrankaListFormatedWithAdressOIB_1">
      <item>TEHNO DOM d.o.o. za elektroinstalacije, klimatizaciju i solarno grijanje, OIB 05965383480, Iva Vojnovića 31/B, 20000 Dubrovnik</item>
    </derivirana_varijabla>
  </DomainObject.Predmet.ProtuStrankaListFormatedWithAdressOIB>
  <DomainObject.Predmet.ProtuStrankaListNazivFormated>
    <izvorni_sadrzaj>
      <item>TEHNO DOM d.o.o. za elektroinstalacije, klimatizaciju i solarno grijanje</item>
    </izvorni_sadrzaj>
    <derivirana_varijabla naziv="DomainObject.Predmet.ProtuStrankaListNazivFormated_1">
      <item>TEHNO DOM d.o.o. za elektroinstalacije, klimatizaciju i solarno grijanje</item>
    </derivirana_varijabla>
  </DomainObject.Predmet.ProtuStrankaListNazivFormated>
  <DomainObject.Predmet.ProtuStrankaListNazivFormatedOIB>
    <izvorni_sadrzaj>
      <item>TEHNO DOM d.o.o. za elektroinstalacije, klimatizaciju i solarno grijanje, OIB 05965383480</item>
    </izvorni_sadrzaj>
    <derivirana_varijabla naziv="DomainObject.Predmet.ProtuStrankaListNazivFormatedOIB_1">
      <item>TEHNO DOM d.o.o. za elektroinstalacije, klimatizaciju i solarno grijanje, OIB 05965383480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TEHNO DOM d.o.o. za elektroinstalacije, klimatizaciju i solarno grijanje</izvorni_sadrzaj>
    <derivirana_varijabla naziv="DomainObject.Predmet.ProtustrankaIDrugi_1">TEHNO DOM d.o.o. za elektroinstalacije, klimatizaciju i solarno grijanje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TEHNO DOM d.o.o. za elektroinstalacije, klimatizaciju i solarno grijanje, OIB 05965383480, Iva Vojnovića 31/B, 20000 Dubrovnik</izvorni_sadrzaj>
    <derivirana_varijabla naziv="DomainObject.Predmet.ProtustrankaIDrugiAdressOIB_1">TEHNO DOM d.o.o. za elektroinstalacije, klimatizaciju i solarno grijanje, OIB 05965383480, Iva Vojnovića 31/B,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TEHNO DOM d.o.o. za elektroinstalacije, klimatizaciju i solarno grijanje</item>
    </izvorni_sadrzaj>
    <derivirana_varijabla naziv="DomainObject.Predmet.SudioniciListNaziv_1">
      <item>FINA, RC Split, Podružnica Dubrovnik</item>
      <item>TEHNO DOM d.o.o. za elektroinstalacije, klimatizaciju i solarno grijanje</item>
    </derivirana_varijabla>
  </DomainObject.Predmet.SudioniciListNaziv>
  <DomainObject.Predmet.SudioniciListAdressOIB>
    <izvorni_sadrzaj>
      <item>FINA, RC Split, Podružnica Dubrovnik, OIB 85821130368, Vukovarska 2,20000 Dubrovnik</item>
      <item>TEHNO DOM d.o.o. za elektroinstalacije, klimatizaciju i solarno grijanje, OIB 05965383480, Iva Vojnovića 31/B,20000 Dubrovnik</item>
    </izvorni_sadrzaj>
    <derivirana_varijabla naziv="DomainObject.Predmet.SudioniciListAdressOIB_1">
      <item>FINA, RC Split, Podružnica Dubrovnik, OIB 85821130368, Vukovarska 2,20000 Dubrovnik</item>
      <item>TEHNO DOM d.o.o. za elektroinstalacije, klimatizaciju i solarno grijanje, OIB 05965383480, Iva Vojnovića 31/B,20000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05965383480</item>
    </izvorni_sadrzaj>
    <derivirana_varijabla naziv="DomainObject.Predmet.SudioniciListNazivOIB_1">
      <item>, OIB 85821130368</item>
      <item>, OIB 05965383480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1558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2016-01-21T08:56:00Z</dcterms:created>
  <dc:creator>Mirjana Mihović</dc:creator>
  <cp:lastModifiedBy>Mara Marčinko</cp:lastModifiedBy>
  <cp:lastPrinted>2016-01-21T08:56:00Z</cp:lastPrinted>
  <dcterms:modified xmlns:xsi="http://www.w3.org/2001/XMLSchema-instance" xsi:type="dcterms:W3CDTF">2016-01-21T09:12:00Z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