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fc79" w14:paraId="b6dfc79" w:rsidRDefault="00BA6CC7" w:rsidP="00BA6CC7" w:rsidR="00BA6C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CC7" w:rsidP="00BA6CC7" w:rsidR="00BA6CC7" w:rsidRPr="00C17B5B">
      <w:r w:rsidRPr="00C17B5B">
        <w:rPr>
          <w:rFonts w:eastAsia="MS Mincho"/>
        </w:rPr>
        <w:t>REPUBLIKA HRVATSKA</w:t>
      </w:r>
    </w:p>
    <w:p w:rsidRDefault="00BA6CC7" w:rsidP="00BA6CC7" w:rsidR="00BA6CC7" w:rsidRPr="00C17B5B">
      <w:r w:rsidRPr="00C17B5B">
        <w:rPr>
          <w:rFonts w:eastAsia="MS Mincho"/>
        </w:rPr>
        <w:t>TRGOVAČKI SUD U RIJECI</w:t>
      </w:r>
    </w:p>
    <w:p w:rsidRDefault="00BA6CC7" w:rsidP="00BA6CC7" w:rsidR="00BA6CC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E7F58" w:rsidP="009351A4" w:rsidR="00FE7F58" w:rsidRPr="00911ADC"/>
    <w:p w:rsidRDefault="002E2FEE" w:rsidP="009351A4" w:rsidR="002E2FEE"/>
    <w:p w:rsidRDefault="00FA1B9C" w:rsidP="009351A4" w:rsidR="00FA1B9C" w:rsidRPr="00911ADC"/>
    <w:p w:rsidRDefault="008131FE" w:rsidP="001D3387" w:rsidR="00D439DA">
      <w:pPr>
        <w:ind w:firstLine="708"/>
        <w:jc w:val="both"/>
      </w:pPr>
      <w:r w:rsidRPr="00911ADC">
        <w:t xml:space="preserve">Trgovački sud u Rijeci, u skraćenom stečajnom postupku nad </w:t>
      </w:r>
      <w:r w:rsidR="00F73194">
        <w:t xml:space="preserve">dužnikom </w:t>
      </w:r>
      <w:r w:rsidR="00BA6CC7">
        <w:t>BOŠNJAK D. M. N. d.o.o. Višnjan, Pršurići 12</w:t>
      </w:r>
      <w:r w:rsidR="00DD00F6">
        <w:t xml:space="preserve">, </w:t>
      </w:r>
      <w:r w:rsidRPr="00911ADC">
        <w:t>koji se vodi pod posl. br. 7 St-</w:t>
      </w:r>
      <w:r w:rsidR="00BA6CC7">
        <w:t>251</w:t>
      </w:r>
      <w:r w:rsidRPr="00911ADC">
        <w:t>/</w:t>
      </w:r>
      <w:r w:rsidR="00000B0D">
        <w:t>14</w:t>
      </w:r>
      <w:r w:rsidRPr="00911ADC">
        <w:t>, objavljuje:</w:t>
      </w:r>
    </w:p>
    <w:p w:rsidRDefault="00987E5C" w:rsidP="002F6BAB" w:rsidR="00987E5C">
      <w:pPr>
        <w:jc w:val="both"/>
      </w:pPr>
    </w:p>
    <w:p w:rsidRDefault="00BA6CC7" w:rsidP="00BA6CC7" w:rsidR="00BA6CC7">
      <w:pPr>
        <w:jc w:val="both"/>
        <w:rPr>
          <w:color w:val="000000"/>
        </w:rPr>
      </w:pPr>
    </w:p>
    <w:p w:rsidRDefault="00BA6CC7" w:rsidP="00BA6CC7" w:rsidR="00BA6CC7">
      <w:pPr>
        <w:jc w:val="both"/>
      </w:pPr>
      <w:r>
        <w:rPr>
          <w:color w:val="000000"/>
        </w:rPr>
        <w:t>I.</w:t>
      </w:r>
      <w:r>
        <w:rPr>
          <w:color w:val="000000"/>
        </w:rPr>
        <w:tab/>
        <w:t xml:space="preserve">Otvara se stečajni postupak nad dužnikom </w:t>
      </w:r>
      <w:r>
        <w:t>BOŠNJAK D. M. N. društvo s ograničenom odgovornošću za trgovinu i graditeljstvo Višnjan, Pršurići 12 ( MBS 130036650 – OIB 83899104743 ).</w:t>
      </w:r>
    </w:p>
    <w:p w:rsidRDefault="00BA6CC7" w:rsidP="00BA6CC7" w:rsidR="00BA6CC7">
      <w:pPr>
        <w:jc w:val="both"/>
        <w:rPr>
          <w:lang w:val="en-GB"/>
        </w:rPr>
      </w:pPr>
    </w:p>
    <w:p w:rsidRDefault="00BA6CC7" w:rsidP="00BA6CC7" w:rsidR="00BA6CC7">
      <w:pPr>
        <w:jc w:val="both"/>
        <w:rPr>
          <w:color w:val="000000"/>
        </w:rPr>
      </w:pPr>
      <w:r>
        <w:t>II.</w:t>
      </w:r>
      <w:r>
        <w:tab/>
        <w:t xml:space="preserve">Za stečajnog upravitelja imenuje se </w:t>
      </w:r>
      <w:r>
        <w:rPr>
          <w:color w:val="000000"/>
        </w:rPr>
        <w:t xml:space="preserve">Milena Veljović </w:t>
      </w:r>
      <w:r>
        <w:t xml:space="preserve">( OIB: 90523902370 ) </w:t>
      </w:r>
      <w:r>
        <w:rPr>
          <w:color w:val="000000"/>
        </w:rPr>
        <w:t>iz Pule, Dobrilina 9</w:t>
      </w:r>
      <w:r>
        <w:t>.</w:t>
      </w:r>
    </w:p>
    <w:p w:rsidRDefault="00BA6CC7" w:rsidP="00BA6CC7" w:rsidR="00BA6CC7">
      <w:pPr>
        <w:jc w:val="both"/>
        <w:rPr>
          <w:color w:val="000000"/>
        </w:rPr>
      </w:pPr>
    </w:p>
    <w:p w:rsidRDefault="00BA6CC7" w:rsidP="00BA6CC7" w:rsidR="00BA6CC7">
      <w:pPr>
        <w:jc w:val="both"/>
      </w:pPr>
      <w:r>
        <w:rPr>
          <w:color w:val="000000"/>
        </w:rPr>
        <w:t>III.</w:t>
      </w:r>
      <w:r>
        <w:rPr>
          <w:color w:val="000000"/>
        </w:rPr>
        <w:tab/>
        <w:t xml:space="preserve">Zaključuje se stečajni postupak nad dužnikom </w:t>
      </w:r>
      <w:r>
        <w:t>BOŠNJAK D. M. N. društvo s ograničenom odgovornošću za trgovinu i graditeljstvo Višnjan, Pršurići 12 ( MBS 130036650 – OIB 83899104743 ).</w:t>
      </w:r>
    </w:p>
    <w:p w:rsidRDefault="00BA6CC7" w:rsidP="00BA6CC7" w:rsidR="00BA6CC7">
      <w:pPr>
        <w:jc w:val="both"/>
        <w:rPr>
          <w:color w:val="000000"/>
          <w:lang w:val="en-GB"/>
        </w:rPr>
      </w:pPr>
    </w:p>
    <w:p w:rsidRDefault="00BA6CC7" w:rsidP="00BA6CC7" w:rsidR="00BA6CC7">
      <w:pPr>
        <w:jc w:val="both"/>
      </w:pPr>
      <w:r>
        <w:rPr>
          <w:color w:val="000000"/>
        </w:rPr>
        <w:t>IV.</w:t>
      </w:r>
      <w:r>
        <w:rPr>
          <w:color w:val="000000"/>
        </w:rPr>
        <w:tab/>
        <w:t>Ovo rješenje objavit će se u Narodnim novinama i na oglasnoj ploči suda te dostaviti sudskom registru radi brisanja dužnika.</w:t>
      </w:r>
    </w:p>
    <w:p w:rsidRDefault="00BA6CC7" w:rsidP="00BA6CC7" w:rsidR="00BA6CC7">
      <w:pPr>
        <w:jc w:val="both"/>
      </w:pPr>
    </w:p>
    <w:p w:rsidRDefault="00852D6A" w:rsidP="00BA6CC7" w:rsidR="00852D6A" w:rsidRPr="00911ADC">
      <w:pPr>
        <w:jc w:val="both"/>
      </w:pPr>
    </w:p>
    <w:sectPr w:rsidR="00852D6A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DD3" w:rsidR="005E4DD3">
      <w:r>
        <w:separator/>
      </w:r>
    </w:p>
  </w:endnote>
  <w:endnote w:id="0" w:type="continuationSeparator">
    <w:p w:rsidRDefault="005E4DD3" w:rsidR="005E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DD3" w:rsidR="005E4DD3">
      <w:r>
        <w:separator/>
      </w:r>
    </w:p>
  </w:footnote>
  <w:footnote w:id="0" w:type="continuationSeparator">
    <w:p w:rsidRDefault="005E4DD3" w:rsidR="005E4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66" w:rsidP="00911ADC" w:rsidR="00A71166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r w:rsidR="00034732">
      <w:t xml:space="preserve">   </w:t>
    </w:r>
    <w:r w:rsidRPr="00911ADC">
      <w:t>Posl. br. 7 St-</w:t>
    </w:r>
    <w:r w:rsidR="00BA6CC7">
      <w:t>251</w:t>
    </w:r>
    <w:r w:rsidR="00AA28BE">
      <w:t>/</w:t>
    </w:r>
    <w:r w:rsidR="00000B0D">
      <w:t>14</w:t>
    </w:r>
    <w:r w:rsidRPr="00911ADC">
      <w:t>-</w:t>
    </w:r>
    <w:r w:rsidR="00F94B54">
      <w:t>1</w:t>
    </w:r>
    <w:r w:rsidR="00BA6CC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0B0D"/>
    <w:rsid w:val="0000672D"/>
    <w:rsid w:val="000122BA"/>
    <w:rsid w:val="00023391"/>
    <w:rsid w:val="00026635"/>
    <w:rsid w:val="00027602"/>
    <w:rsid w:val="00034732"/>
    <w:rsid w:val="000348AB"/>
    <w:rsid w:val="000364DF"/>
    <w:rsid w:val="00040668"/>
    <w:rsid w:val="00053B6C"/>
    <w:rsid w:val="0005434C"/>
    <w:rsid w:val="00056FC1"/>
    <w:rsid w:val="0007183B"/>
    <w:rsid w:val="000724CF"/>
    <w:rsid w:val="00072915"/>
    <w:rsid w:val="000753E3"/>
    <w:rsid w:val="000759B8"/>
    <w:rsid w:val="00094D93"/>
    <w:rsid w:val="00094EED"/>
    <w:rsid w:val="000952B3"/>
    <w:rsid w:val="000A0445"/>
    <w:rsid w:val="000A1F37"/>
    <w:rsid w:val="000A2F50"/>
    <w:rsid w:val="000A5DD0"/>
    <w:rsid w:val="000B798C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F1956"/>
    <w:rsid w:val="000F6444"/>
    <w:rsid w:val="001000A8"/>
    <w:rsid w:val="001015E5"/>
    <w:rsid w:val="001033C9"/>
    <w:rsid w:val="0011014E"/>
    <w:rsid w:val="00112A32"/>
    <w:rsid w:val="00113677"/>
    <w:rsid w:val="001143F2"/>
    <w:rsid w:val="00124FC0"/>
    <w:rsid w:val="001266F2"/>
    <w:rsid w:val="00130070"/>
    <w:rsid w:val="0013305D"/>
    <w:rsid w:val="00133455"/>
    <w:rsid w:val="00143A9E"/>
    <w:rsid w:val="0014520B"/>
    <w:rsid w:val="001471C6"/>
    <w:rsid w:val="0015197F"/>
    <w:rsid w:val="001619B2"/>
    <w:rsid w:val="00162B24"/>
    <w:rsid w:val="00163767"/>
    <w:rsid w:val="00182381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C6109"/>
    <w:rsid w:val="001D1B1F"/>
    <w:rsid w:val="001D1D95"/>
    <w:rsid w:val="001D3387"/>
    <w:rsid w:val="001D37A8"/>
    <w:rsid w:val="001D384A"/>
    <w:rsid w:val="001D4FE0"/>
    <w:rsid w:val="001E7217"/>
    <w:rsid w:val="001F006D"/>
    <w:rsid w:val="0020498A"/>
    <w:rsid w:val="0021093B"/>
    <w:rsid w:val="00215B95"/>
    <w:rsid w:val="00220A2E"/>
    <w:rsid w:val="0024067F"/>
    <w:rsid w:val="00243B46"/>
    <w:rsid w:val="00247D6C"/>
    <w:rsid w:val="002518FF"/>
    <w:rsid w:val="0025541F"/>
    <w:rsid w:val="00256142"/>
    <w:rsid w:val="00261054"/>
    <w:rsid w:val="00261A01"/>
    <w:rsid w:val="002655ED"/>
    <w:rsid w:val="00266238"/>
    <w:rsid w:val="002730B3"/>
    <w:rsid w:val="00274F08"/>
    <w:rsid w:val="0027796B"/>
    <w:rsid w:val="002811A2"/>
    <w:rsid w:val="0028693C"/>
    <w:rsid w:val="00286AAA"/>
    <w:rsid w:val="00295C48"/>
    <w:rsid w:val="002A05E8"/>
    <w:rsid w:val="002A251A"/>
    <w:rsid w:val="002A50BD"/>
    <w:rsid w:val="002C2558"/>
    <w:rsid w:val="002E1010"/>
    <w:rsid w:val="002E2C9F"/>
    <w:rsid w:val="002E2FEE"/>
    <w:rsid w:val="002E47EB"/>
    <w:rsid w:val="002E6FB0"/>
    <w:rsid w:val="002F0CC5"/>
    <w:rsid w:val="002F4203"/>
    <w:rsid w:val="002F6BAB"/>
    <w:rsid w:val="002F7C41"/>
    <w:rsid w:val="002F7F8A"/>
    <w:rsid w:val="00310CF3"/>
    <w:rsid w:val="003150FB"/>
    <w:rsid w:val="0032032F"/>
    <w:rsid w:val="00324ACA"/>
    <w:rsid w:val="0033118B"/>
    <w:rsid w:val="003406E6"/>
    <w:rsid w:val="00344359"/>
    <w:rsid w:val="0034636D"/>
    <w:rsid w:val="003542ED"/>
    <w:rsid w:val="00356D2B"/>
    <w:rsid w:val="003620B2"/>
    <w:rsid w:val="003662F1"/>
    <w:rsid w:val="00377356"/>
    <w:rsid w:val="00381789"/>
    <w:rsid w:val="00386BA5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BB6"/>
    <w:rsid w:val="003D6BC6"/>
    <w:rsid w:val="003D7568"/>
    <w:rsid w:val="003E0409"/>
    <w:rsid w:val="003E0B1F"/>
    <w:rsid w:val="003E6649"/>
    <w:rsid w:val="003E6AAF"/>
    <w:rsid w:val="003F0281"/>
    <w:rsid w:val="003F1508"/>
    <w:rsid w:val="003F2F1C"/>
    <w:rsid w:val="003F2F49"/>
    <w:rsid w:val="00400590"/>
    <w:rsid w:val="00405998"/>
    <w:rsid w:val="00405A06"/>
    <w:rsid w:val="004119ED"/>
    <w:rsid w:val="004134E8"/>
    <w:rsid w:val="004149F2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6DBC"/>
    <w:rsid w:val="0046723F"/>
    <w:rsid w:val="00477160"/>
    <w:rsid w:val="00497418"/>
    <w:rsid w:val="004A0702"/>
    <w:rsid w:val="004A220E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04E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6129"/>
    <w:rsid w:val="00533600"/>
    <w:rsid w:val="005339DE"/>
    <w:rsid w:val="005404F5"/>
    <w:rsid w:val="00543033"/>
    <w:rsid w:val="00575ECC"/>
    <w:rsid w:val="00577D70"/>
    <w:rsid w:val="00580799"/>
    <w:rsid w:val="0059097B"/>
    <w:rsid w:val="005A00DF"/>
    <w:rsid w:val="005A38D5"/>
    <w:rsid w:val="005B0030"/>
    <w:rsid w:val="005B37D9"/>
    <w:rsid w:val="005B712B"/>
    <w:rsid w:val="005B751A"/>
    <w:rsid w:val="005C04EF"/>
    <w:rsid w:val="005C69C1"/>
    <w:rsid w:val="005D35B0"/>
    <w:rsid w:val="005D3B4B"/>
    <w:rsid w:val="005E2CAD"/>
    <w:rsid w:val="005E4DD3"/>
    <w:rsid w:val="005F0876"/>
    <w:rsid w:val="005F5707"/>
    <w:rsid w:val="005F69D3"/>
    <w:rsid w:val="00610773"/>
    <w:rsid w:val="0061741E"/>
    <w:rsid w:val="00626BBF"/>
    <w:rsid w:val="00627177"/>
    <w:rsid w:val="006324C2"/>
    <w:rsid w:val="00636E47"/>
    <w:rsid w:val="006539B7"/>
    <w:rsid w:val="00656E86"/>
    <w:rsid w:val="006607A5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E0539"/>
    <w:rsid w:val="006E0FD6"/>
    <w:rsid w:val="006E1DF6"/>
    <w:rsid w:val="006E335A"/>
    <w:rsid w:val="006F2234"/>
    <w:rsid w:val="006F6334"/>
    <w:rsid w:val="006F666D"/>
    <w:rsid w:val="00700A0C"/>
    <w:rsid w:val="00701BF1"/>
    <w:rsid w:val="00704E80"/>
    <w:rsid w:val="0070668E"/>
    <w:rsid w:val="007203D5"/>
    <w:rsid w:val="0072435F"/>
    <w:rsid w:val="00742325"/>
    <w:rsid w:val="0074642C"/>
    <w:rsid w:val="0075150C"/>
    <w:rsid w:val="00762357"/>
    <w:rsid w:val="0077292D"/>
    <w:rsid w:val="007766F1"/>
    <w:rsid w:val="00777EA1"/>
    <w:rsid w:val="00780A69"/>
    <w:rsid w:val="00783800"/>
    <w:rsid w:val="00783FA0"/>
    <w:rsid w:val="00787001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B1D"/>
    <w:rsid w:val="007E4ABF"/>
    <w:rsid w:val="007E6308"/>
    <w:rsid w:val="007F4160"/>
    <w:rsid w:val="007F6908"/>
    <w:rsid w:val="008014B9"/>
    <w:rsid w:val="00802C5C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4974"/>
    <w:rsid w:val="00845412"/>
    <w:rsid w:val="008475A6"/>
    <w:rsid w:val="00847A09"/>
    <w:rsid w:val="00851EC1"/>
    <w:rsid w:val="00852D6A"/>
    <w:rsid w:val="00853CB0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3298"/>
    <w:rsid w:val="00896A94"/>
    <w:rsid w:val="00897F3C"/>
    <w:rsid w:val="008A1730"/>
    <w:rsid w:val="008A5FEA"/>
    <w:rsid w:val="008A6768"/>
    <w:rsid w:val="008B174D"/>
    <w:rsid w:val="008B2F92"/>
    <w:rsid w:val="008B4949"/>
    <w:rsid w:val="008B6196"/>
    <w:rsid w:val="008C07E6"/>
    <w:rsid w:val="008C23D6"/>
    <w:rsid w:val="008D3456"/>
    <w:rsid w:val="008D6C2B"/>
    <w:rsid w:val="008E5AF0"/>
    <w:rsid w:val="008E66D0"/>
    <w:rsid w:val="008F3B3E"/>
    <w:rsid w:val="0090213F"/>
    <w:rsid w:val="00911ADC"/>
    <w:rsid w:val="0091785E"/>
    <w:rsid w:val="00920D32"/>
    <w:rsid w:val="009351A4"/>
    <w:rsid w:val="009354FC"/>
    <w:rsid w:val="00937282"/>
    <w:rsid w:val="00942886"/>
    <w:rsid w:val="00942A0B"/>
    <w:rsid w:val="00944E8E"/>
    <w:rsid w:val="0094618A"/>
    <w:rsid w:val="0094686E"/>
    <w:rsid w:val="00946F12"/>
    <w:rsid w:val="00957652"/>
    <w:rsid w:val="009612D7"/>
    <w:rsid w:val="00964A55"/>
    <w:rsid w:val="0096564A"/>
    <w:rsid w:val="009673CB"/>
    <w:rsid w:val="00970317"/>
    <w:rsid w:val="00971CEF"/>
    <w:rsid w:val="00974DAD"/>
    <w:rsid w:val="0098030B"/>
    <w:rsid w:val="00987E5C"/>
    <w:rsid w:val="00990004"/>
    <w:rsid w:val="00991510"/>
    <w:rsid w:val="00992570"/>
    <w:rsid w:val="0099546F"/>
    <w:rsid w:val="009964F2"/>
    <w:rsid w:val="009970BB"/>
    <w:rsid w:val="009A1642"/>
    <w:rsid w:val="009A3DD1"/>
    <w:rsid w:val="009A483D"/>
    <w:rsid w:val="009B0345"/>
    <w:rsid w:val="009C51A3"/>
    <w:rsid w:val="009C6770"/>
    <w:rsid w:val="009D10F3"/>
    <w:rsid w:val="009D23F0"/>
    <w:rsid w:val="009D243B"/>
    <w:rsid w:val="009D30D5"/>
    <w:rsid w:val="009F587D"/>
    <w:rsid w:val="00A016A7"/>
    <w:rsid w:val="00A060F9"/>
    <w:rsid w:val="00A17686"/>
    <w:rsid w:val="00A20D26"/>
    <w:rsid w:val="00A22C29"/>
    <w:rsid w:val="00A23DCD"/>
    <w:rsid w:val="00A3094E"/>
    <w:rsid w:val="00A318A0"/>
    <w:rsid w:val="00A32F1C"/>
    <w:rsid w:val="00A44D16"/>
    <w:rsid w:val="00A45676"/>
    <w:rsid w:val="00A47A1F"/>
    <w:rsid w:val="00A507BC"/>
    <w:rsid w:val="00A51417"/>
    <w:rsid w:val="00A53171"/>
    <w:rsid w:val="00A576F7"/>
    <w:rsid w:val="00A63D1B"/>
    <w:rsid w:val="00A6775B"/>
    <w:rsid w:val="00A7016B"/>
    <w:rsid w:val="00A71166"/>
    <w:rsid w:val="00A73CD2"/>
    <w:rsid w:val="00A745D7"/>
    <w:rsid w:val="00A815C3"/>
    <w:rsid w:val="00A82659"/>
    <w:rsid w:val="00A85B4D"/>
    <w:rsid w:val="00A925FD"/>
    <w:rsid w:val="00AA28B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4934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2556"/>
    <w:rsid w:val="00B86A00"/>
    <w:rsid w:val="00BA180C"/>
    <w:rsid w:val="00BA2704"/>
    <w:rsid w:val="00BA6CC7"/>
    <w:rsid w:val="00BA6ECC"/>
    <w:rsid w:val="00BD0039"/>
    <w:rsid w:val="00BD1572"/>
    <w:rsid w:val="00BD1724"/>
    <w:rsid w:val="00BD2ACC"/>
    <w:rsid w:val="00BF5D91"/>
    <w:rsid w:val="00C04264"/>
    <w:rsid w:val="00C05C0C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515F9"/>
    <w:rsid w:val="00C6233C"/>
    <w:rsid w:val="00C64D86"/>
    <w:rsid w:val="00C71AAF"/>
    <w:rsid w:val="00C75BB2"/>
    <w:rsid w:val="00C819DA"/>
    <w:rsid w:val="00C872C5"/>
    <w:rsid w:val="00CB2E3D"/>
    <w:rsid w:val="00CC1E5C"/>
    <w:rsid w:val="00CD3F8F"/>
    <w:rsid w:val="00CE0530"/>
    <w:rsid w:val="00CE1E94"/>
    <w:rsid w:val="00CE2054"/>
    <w:rsid w:val="00CE3671"/>
    <w:rsid w:val="00CE52EE"/>
    <w:rsid w:val="00CE6AF9"/>
    <w:rsid w:val="00CF6E38"/>
    <w:rsid w:val="00CF6E6C"/>
    <w:rsid w:val="00CF7C44"/>
    <w:rsid w:val="00D014EA"/>
    <w:rsid w:val="00D01EBE"/>
    <w:rsid w:val="00D030CD"/>
    <w:rsid w:val="00D03526"/>
    <w:rsid w:val="00D16BA5"/>
    <w:rsid w:val="00D1738E"/>
    <w:rsid w:val="00D21DF7"/>
    <w:rsid w:val="00D2763D"/>
    <w:rsid w:val="00D34C89"/>
    <w:rsid w:val="00D351B2"/>
    <w:rsid w:val="00D439DA"/>
    <w:rsid w:val="00D5509E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6C0"/>
    <w:rsid w:val="00D878A6"/>
    <w:rsid w:val="00D91C8A"/>
    <w:rsid w:val="00D92B89"/>
    <w:rsid w:val="00DA1BA3"/>
    <w:rsid w:val="00DB7182"/>
    <w:rsid w:val="00DC02CF"/>
    <w:rsid w:val="00DD00F6"/>
    <w:rsid w:val="00DD130A"/>
    <w:rsid w:val="00DD3779"/>
    <w:rsid w:val="00DE0C98"/>
    <w:rsid w:val="00DE1C02"/>
    <w:rsid w:val="00DE1EA9"/>
    <w:rsid w:val="00DE3FF8"/>
    <w:rsid w:val="00DF0EE3"/>
    <w:rsid w:val="00DF13AD"/>
    <w:rsid w:val="00DF3154"/>
    <w:rsid w:val="00DF46C7"/>
    <w:rsid w:val="00DF6AE9"/>
    <w:rsid w:val="00E00698"/>
    <w:rsid w:val="00E32A96"/>
    <w:rsid w:val="00E374C6"/>
    <w:rsid w:val="00E408A7"/>
    <w:rsid w:val="00E50023"/>
    <w:rsid w:val="00E601E2"/>
    <w:rsid w:val="00E63C94"/>
    <w:rsid w:val="00E74756"/>
    <w:rsid w:val="00E83617"/>
    <w:rsid w:val="00E84123"/>
    <w:rsid w:val="00E91F8C"/>
    <w:rsid w:val="00EA21CD"/>
    <w:rsid w:val="00EA2E04"/>
    <w:rsid w:val="00EA70AE"/>
    <w:rsid w:val="00EC463B"/>
    <w:rsid w:val="00ED08A2"/>
    <w:rsid w:val="00EE14D6"/>
    <w:rsid w:val="00EF0960"/>
    <w:rsid w:val="00EF5561"/>
    <w:rsid w:val="00F0283C"/>
    <w:rsid w:val="00F04883"/>
    <w:rsid w:val="00F072B1"/>
    <w:rsid w:val="00F11467"/>
    <w:rsid w:val="00F17204"/>
    <w:rsid w:val="00F22CC3"/>
    <w:rsid w:val="00F27D9D"/>
    <w:rsid w:val="00F35EC9"/>
    <w:rsid w:val="00F4719D"/>
    <w:rsid w:val="00F50CA6"/>
    <w:rsid w:val="00F51E79"/>
    <w:rsid w:val="00F53F49"/>
    <w:rsid w:val="00F63402"/>
    <w:rsid w:val="00F73194"/>
    <w:rsid w:val="00F76605"/>
    <w:rsid w:val="00F83387"/>
    <w:rsid w:val="00F84F63"/>
    <w:rsid w:val="00F9073E"/>
    <w:rsid w:val="00F92D02"/>
    <w:rsid w:val="00F93B3C"/>
    <w:rsid w:val="00F94B54"/>
    <w:rsid w:val="00F970B0"/>
    <w:rsid w:val="00FA1B53"/>
    <w:rsid w:val="00FA1B9C"/>
    <w:rsid w:val="00FB3FFD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3616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29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29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8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7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13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9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6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4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32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35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03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8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43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7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2015.</izvorni_sadrzaj>
    <derivirana_varijabla naziv="DomainObject.Predmet.DatumRjesavanja_1">7.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St-251/2014</izvorni_sadrzaj>
    <derivirana_varijabla naziv="DomainObject.Predmet.OznakaBroj_1">St-251/2014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BOŠNJAK D.M.N. d.o.o.  Višnjan</izvorni_sadrzaj>
    <derivirana_varijabla naziv="DomainObject.Predmet.ProtustrankaFormated_1">  BOŠNJAK D.M.N. d.o.o.  Višnjan</derivirana_varijabla>
  </DomainObject.Predmet.ProtustrankaFormated>
  <DomainObject.Predmet.ProtustrankaFormatedOIB>
    <izvorni_sadrzaj>  BOŠNJAK D.M.N. d.o.o.  Višnjan, OIB 83899104743</izvorni_sadrzaj>
    <derivirana_varijabla naziv="DomainObject.Predmet.ProtustrankaFormatedOIB_1">  BOŠNJAK D.M.N. d.o.o.  Višnjan, OIB 83899104743</derivirana_varijabla>
  </DomainObject.Predmet.ProtustrankaFormatedOIB>
  <DomainObject.Predmet.ProtustrankaFormatedWithAdress>
    <izvorni_sadrzaj> BOŠNJAK D.M.N. d.o.o.  Višnjan, Pršurići 12, 52463 Višnjan</izvorni_sadrzaj>
    <derivirana_varijabla naziv="DomainObject.Predmet.ProtustrankaFormatedWithAdress_1"> BOŠNJAK D.M.N. d.o.o.  Višnjan, Pršurići 12, 52463 Višnjan</derivirana_varijabla>
  </DomainObject.Predmet.ProtustrankaFormatedWithAdress>
  <DomainObject.Predmet.ProtustrankaFormatedWithAdressOIB>
    <izvorni_sadrzaj> BOŠNJAK D.M.N. d.o.o.  Višnjan, OIB 83899104743, Pršurići 12, 52463 Višnjan</izvorni_sadrzaj>
    <derivirana_varijabla naziv="DomainObject.Predmet.ProtustrankaFormatedWithAdressOIB_1"> BOŠNJAK D.M.N. d.o.o.  Višnjan, OIB 83899104743, Pršurići 12, 52463 Višnjan</derivirana_varijabla>
  </DomainObject.Predmet.ProtustrankaFormatedWithAdressOIB>
  <DomainObject.Predmet.ProtustrankaWithAdress>
    <izvorni_sadrzaj>BOŠNJAK D.M.N. d.o.o.  Višnjan Pršurići 12, 52463 Višnjan</izvorni_sadrzaj>
    <derivirana_varijabla naziv="DomainObject.Predmet.ProtustrankaWithAdress_1">BOŠNJAK D.M.N. d.o.o.  Višnjan Pršurići 12, 52463 Višnjan</derivirana_varijabla>
  </DomainObject.Predmet.ProtustrankaWithAdress>
  <DomainObject.Predmet.ProtustrankaWithAdressOIB>
    <izvorni_sadrzaj>BOŠNJAK D.M.N. d.o.o.  Višnjan, OIB 83899104743, Pršurići 12, 52463 Višnjan</izvorni_sadrzaj>
    <derivirana_varijabla naziv="DomainObject.Predmet.ProtustrankaWithAdressOIB_1">BOŠNJAK D.M.N. d.o.o.  Višnjan, OIB 83899104743, Pršurići 12, 52463 Višnjan</derivirana_varijabla>
  </DomainObject.Predmet.ProtustrankaWithAdressOIB>
  <DomainObject.Predmet.ProtustrankaNazivFormated>
    <izvorni_sadrzaj>BOŠNJAK D.M.N. d.o.o.  Višnjan</izvorni_sadrzaj>
    <derivirana_varijabla naziv="DomainObject.Predmet.ProtustrankaNazivFormated_1">BOŠNJAK D.M.N. d.o.o.  Višnjan</derivirana_varijabla>
  </DomainObject.Predmet.ProtustrankaNazivFormated>
  <DomainObject.Predmet.ProtustrankaNazivFormatedOIB>
    <izvorni_sadrzaj>BOŠNJAK D.M.N. d.o.o.  Višnjan, OIB 83899104743</izvorni_sadrzaj>
    <derivirana_varijabla naziv="DomainObject.Predmet.ProtustrankaNazivFormatedOIB_1">BOŠNJAK D.M.N. d.o.o.  Višnjan, OIB 83899104743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BOŠNJAK D.M.N. d.o.o.  Višnjan</item>
    </izvorni_sadrzaj>
    <derivirana_varijabla naziv="DomainObject.Predmet.ProtuStrankaListFormated_1">
      <item>BOŠNJAK D.M.N. d.o.o.  Višnjan</item>
    </derivirana_varijabla>
  </DomainObject.Predmet.ProtuStrankaListFormated>
  <DomainObject.Predmet.ProtuStrankaListFormatedOIB>
    <izvorni_sadrzaj>
      <item>BOŠNJAK D.M.N. d.o.o.  Višnjan, OIB 83899104743</item>
    </izvorni_sadrzaj>
    <derivirana_varijabla naziv="DomainObject.Predmet.ProtuStrankaListFormatedOIB_1">
      <item>BOŠNJAK D.M.N. d.o.o.  Višnjan, OIB 83899104743</item>
    </derivirana_varijabla>
  </DomainObject.Predmet.ProtuStrankaListFormatedOIB>
  <DomainObject.Predmet.ProtuStrankaListFormatedWithAdress>
    <izvorni_sadrzaj>
      <item>BOŠNJAK D.M.N. d.o.o.  Višnjan, Pršurići 12, 52463 Višnjan</item>
    </izvorni_sadrzaj>
    <derivirana_varijabla naziv="DomainObject.Predmet.ProtuStrankaListFormatedWithAdress_1">
      <item>BOŠNJAK D.M.N. d.o.o.  Višnjan, Pršurići 12, 52463 Višnjan</item>
    </derivirana_varijabla>
  </DomainObject.Predmet.ProtuStrankaListFormatedWithAdress>
  <DomainObject.Predmet.ProtuStrankaListFormatedWithAdressOIB>
    <izvorni_sadrzaj>
      <item>BOŠNJAK D.M.N. d.o.o.  Višnjan, OIB 83899104743, Pršurići 12, 52463 Višnjan</item>
    </izvorni_sadrzaj>
    <derivirana_varijabla naziv="DomainObject.Predmet.ProtuStrankaListFormatedWithAdressOIB_1">
      <item>BOŠNJAK D.M.N. d.o.o.  Višnjan, OIB 83899104743, Pršurići 12, 52463 Višnjan</item>
    </derivirana_varijabla>
  </DomainObject.Predmet.ProtuStrankaListFormatedWithAdressOIB>
  <DomainObject.Predmet.ProtuStrankaListNazivFormated>
    <izvorni_sadrzaj>
      <item>BOŠNJAK D.M.N. d.o.o.  Višnjan</item>
    </izvorni_sadrzaj>
    <derivirana_varijabla naziv="DomainObject.Predmet.ProtuStrankaListNazivFormated_1">
      <item>BOŠNJAK D.M.N. d.o.o.  Višnjan</item>
    </derivirana_varijabla>
  </DomainObject.Predmet.ProtuStrankaListNazivFormated>
  <DomainObject.Predmet.ProtuStrankaListNazivFormatedOIB>
    <izvorni_sadrzaj>
      <item>BOŠNJAK D.M.N. d.o.o.  Višnjan, OIB 83899104743</item>
    </izvorni_sadrzaj>
    <derivirana_varijabla naziv="DomainObject.Predmet.ProtuStrankaListNazivFormatedOIB_1">
      <item>BOŠNJAK D.M.N. d.o.o.  Višnjan, OIB 83899104743</item>
    </derivirana_varijabla>
  </DomainObject.Predmet.ProtuStrankaListNazivFormatedOIB>
  <DomainObject.Predmet.OstaliListFormated>
    <izvorni_sadrzaj>
      <item>Osman Bošnjaković</item>
    </izvorni_sadrzaj>
    <derivirana_varijabla naziv="DomainObject.Predmet.OstaliListFormated_1">
      <item>Osman Bošnjaković</item>
    </derivirana_varijabla>
  </DomainObject.Predmet.OstaliListFormated>
  <DomainObject.Predmet.OstaliListFormatedOIB>
    <izvorni_sadrzaj>
      <item>Osman Bošnjaković, OIB 83899104743</item>
    </izvorni_sadrzaj>
    <derivirana_varijabla naziv="DomainObject.Predmet.OstaliListFormatedOIB_1">
      <item>Osman Bošnjaković, OIB 83899104743</item>
    </derivirana_varijabla>
  </DomainObject.Predmet.OstaliListFormatedOIB>
  <DomainObject.Predmet.OstaliListFormatedWithAdress>
    <izvorni_sadrzaj>
      <item>Osman Bošnjaković, Donja Lovnica bb, 72220 Zavidovići</item>
    </izvorni_sadrzaj>
    <derivirana_varijabla naziv="DomainObject.Predmet.OstaliListFormatedWithAdress_1">
      <item>Osman Bošnjaković, Donja Lovnica bb, 72220 Zavidovići</item>
    </derivirana_varijabla>
  </DomainObject.Predmet.OstaliListFormatedWithAdress>
  <DomainObject.Predmet.OstaliListFormatedWithAdressOIB>
    <izvorni_sadrzaj>
      <item>Osman Bošnjaković, OIB 83899104743, Donja Lovnica bb, 72220 Zavidovići</item>
    </izvorni_sadrzaj>
    <derivirana_varijabla naziv="DomainObject.Predmet.OstaliListFormatedWithAdressOIB_1">
      <item>Osman Bošnjaković, OIB 83899104743, Donja Lovnica bb, 72220 Zavidovići</item>
    </derivirana_varijabla>
  </DomainObject.Predmet.OstaliListFormatedWithAdressOIB>
  <DomainObject.Predmet.OstaliListNazivFormated>
    <izvorni_sadrzaj>
      <item>Osman Bošnjaković</item>
    </izvorni_sadrzaj>
    <derivirana_varijabla naziv="DomainObject.Predmet.OstaliListNazivFormated_1">
      <item>Osman Bošnjaković</item>
    </derivirana_varijabla>
  </DomainObject.Predmet.OstaliListNazivFormated>
  <DomainObject.Predmet.OstaliListNazivFormatedOIB>
    <izvorni_sadrzaj>
      <item>Osman Bošnjaković, OIB 83899104743</item>
    </izvorni_sadrzaj>
    <derivirana_varijabla naziv="DomainObject.Predmet.OstaliListNazivFormatedOIB_1">
      <item>Osman Bošnjaković, OIB 83899104743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BOŠNJAK D.M.N. d.o.o.  Višnjan</izvorni_sadrzaj>
    <derivirana_varijabla naziv="DomainObject.Predmet.ProtustrankaIDrugi_1">BOŠNJAK D.M.N. d.o.o.  Višnjan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BOŠNJAK D.M.N. d.o.o.  Višnjan, OIB 83899104743, Pršurići 12, 52463 Višnjan</izvorni_sadrzaj>
    <derivirana_varijabla naziv="DomainObject.Predmet.ProtustrankaIDrugiAdressOIB_1">BOŠNJAK D.M.N. d.o.o.  Višnjan, OIB 83899104743, Pršurići 12,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2015.</izvorni_sadrzaj>
    <derivirana_varijabla naziv="DomainObject.Predmet.OdlukaRjesenje.DatumDonosenjaOdluke_1">7.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St-251/2014-13</izvorni_sadrzaj>
    <derivirana_varijabla naziv="DomainObject.Predmet.OdlukaRjesenje.Oznaka_1">St-251/2014-13</derivirana_varijabla>
  </DomainObject.Predmet.OdlukaRjesenje.Oznaka>
  <DomainObject.Predmet.SudioniciListNaziv>
    <izvorni_sadrzaj>
      <item>POREZNA UPRAVA  Pazin</item>
      <item>BOŠNJAK D.M.N. d.o.o.  Višnjan</item>
      <item>Osman Bošnjaković</item>
    </izvorni_sadrzaj>
    <derivirana_varijabla naziv="DomainObject.Predmet.SudioniciListNaziv_1">
      <item>POREZNA UPRAVA  Pazin</item>
      <item>BOŠNJAK D.M.N. d.o.o.  Višnjan</item>
      <item>Osman Bošnjaković</item>
    </derivirana_varijabla>
  </DomainObject.Predmet.SudioniciListNaziv>
  <DomainObject.Predmet.SudioniciListAdressOIB>
    <izvorni_sadrzaj>
      <item>POREZNA UPRAVA  Pazin, OIB 18683136487, M. B. Rašana 2/4,52000 Pazin</item>
      <item>BOŠNJAK D.M.N. d.o.o.  Višnjan, OIB 83899104743, Pršurići 12,52463 Višnjan</item>
      <item>Osman Bošnjaković, OIB 83899104743, Donja Lovnica bb,72220 Zavidovići</item>
    </izvorni_sadrzaj>
    <derivirana_varijabla naziv="DomainObject.Predmet.SudioniciListAdressOIB_1">
      <item>POREZNA UPRAVA  Pazin, OIB 18683136487, M. B. Rašana 2/4,52000 Pazin</item>
      <item>BOŠNJAK D.M.N. d.o.o.  Višnjan, OIB 83899104743, Pršurići 12,52463 Višnjan</item>
      <item>Osman Bošnjaković, OIB 83899104743, Donja Lovnica bb,72220 Zavidovići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83899104743</item>
      <item>, OIB 83899104743</item>
    </izvorni_sadrzaj>
    <derivirana_varijabla naziv="DomainObject.Predmet.SudioniciListNazivOIB_1">
      <item>, OIB 18683136487</item>
      <item>, OIB 83899104743</item>
      <item>, OIB 83899104743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131</properties:Words>
  <properties:Characters>696</properties:Characters>
  <properties:Lines>25</properties:Lines>
  <properties:Paragraphs>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2015-10-12T09:30:00Z</dcterms:created>
  <dc:creator>skrapic</dc:creator>
  <cp:lastModifiedBy>Sonja Krapić</cp:lastModifiedBy>
  <cp:lastPrinted>2015-07-13T11:06:00Z</cp:lastPrinted>
  <dcterms:modified xmlns:xsi="http://www.w3.org/2001/XMLSchema-instance" xsi:type="dcterms:W3CDTF">2015-10-12T09:33:00Z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