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285aa" w14:paraId="56285a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8B26D0">
        <w:rPr>
          <w:rFonts w:hAnsi="Times New Roman" w:ascii="Times New Roman"/>
          <w:szCs w:val="24"/>
          <w:lang w:val="hr-HR"/>
        </w:rPr>
        <w:t>3671</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6A7FE4">
        <w:rPr>
          <w:rFonts w:hAnsi="Times New Roman" w:ascii="Times New Roman"/>
          <w:szCs w:val="24"/>
          <w:lang w:val="hr-HR"/>
        </w:rPr>
        <w:t xml:space="preserve"> VISIS-UDRUGA ZA PROMOCIJU KOMUNIKACIJE IDENTITETA iz Zagreba, Petra Zrinskog 25, OIB:32473796350</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534BAB" w:rsidR="004751F9"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1A82" w:rsidR="00CA1A82">
      <w:r>
        <w:separator/>
      </w:r>
    </w:p>
  </w:endnote>
  <w:endnote w:id="0" w:type="continuationSeparator">
    <w:p w:rsidRDefault="00CA1A82" w:rsidR="00CA1A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1A82" w:rsidR="00CA1A82">
      <w:r>
        <w:separator/>
      </w:r>
    </w:p>
  </w:footnote>
  <w:footnote w:id="0" w:type="continuationSeparator">
    <w:p w:rsidRDefault="00CA1A82" w:rsidR="00CA1A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6021C2">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D325F">
      <w:rPr>
        <w:rFonts w:hAnsi="Times New Roman" w:ascii="Times New Roman"/>
        <w:szCs w:val="24"/>
        <w:lang w:val="hr-HR"/>
      </w:rPr>
      <w:t>3671</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4BAB"/>
    <w:rsid w:val="00546FE0"/>
    <w:rsid w:val="00554C09"/>
    <w:rsid w:val="005940E9"/>
    <w:rsid w:val="00595302"/>
    <w:rsid w:val="00596A37"/>
    <w:rsid w:val="005D12E4"/>
    <w:rsid w:val="005D3F62"/>
    <w:rsid w:val="006021C2"/>
    <w:rsid w:val="00622E1E"/>
    <w:rsid w:val="00625949"/>
    <w:rsid w:val="006356C5"/>
    <w:rsid w:val="00655C82"/>
    <w:rsid w:val="00680B34"/>
    <w:rsid w:val="00686553"/>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A1A82"/>
    <w:rsid w:val="00CB38AC"/>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D325F"/>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021C2"/>
    <w:rPr>
      <w:color w:val="808080"/>
      <w:bdr w:space="0" w:sz="0" w:color="auto" w:val="none"/>
      <w:shd w:fill="auto" w:color="auto" w:val="clear"/>
    </w:rPr>
  </w:style>
  <w:style w:customStyle="true" w:styleId="eSPISCCParagraphDefaultFont" w:type="character">
    <w:name w:val="eSPIS_CC_Paragraph Default Font"/>
    <w:basedOn w:val="Zadanifontodlomka"/>
    <w:rsid w:val="006021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21C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21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21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021C2"/>
    <w:rPr>
      <w:color w:val="808080"/>
      <w:bdr w:color="auto" w:space="0" w:sz="0" w:val="none"/>
      <w:shd w:color="auto" w:fill="auto" w:val="clear"/>
    </w:rPr>
  </w:style>
  <w:style w:customStyle="1" w:styleId="eSPISCCParagraphDefaultFont" w:type="character">
    <w:name w:val="eSPIS_CC_Paragraph Default Font"/>
    <w:basedOn w:val="Zadanifontodlomka"/>
    <w:rsid w:val="006021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21C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21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21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3671</izvorni_sadrzaj>
    <derivirana_varijabla naziv="DomainObject.Predmet.Broj_1">3671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St-3671/2015</izvorni_sadrzaj>
    <derivirana_varijabla naziv="DomainObject.Predmet.OznakaBroj_1">St-3671/2015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VISIS - UDRUGA ZA PROMOCIJU KOMUNIKACIJE IDENTITETA</izvorni_sadrzaj>
    <derivirana_varijabla naziv="DomainObject.Predmet.ProtustrankaFormated_1">  VISIS - UDRUGA ZA PROMOCIJU KOMUNIKACIJE IDENTITETA</derivirana_varijabla>
  </DomainObject.Predmet.ProtustrankaFormated>
  <DomainObject.Predmet.ProtustrankaFormatedOIB>
    <izvorni_sadrzaj>  VISIS - UDRUGA ZA PROMOCIJU KOMUNIKACIJE IDENTITETA, OIB 32473796350</izvorni_sadrzaj>
    <derivirana_varijabla naziv="DomainObject.Predmet.ProtustrankaFormatedOIB_1">  VISIS - UDRUGA ZA PROMOCIJU KOMUNIKACIJE IDENTITETA, OIB 32473796350</derivirana_varijabla>
  </DomainObject.Predmet.ProtustrankaFormatedOIB>
  <DomainObject.Predmet.ProtustrankaFormatedWithAdress>
    <izvorni_sadrzaj> VISIS - UDRUGA ZA PROMOCIJU KOMUNIKACIJE IDENTITETA, Petra Zrinskog 25, 10000 Zagreb</izvorni_sadrzaj>
    <derivirana_varijabla naziv="DomainObject.Predmet.ProtustrankaFormatedWithAdress_1"> VISIS - UDRUGA ZA PROMOCIJU KOMUNIKACIJE IDENTITETA, Petra Zrinskog 25, 10000 Zagreb</derivirana_varijabla>
  </DomainObject.Predmet.ProtustrankaFormatedWithAdress>
  <DomainObject.Predmet.ProtustrankaFormatedWithAdressOIB>
    <izvorni_sadrzaj> VISIS - UDRUGA ZA PROMOCIJU KOMUNIKACIJE IDENTITETA, OIB 32473796350, Petra Zrinskog 25, 10000 Zagreb</izvorni_sadrzaj>
    <derivirana_varijabla naziv="DomainObject.Predmet.ProtustrankaFormatedWithAdressOIB_1"> VISIS - UDRUGA ZA PROMOCIJU KOMUNIKACIJE IDENTITETA, OIB 32473796350, Petra Zrinskog 25, 10000 Zagreb</derivirana_varijabla>
  </DomainObject.Predmet.ProtustrankaFormatedWithAdressOIB>
  <DomainObject.Predmet.ProtustrankaWithAdress>
    <izvorni_sadrzaj>VISIS - UDRUGA ZA PROMOCIJU KOMUNIKACIJE IDENTITETA Petra Zrinskog 25, 10000 Zagreb</izvorni_sadrzaj>
    <derivirana_varijabla naziv="DomainObject.Predmet.ProtustrankaWithAdress_1">VISIS - UDRUGA ZA PROMOCIJU KOMUNIKACIJE IDENTITETA Petra Zrinskog 25, 10000 Zagreb</derivirana_varijabla>
  </DomainObject.Predmet.ProtustrankaWithAdress>
  <DomainObject.Predmet.ProtustrankaWithAdressOIB>
    <izvorni_sadrzaj>VISIS - UDRUGA ZA PROMOCIJU KOMUNIKACIJE IDENTITETA, OIB 32473796350, Petra Zrinskog 25, 10000 Zagreb</izvorni_sadrzaj>
    <derivirana_varijabla naziv="DomainObject.Predmet.ProtustrankaWithAdressOIB_1">VISIS - UDRUGA ZA PROMOCIJU KOMUNIKACIJE IDENTITETA, OIB 32473796350, Petra Zrinskog 25, 10000 Zagreb</derivirana_varijabla>
  </DomainObject.Predmet.ProtustrankaWithAdressOIB>
  <DomainObject.Predmet.ProtustrankaNazivFormated>
    <izvorni_sadrzaj>VISIS - UDRUGA ZA PROMOCIJU KOMUNIKACIJE IDENTITETA</izvorni_sadrzaj>
    <derivirana_varijabla naziv="DomainObject.Predmet.ProtustrankaNazivFormated_1">VISIS - UDRUGA ZA PROMOCIJU KOMUNIKACIJE IDENTITETA</derivirana_varijabla>
  </DomainObject.Predmet.ProtustrankaNazivFormated>
  <DomainObject.Predmet.ProtustrankaNazivFormatedOIB>
    <izvorni_sadrzaj>VISIS - UDRUGA ZA PROMOCIJU KOMUNIKACIJE IDENTITETA, OIB 32473796350</izvorni_sadrzaj>
    <derivirana_varijabla naziv="DomainObject.Predmet.ProtustrankaNazivFormatedOIB_1">VISIS - UDRUGA ZA PROMOCIJU KOMUNIKACIJE IDENTITETA, OIB 32473796350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VISIS - UDRUGA ZA PROMOCIJU KOMUNIKACIJE IDENTITETA</item>
    </izvorni_sadrzaj>
    <derivirana_varijabla naziv="DomainObject.Predmet.ProtuStrankaListFormated_1">
      <item>VISIS - UDRUGA ZA PROMOCIJU KOMUNIKACIJE IDENTITETA</item>
    </derivirana_varijabla>
  </DomainObject.Predmet.ProtuStrankaListFormated>
  <DomainObject.Predmet.ProtuStrankaListFormatedOIB>
    <izvorni_sadrzaj>
      <item>VISIS - UDRUGA ZA PROMOCIJU KOMUNIKACIJE IDENTITETA, OIB 32473796350</item>
    </izvorni_sadrzaj>
    <derivirana_varijabla naziv="DomainObject.Predmet.ProtuStrankaListFormatedOIB_1">
      <item>VISIS - UDRUGA ZA PROMOCIJU KOMUNIKACIJE IDENTITETA, OIB 32473796350</item>
    </derivirana_varijabla>
  </DomainObject.Predmet.ProtuStrankaListFormatedOIB>
  <DomainObject.Predmet.ProtuStrankaListFormatedWithAdress>
    <izvorni_sadrzaj>
      <item>VISIS - UDRUGA ZA PROMOCIJU KOMUNIKACIJE IDENTITETA, Petra Zrinskog 25, 10000 Zagreb</item>
    </izvorni_sadrzaj>
    <derivirana_varijabla naziv="DomainObject.Predmet.ProtuStrankaListFormatedWithAdress_1">
      <item>VISIS - UDRUGA ZA PROMOCIJU KOMUNIKACIJE IDENTITETA, Petra Zrinskog 25, 10000 Zagreb</item>
    </derivirana_varijabla>
  </DomainObject.Predmet.ProtuStrankaListFormatedWithAdress>
  <DomainObject.Predmet.ProtuStrankaListFormatedWithAdressOIB>
    <izvorni_sadrzaj>
      <item>VISIS - UDRUGA ZA PROMOCIJU KOMUNIKACIJE IDENTITETA, OIB 32473796350, Petra Zrinskog 25, 10000 Zagreb</item>
    </izvorni_sadrzaj>
    <derivirana_varijabla naziv="DomainObject.Predmet.ProtuStrankaListFormatedWithAdressOIB_1">
      <item>VISIS - UDRUGA ZA PROMOCIJU KOMUNIKACIJE IDENTITETA, OIB 32473796350, Petra Zrinskog 25, 10000 Zagreb</item>
    </derivirana_varijabla>
  </DomainObject.Predmet.ProtuStrankaListFormatedWithAdressOIB>
  <DomainObject.Predmet.ProtuStrankaListNazivFormated>
    <izvorni_sadrzaj>
      <item>VISIS - UDRUGA ZA PROMOCIJU KOMUNIKACIJE IDENTITETA</item>
    </izvorni_sadrzaj>
    <derivirana_varijabla naziv="DomainObject.Predmet.ProtuStrankaListNazivFormated_1">
      <item>VISIS - UDRUGA ZA PROMOCIJU KOMUNIKACIJE IDENTITETA</item>
    </derivirana_varijabla>
  </DomainObject.Predmet.ProtuStrankaListNazivFormated>
  <DomainObject.Predmet.ProtuStrankaListNazivFormatedOIB>
    <izvorni_sadrzaj>
      <item>VISIS - UDRUGA ZA PROMOCIJU KOMUNIKACIJE IDENTITETA, OIB 32473796350</item>
    </izvorni_sadrzaj>
    <derivirana_varijabla naziv="DomainObject.Predmet.ProtuStrankaListNazivFormatedOIB_1">
      <item>VISIS - UDRUGA ZA PROMOCIJU KOMUNIKACIJE IDENTITETA, OIB 32473796350</item>
    </derivirana_varijabla>
  </DomainObject.Predmet.ProtuStrankaListNazivFormatedOIB>
  <DomainObject.Predmet.OstaliListFormated>
    <izvorni_sadrzaj>
      <item>KRISTINA ŠEPETAVC</item>
    </izvorni_sadrzaj>
    <derivirana_varijabla naziv="DomainObject.Predmet.OstaliListFormated_1">
      <item>KRISTINA ŠEPETAVC</item>
    </derivirana_varijabla>
  </DomainObject.Predmet.OstaliListFormated>
  <DomainObject.Predmet.OstaliListFormatedOIB>
    <izvorni_sadrzaj>
      <item>KRISTINA ŠEPETAVC</item>
    </izvorni_sadrzaj>
    <derivirana_varijabla naziv="DomainObject.Predmet.OstaliListFormatedOIB_1">
      <item>KRISTINA ŠEPETAVC</item>
    </derivirana_varijabla>
  </DomainObject.Predmet.OstaliListFormatedOIB>
  <DomainObject.Predmet.OstaliListFormatedWithAdress>
    <izvorni_sadrzaj>
      <item>KRISTINA ŠEPETAVC, PETRA ZRINSKOG 25, 10000 Zagreb</item>
    </izvorni_sadrzaj>
    <derivirana_varijabla naziv="DomainObject.Predmet.OstaliListFormatedWithAdress_1">
      <item>KRISTINA ŠEPETAVC, PETRA ZRINSKOG 25, 10000 Zagreb</item>
    </derivirana_varijabla>
  </DomainObject.Predmet.OstaliListFormatedWithAdress>
  <DomainObject.Predmet.OstaliListFormatedWithAdressOIB>
    <izvorni_sadrzaj>
      <item>KRISTINA ŠEPETAVC, PETRA ZRINSKOG 25, 10000 Zagreb</item>
    </izvorni_sadrzaj>
    <derivirana_varijabla naziv="DomainObject.Predmet.OstaliListFormatedWithAdressOIB_1">
      <item>KRISTINA ŠEPETAVC, PETRA ZRINSKOG 25, 10000 Zagreb</item>
    </derivirana_varijabla>
  </DomainObject.Predmet.OstaliListFormatedWithAdressOIB>
  <DomainObject.Predmet.OstaliListNazivFormated>
    <izvorni_sadrzaj>
      <item>KRISTINA ŠEPETAVC</item>
    </izvorni_sadrzaj>
    <derivirana_varijabla naziv="DomainObject.Predmet.OstaliListNazivFormated_1">
      <item>KRISTINA ŠEPETAVC</item>
    </derivirana_varijabla>
  </DomainObject.Predmet.OstaliListNazivFormated>
  <DomainObject.Predmet.OstaliListNazivFormatedOIB>
    <izvorni_sadrzaj>
      <item>KRISTINA ŠEPETAVC</item>
    </izvorni_sadrzaj>
    <derivirana_varijabla naziv="DomainObject.Predmet.OstaliListNazivFormatedOIB_1">
      <item>KRISTINA ŠEPETAVC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VISIS - UDRUGA ZA PROMOCIJU KOMUNIKACIJE IDENTITETA</izvorni_sadrzaj>
    <derivirana_varijabla naziv="DomainObject.Predmet.ProtustrankaIDrugi_1">VISIS - UDRUGA ZA PROMOCIJU KOMUNIKACIJE IDENTITETA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VISIS - UDRUGA ZA PROMOCIJU KOMUNIKACIJE IDENTITETA, OIB 32473796350, Petra Zrinskog 25, 10000 Zagreb</izvorni_sadrzaj>
    <derivirana_varijabla naziv="DomainObject.Predmet.ProtustrankaIDrugiAdressOIB_1">VISIS - UDRUGA ZA PROMOCIJU KOMUNIKACIJE IDENTITETA, OIB 32473796350, Petra Zrinskog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VISIS - UDRUGA ZA PROMOCIJU KOMUNIKACIJE IDENTITETA</item>
      <item>FINA Regionalni centar Zagreb</item>
      <item>KRISTINA ŠEPETAVC</item>
    </izvorni_sadrzaj>
    <derivirana_varijabla naziv="DomainObject.Predmet.SudioniciListNaziv_1">
      <item>VISIS - UDRUGA ZA PROMOCIJU KOMUNIKACIJE IDENTITETA</item>
      <item>FINA Regionalni centar Zagreb</item>
      <item>KRISTINA ŠEPETAVC</item>
    </derivirana_varijabla>
  </DomainObject.Predmet.SudioniciListNaziv>
  <DomainObject.Predmet.SudioniciListAdressOIB>
    <izvorni_sadrzaj>
      <item>VISIS - UDRUGA ZA PROMOCIJU KOMUNIKACIJE IDENTITETA, OIB 32473796350, Petra Zrinskog 25,10000 Zagreb</item>
      <item>FINA Regionalni centar Zagreb, OIB 85821130368, Trg svibanjskih žrtava 1995. 1,10000 Zagreb</item>
      <item>KRISTINA ŠEPETAVC, PETRA ZRINSKOG 25,10000 Zagreb</item>
    </izvorni_sadrzaj>
    <derivirana_varijabla naziv="DomainObject.Predmet.SudioniciListAdressOIB_1">
      <item>VISIS - UDRUGA ZA PROMOCIJU KOMUNIKACIJE IDENTITETA, OIB 32473796350, Petra Zrinskog 25,10000 Zagreb</item>
      <item>FINA Regionalni centar Zagreb, OIB 85821130368, Trg svibanjskih žrtava 1995. 1,10000 Zagreb</item>
      <item>KRISTINA ŠEPETAVC, PETRA ZRINSKOG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32473796350</item>
      <item>, OIB 85821130368</item>
      <item>, OIB null</item>
    </izvorni_sadrzaj>
    <derivirana_varijabla naziv="DomainObject.Predmet.SudioniciListNazivOIB_1">
      <item>, OIB 32473796350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ED8147-CAC4-4BD4-A2DF-EEC7F1E28D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366</properties:Words>
  <properties:Characters>1980</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2015-12-08T07:14:00Z</dcterms:created>
  <dc:creator>Sudsko vijeæe</dc:creator>
  <cp:lastModifiedBy>Marina Markić</cp:lastModifiedBy>
  <cp:lastPrinted>2015-12-08T07:17:00Z</cp:lastPrinted>
  <dcterms:modified xmlns:xsi="http://www.w3.org/2001/XMLSchema-instance" xsi:type="dcterms:W3CDTF">2015-12-08T07:18:00Z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