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8fca3" w14:paraId="c88fca3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084622" w:rsidRPr="00084622">
        <w:t>LAGRO LAPIS d.o.o. SVETI PETAR U ŠUMI</w:t>
      </w:r>
      <w:r w:rsidR="00C53E68">
        <w:t xml:space="preserve">, </w:t>
      </w:r>
      <w:r w:rsidR="00260F35">
        <w:t>Medulin</w:t>
      </w:r>
      <w:r w:rsidR="00F50A39">
        <w:t xml:space="preserve">, </w:t>
      </w:r>
      <w:r w:rsidR="00084622">
        <w:t>Sveti Petar u Šumi, Videti 117</w:t>
      </w:r>
      <w:r w:rsidR="00260F35">
        <w:t xml:space="preserve">, </w:t>
      </w:r>
      <w:r w:rsidR="00C53E68">
        <w:t xml:space="preserve">OIB: </w:t>
      </w:r>
      <w:r w:rsidR="00084622" w:rsidRPr="00084622">
        <w:t>98256646708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084622" w:rsidRPr="00084622">
        <w:t>LAGRO LAPIS d.o.o. SVETI PETAR U ŠUMI</w:t>
      </w:r>
      <w:r w:rsidR="00084622">
        <w:t xml:space="preserve">, Medulin, Sveti Petar u Šumi, Videti 117, OIB: </w:t>
      </w:r>
      <w:r w:rsidR="00084622" w:rsidRPr="00084622">
        <w:t>98256646708</w:t>
      </w:r>
      <w:r w:rsidR="00A55B67" w:rsidRPr="0077472A">
        <w:t>,</w:t>
      </w:r>
      <w:r w:rsidR="00502BCB">
        <w:t xml:space="preserve"> </w:t>
      </w:r>
      <w:r w:rsidR="00FB0B18" w:rsidRPr="0077472A">
        <w:rPr>
          <w:lang w:val="pl-PL"/>
        </w:rPr>
        <w:t xml:space="preserve">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DF3343">
        <w:rPr>
          <w:b/>
          <w:lang w:val="pl-PL"/>
        </w:rPr>
        <w:t>13</w:t>
      </w:r>
      <w:r w:rsidR="00B17BB5" w:rsidRPr="0077472A">
        <w:rPr>
          <w:b/>
          <w:lang w:val="pl-PL"/>
        </w:rPr>
        <w:t xml:space="preserve">. </w:t>
      </w:r>
      <w:r w:rsidR="008E1C38">
        <w:rPr>
          <w:b/>
          <w:lang w:val="pl-PL"/>
        </w:rPr>
        <w:t>LIPANJ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E42826">
        <w:rPr>
          <w:b/>
          <w:lang w:val="pl-PL"/>
        </w:rPr>
        <w:t>12</w:t>
      </w:r>
      <w:r w:rsidR="00502BCB">
        <w:rPr>
          <w:b/>
          <w:lang w:val="pl-PL"/>
        </w:rPr>
        <w:t>:</w:t>
      </w:r>
      <w:r w:rsidR="00E42826">
        <w:rPr>
          <w:b/>
          <w:lang w:val="pl-PL"/>
        </w:rPr>
        <w:t>00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084622" w:rsidRPr="00084622">
        <w:t>LAGRO LAPIS d.o.o. SVETI PETAR U ŠUMI</w:t>
      </w:r>
      <w:r w:rsidR="00084622">
        <w:t xml:space="preserve">, Medulin, Sveti Petar u Šumi, Videti 117, OIB: </w:t>
      </w:r>
      <w:r w:rsidR="00084622" w:rsidRPr="00084622">
        <w:t>98256646708</w:t>
      </w:r>
      <w:r w:rsidR="00A55B67" w:rsidRPr="0077472A">
        <w:t>,</w:t>
      </w:r>
    </w:p>
    <w:p w:rsidRDefault="00A349BA" w:rsidP="005E3EB7" w:rsidR="005E3EB7" w:rsidRPr="0077472A">
      <w:pPr>
        <w:jc w:val="both"/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4F358F">
        <w:rPr>
          <w:lang w:val="sv-SE"/>
        </w:rPr>
        <w:t xml:space="preserve">ci dužnika </w:t>
      </w:r>
      <w:r w:rsidR="00E42826">
        <w:rPr>
          <w:lang w:val="sv-SE"/>
        </w:rPr>
        <w:t>Mladen Benčić, Pazin, Istarskih Narodnjaka 22</w:t>
      </w:r>
      <w:r w:rsidR="004F358F">
        <w:rPr>
          <w:lang w:val="sv-SE"/>
        </w:rPr>
        <w:t xml:space="preserve"> i </w:t>
      </w:r>
      <w:r w:rsidR="00E42826">
        <w:rPr>
          <w:lang w:val="sv-SE"/>
        </w:rPr>
        <w:t>Larisa Žgrablić-Benčić, Sveti Petar u Šumi</w:t>
      </w:r>
      <w:r w:rsidR="004F358F">
        <w:rPr>
          <w:lang w:val="sv-SE"/>
        </w:rPr>
        <w:t xml:space="preserve">, </w:t>
      </w:r>
      <w:r w:rsidR="00E42826">
        <w:rPr>
          <w:lang w:val="sv-SE"/>
        </w:rPr>
        <w:t>Videti 117</w:t>
      </w:r>
      <w:r w:rsidR="004F358F">
        <w:rPr>
          <w:lang w:val="sv-SE"/>
        </w:rPr>
        <w:t xml:space="preserve">. </w:t>
      </w:r>
    </w:p>
    <w:p w:rsidRDefault="00FB0B18" w:rsidP="005E3EB7" w:rsidR="00FB0B18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>Poziva</w:t>
      </w:r>
      <w:r w:rsidR="00932619">
        <w:t>ju se</w:t>
      </w:r>
      <w:r w:rsidRPr="0077472A">
        <w:t xml:space="preserve"> </w:t>
      </w:r>
      <w:r w:rsidRPr="0077472A">
        <w:rPr>
          <w:lang w:val="sv-SE"/>
        </w:rPr>
        <w:t>zakonski zastupni</w:t>
      </w:r>
      <w:r w:rsidR="00932619">
        <w:rPr>
          <w:lang w:val="sv-SE"/>
        </w:rPr>
        <w:t>ci</w:t>
      </w:r>
      <w:r w:rsidRPr="0077472A">
        <w:rPr>
          <w:lang w:val="sv-SE"/>
        </w:rPr>
        <w:t xml:space="preserve"> dužnika </w:t>
      </w:r>
      <w:r w:rsidR="008C237E">
        <w:rPr>
          <w:lang w:val="sv-SE"/>
        </w:rPr>
        <w:t>Mladen Benčić, Pazin, Istarskih Narodnjaka 22 i Larisa Žgrablić-Benčić, Sveti Petar u Šumi, Videti 117</w:t>
      </w:r>
      <w:r w:rsidR="008E1C38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932619">
        <w:rPr>
          <w:lang w:val="sv-SE"/>
        </w:rPr>
        <w:t>e</w:t>
      </w:r>
      <w:r w:rsidRPr="0077472A">
        <w:rPr>
          <w:lang w:val="sv-SE"/>
        </w:rPr>
        <w:t xml:space="preserve"> 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932619">
        <w:rPr>
          <w:lang w:val="sv-SE"/>
        </w:rPr>
        <w:t>im</w:t>
      </w:r>
      <w:r w:rsidRPr="0077472A">
        <w:rPr>
          <w:lang w:val="sv-SE"/>
        </w:rPr>
        <w:t xml:space="preserve"> zastupni</w:t>
      </w:r>
      <w:r w:rsidR="00932619">
        <w:rPr>
          <w:lang w:val="sv-SE"/>
        </w:rPr>
        <w:t>cima</w:t>
      </w:r>
      <w:r w:rsidRPr="0077472A">
        <w:rPr>
          <w:lang w:val="sv-SE"/>
        </w:rPr>
        <w:t xml:space="preserve"> dužnika </w:t>
      </w:r>
      <w:r w:rsidR="008C237E">
        <w:rPr>
          <w:lang w:val="sv-SE"/>
        </w:rPr>
        <w:t>Mladenu Benčiću, Pazin, Istarskih Narodnjaka 22 i Larisi Žgrablić-Benčić, Sveti Petar u Šumi, Videti 117</w:t>
      </w:r>
      <w:r w:rsidR="003D112F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</w:t>
      </w:r>
      <w:r w:rsidR="00932619">
        <w:rPr>
          <w:lang w:val="sv-SE"/>
        </w:rPr>
        <w:t>e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lastRenderedPageBreak/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8C237E">
        <w:rPr>
          <w:lang w:val="sv-SE"/>
        </w:rPr>
        <w:t>, SS Pazin</w:t>
      </w:r>
      <w:r w:rsidR="00E73356">
        <w:rPr>
          <w:lang w:val="sv-SE"/>
        </w:rPr>
        <w:t xml:space="preserve">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8E1C38">
        <w:t>2</w:t>
      </w:r>
      <w:r w:rsidR="00DF3343">
        <w:t>9</w:t>
      </w:r>
      <w:r w:rsidR="003E00AF" w:rsidRPr="0077472A">
        <w:t xml:space="preserve">. </w:t>
      </w:r>
      <w:r w:rsidR="004F327B" w:rsidRPr="0077472A">
        <w:t>travnja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2F6A02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5F29" w:rsidR="00A55B67">
      <w:pPr>
        <w:ind w:firstLine="708"/>
        <w:jc w:val="both"/>
      </w:pPr>
      <w:r w:rsidRPr="0077472A">
        <w:t xml:space="preserve">- dužnik </w:t>
      </w:r>
      <w:r w:rsidR="00084622" w:rsidRPr="00084622">
        <w:t>LAGRO LAPIS d.o.o. SVETI PETAR U ŠUMI</w:t>
      </w:r>
      <w:r w:rsidR="00084622">
        <w:t xml:space="preserve">, Medulin, Sveti Petar u Šumi, Videti 117, OIB: </w:t>
      </w:r>
      <w:r w:rsidR="00084622" w:rsidRPr="00084622">
        <w:t>98256646708</w:t>
      </w:r>
      <w:r w:rsidR="00A55B67" w:rsidRPr="0077472A">
        <w:t>,</w:t>
      </w:r>
    </w:p>
    <w:p w:rsidRDefault="00FB0B18" w:rsidP="003E00AF" w:rsidR="008C237E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8C237E">
        <w:rPr>
          <w:lang w:val="sv-SE"/>
        </w:rPr>
        <w:t>Mladen Benčić, Pazin, Istarskih Narodnjaka 22 i Larisa Žgrablić-Benčić, Sveti Petar u Šumi, Videti 117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94363">
        <w:rPr>
          <w:lang w:val="sv-SE"/>
        </w:rPr>
        <w:t xml:space="preserve"> </w:t>
      </w:r>
      <w:r w:rsidR="008C237E">
        <w:rPr>
          <w:lang w:val="sv-SE"/>
        </w:rPr>
        <w:t xml:space="preserve">SS Pazin, </w:t>
      </w:r>
      <w:r w:rsidRPr="0077472A">
        <w:rPr>
          <w:lang w:val="sv-SE"/>
        </w:rPr>
        <w:t>z.k. odjel</w:t>
      </w:r>
      <w:r w:rsidR="00E73356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MUP, PU </w:t>
      </w:r>
      <w:r w:rsidR="00694363">
        <w:rPr>
          <w:lang w:val="sv-SE"/>
        </w:rPr>
        <w:t>I</w:t>
      </w:r>
      <w:r w:rsidRPr="0077472A">
        <w:rPr>
          <w:lang w:val="sv-SE"/>
        </w:rPr>
        <w:t>starska, Sektor upravnih i inspekcijskih poslova</w:t>
      </w:r>
      <w:r w:rsidR="00E73356">
        <w:rPr>
          <w:lang w:val="sv-SE"/>
        </w:rPr>
        <w:t>,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DEF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9437FB">
          <w:t>Posl. broj: 4 St-</w:t>
        </w:r>
        <w:r w:rsidR="00C62E41">
          <w:t>70</w:t>
        </w:r>
        <w:r w:rsidR="00084622">
          <w:t>9</w:t>
        </w:r>
        <w:r w:rsidR="00F50A39">
          <w:t>/2016-3</w:t>
        </w:r>
      </w:sdtContent>
    </w:sdt>
  </w:p>
  <w:p w:rsidRDefault="00386DEF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C62E41">
      <w:t>70</w:t>
    </w:r>
    <w:r w:rsidR="00084622">
      <w:t>9</w:t>
    </w:r>
    <w:r w:rsidR="00F50A39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35235"/>
    <w:rsid w:val="00036ADB"/>
    <w:rsid w:val="00054F92"/>
    <w:rsid w:val="0007507F"/>
    <w:rsid w:val="00081DBF"/>
    <w:rsid w:val="00084622"/>
    <w:rsid w:val="00097593"/>
    <w:rsid w:val="000A0470"/>
    <w:rsid w:val="000A5AAB"/>
    <w:rsid w:val="000A7AEE"/>
    <w:rsid w:val="000B0370"/>
    <w:rsid w:val="000D5EFA"/>
    <w:rsid w:val="000D7DFC"/>
    <w:rsid w:val="000E36A7"/>
    <w:rsid w:val="00105774"/>
    <w:rsid w:val="00107DA9"/>
    <w:rsid w:val="00134676"/>
    <w:rsid w:val="00174F01"/>
    <w:rsid w:val="00180AD8"/>
    <w:rsid w:val="00191D06"/>
    <w:rsid w:val="001E4FF6"/>
    <w:rsid w:val="001F3FE9"/>
    <w:rsid w:val="00204DEB"/>
    <w:rsid w:val="00224AAD"/>
    <w:rsid w:val="0024322F"/>
    <w:rsid w:val="0024798E"/>
    <w:rsid w:val="00252668"/>
    <w:rsid w:val="002534BF"/>
    <w:rsid w:val="00260F35"/>
    <w:rsid w:val="00262377"/>
    <w:rsid w:val="00264035"/>
    <w:rsid w:val="00275EB6"/>
    <w:rsid w:val="00283BE9"/>
    <w:rsid w:val="002850F7"/>
    <w:rsid w:val="002A1208"/>
    <w:rsid w:val="002B36A8"/>
    <w:rsid w:val="002B627E"/>
    <w:rsid w:val="002C28EC"/>
    <w:rsid w:val="002D55AD"/>
    <w:rsid w:val="002E6113"/>
    <w:rsid w:val="002F6A02"/>
    <w:rsid w:val="00315097"/>
    <w:rsid w:val="003157B1"/>
    <w:rsid w:val="00317FBA"/>
    <w:rsid w:val="003264FF"/>
    <w:rsid w:val="003266F0"/>
    <w:rsid w:val="00333A6A"/>
    <w:rsid w:val="00386DEF"/>
    <w:rsid w:val="00395F29"/>
    <w:rsid w:val="003971EF"/>
    <w:rsid w:val="003B74B1"/>
    <w:rsid w:val="003D112F"/>
    <w:rsid w:val="003E00AF"/>
    <w:rsid w:val="003F265C"/>
    <w:rsid w:val="00435808"/>
    <w:rsid w:val="0044039B"/>
    <w:rsid w:val="004804E9"/>
    <w:rsid w:val="00481920"/>
    <w:rsid w:val="004977C6"/>
    <w:rsid w:val="004B0907"/>
    <w:rsid w:val="004B6919"/>
    <w:rsid w:val="004F327B"/>
    <w:rsid w:val="004F358F"/>
    <w:rsid w:val="0050060B"/>
    <w:rsid w:val="00502BCB"/>
    <w:rsid w:val="0051365F"/>
    <w:rsid w:val="00513D67"/>
    <w:rsid w:val="00534C17"/>
    <w:rsid w:val="005441A1"/>
    <w:rsid w:val="005468E5"/>
    <w:rsid w:val="005521FC"/>
    <w:rsid w:val="00554328"/>
    <w:rsid w:val="00560E38"/>
    <w:rsid w:val="00560FBF"/>
    <w:rsid w:val="00580787"/>
    <w:rsid w:val="00581279"/>
    <w:rsid w:val="0059655A"/>
    <w:rsid w:val="005A0AE7"/>
    <w:rsid w:val="005D50EA"/>
    <w:rsid w:val="005E3EB7"/>
    <w:rsid w:val="005E434E"/>
    <w:rsid w:val="00603520"/>
    <w:rsid w:val="00604CEB"/>
    <w:rsid w:val="0061079D"/>
    <w:rsid w:val="00620365"/>
    <w:rsid w:val="006270B6"/>
    <w:rsid w:val="0063080B"/>
    <w:rsid w:val="006706ED"/>
    <w:rsid w:val="00672A0C"/>
    <w:rsid w:val="006841D7"/>
    <w:rsid w:val="00693F0F"/>
    <w:rsid w:val="00694363"/>
    <w:rsid w:val="006A66C3"/>
    <w:rsid w:val="006A71CF"/>
    <w:rsid w:val="006B3C3E"/>
    <w:rsid w:val="00704476"/>
    <w:rsid w:val="00733E50"/>
    <w:rsid w:val="0077472A"/>
    <w:rsid w:val="0079454F"/>
    <w:rsid w:val="007A1B7A"/>
    <w:rsid w:val="007B5EE9"/>
    <w:rsid w:val="007D18CE"/>
    <w:rsid w:val="007D48AE"/>
    <w:rsid w:val="007D7A8F"/>
    <w:rsid w:val="007E38C9"/>
    <w:rsid w:val="0080758F"/>
    <w:rsid w:val="00814FDD"/>
    <w:rsid w:val="00815514"/>
    <w:rsid w:val="008249FA"/>
    <w:rsid w:val="008270DE"/>
    <w:rsid w:val="00844FE0"/>
    <w:rsid w:val="008551A7"/>
    <w:rsid w:val="0087394A"/>
    <w:rsid w:val="008946FC"/>
    <w:rsid w:val="008A2A93"/>
    <w:rsid w:val="008C237E"/>
    <w:rsid w:val="008D598C"/>
    <w:rsid w:val="008E1C38"/>
    <w:rsid w:val="008E2F2B"/>
    <w:rsid w:val="008E4F58"/>
    <w:rsid w:val="008F0C79"/>
    <w:rsid w:val="00904EF4"/>
    <w:rsid w:val="00912B21"/>
    <w:rsid w:val="00931764"/>
    <w:rsid w:val="00932619"/>
    <w:rsid w:val="009437FB"/>
    <w:rsid w:val="009603C0"/>
    <w:rsid w:val="00972CF8"/>
    <w:rsid w:val="00985388"/>
    <w:rsid w:val="00985C0A"/>
    <w:rsid w:val="00986F40"/>
    <w:rsid w:val="00987DD0"/>
    <w:rsid w:val="00990EFA"/>
    <w:rsid w:val="0099723F"/>
    <w:rsid w:val="009A5878"/>
    <w:rsid w:val="009B356E"/>
    <w:rsid w:val="009C7404"/>
    <w:rsid w:val="009D109D"/>
    <w:rsid w:val="009D1DFA"/>
    <w:rsid w:val="00A07B23"/>
    <w:rsid w:val="00A17409"/>
    <w:rsid w:val="00A23F8D"/>
    <w:rsid w:val="00A349BA"/>
    <w:rsid w:val="00A55B67"/>
    <w:rsid w:val="00A560B4"/>
    <w:rsid w:val="00A76C7A"/>
    <w:rsid w:val="00A8175D"/>
    <w:rsid w:val="00A86FF9"/>
    <w:rsid w:val="00AA0ED3"/>
    <w:rsid w:val="00AB182F"/>
    <w:rsid w:val="00AD57E9"/>
    <w:rsid w:val="00AF4620"/>
    <w:rsid w:val="00B000DF"/>
    <w:rsid w:val="00B03B42"/>
    <w:rsid w:val="00B17BB5"/>
    <w:rsid w:val="00B17EED"/>
    <w:rsid w:val="00B22F6B"/>
    <w:rsid w:val="00B31C9F"/>
    <w:rsid w:val="00B50C26"/>
    <w:rsid w:val="00B668D9"/>
    <w:rsid w:val="00B67FE1"/>
    <w:rsid w:val="00B726BF"/>
    <w:rsid w:val="00B853E6"/>
    <w:rsid w:val="00B953BA"/>
    <w:rsid w:val="00BA4384"/>
    <w:rsid w:val="00BD192E"/>
    <w:rsid w:val="00BE2CDA"/>
    <w:rsid w:val="00BE6E6A"/>
    <w:rsid w:val="00C157BB"/>
    <w:rsid w:val="00C17F0C"/>
    <w:rsid w:val="00C20061"/>
    <w:rsid w:val="00C2739D"/>
    <w:rsid w:val="00C30379"/>
    <w:rsid w:val="00C32C1A"/>
    <w:rsid w:val="00C35228"/>
    <w:rsid w:val="00C40F0B"/>
    <w:rsid w:val="00C53E68"/>
    <w:rsid w:val="00C62E41"/>
    <w:rsid w:val="00C8148C"/>
    <w:rsid w:val="00C86174"/>
    <w:rsid w:val="00C931B8"/>
    <w:rsid w:val="00CA0CBB"/>
    <w:rsid w:val="00CD64A0"/>
    <w:rsid w:val="00D023FB"/>
    <w:rsid w:val="00D14604"/>
    <w:rsid w:val="00D31BE2"/>
    <w:rsid w:val="00D44D01"/>
    <w:rsid w:val="00D8003F"/>
    <w:rsid w:val="00D91E95"/>
    <w:rsid w:val="00DA1AB5"/>
    <w:rsid w:val="00DB3C1B"/>
    <w:rsid w:val="00DB4508"/>
    <w:rsid w:val="00DB4E8D"/>
    <w:rsid w:val="00DC1A62"/>
    <w:rsid w:val="00DD483B"/>
    <w:rsid w:val="00DD5F14"/>
    <w:rsid w:val="00DF28E8"/>
    <w:rsid w:val="00DF2D30"/>
    <w:rsid w:val="00DF3343"/>
    <w:rsid w:val="00DF442A"/>
    <w:rsid w:val="00DF679D"/>
    <w:rsid w:val="00E249D6"/>
    <w:rsid w:val="00E369F6"/>
    <w:rsid w:val="00E372E4"/>
    <w:rsid w:val="00E40DC9"/>
    <w:rsid w:val="00E42826"/>
    <w:rsid w:val="00E57F5E"/>
    <w:rsid w:val="00E73356"/>
    <w:rsid w:val="00E768E9"/>
    <w:rsid w:val="00E815A9"/>
    <w:rsid w:val="00E86C6C"/>
    <w:rsid w:val="00E878B0"/>
    <w:rsid w:val="00EC5AB5"/>
    <w:rsid w:val="00EE7E0E"/>
    <w:rsid w:val="00EF766E"/>
    <w:rsid w:val="00F16F43"/>
    <w:rsid w:val="00F26397"/>
    <w:rsid w:val="00F31225"/>
    <w:rsid w:val="00F32923"/>
    <w:rsid w:val="00F32B1B"/>
    <w:rsid w:val="00F46859"/>
    <w:rsid w:val="00F50A39"/>
    <w:rsid w:val="00F531AB"/>
    <w:rsid w:val="00F560F8"/>
    <w:rsid w:val="00F84493"/>
    <w:rsid w:val="00F85656"/>
    <w:rsid w:val="00FA4F6C"/>
    <w:rsid w:val="00FB0B18"/>
    <w:rsid w:val="00FB3B04"/>
    <w:rsid w:val="00FC45FC"/>
    <w:rsid w:val="00FE1BC8"/>
    <w:rsid w:val="00FE798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6D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6D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6D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6D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6D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6D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6D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6D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6D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6D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</izvorni_sadrzaj>
    <derivirana_varijabla naziv="DomainObject.Predmet.Broj_1">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St-709/2016</izvorni_sadrzaj>
    <derivirana_varijabla naziv="DomainObject.Predmet.OznakaBroj_1">St-709/2016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LAGRO LAPIS d.o.o. SVETI PETAR U ŠUMI zastupanog po punomoćniku Mladen Benčić; Larisa Žgrablić-benčić</izvorni_sadrzaj>
    <derivirana_varijabla naziv="DomainObject.Predmet.ProtustrankaFormated_1">  LAGRO LAPIS d.o.o. SVETI PETAR U ŠUMI zastupanog po punomoćniku Mladen Benčić; Larisa Žgrablić-benčić</derivirana_varijabla>
  </DomainObject.Predmet.ProtustrankaFormated>
  <DomainObject.Predmet.ProtustrankaFormatedOIB>
    <izvorni_sadrzaj>  LAGRO LAPIS d.o.o. SVETI PETAR U ŠUMI, OIB 98256646708 zastupanog po punomoćniku Mladen Benčić; Larisa Žgrablić-benčić</izvorni_sadrzaj>
    <derivirana_varijabla naziv="DomainObject.Predmet.ProtustrankaFormatedOIB_1">  LAGRO LAPIS d.o.o. SVETI PETAR U ŠUMI, OIB 98256646708 zastupanog po punomoćniku Mladen Benčić; Larisa Žgrablić-benčić</derivirana_varijabla>
  </DomainObject.Predmet.ProtustrankaFormatedOIB>
  <DomainObject.Predmet.ProtustrankaFormatedWithAdress>
    <izvorni_sadrzaj> LAGRO LAPIS d.o.o. SVETI PETAR U ŠUMI, Videti 117, 52404 Sveti Petar u Šumi zastupanog po punomoćniku Mladen Benčić; Larisa Žgrablić-benčić</izvorni_sadrzaj>
    <derivirana_varijabla naziv="DomainObject.Predmet.ProtustrankaFormatedWithAdress_1"> LAGRO LAPIS d.o.o. SVETI PETAR U ŠUMI, Videti 117, 52404 Sveti Petar u Šumi zastupanog po punomoćniku Mladen Benčić; Larisa Žgrablić-benčić</derivirana_varijabla>
  </DomainObject.Predmet.ProtustrankaFormatedWithAdress>
  <DomainObject.Predmet.ProtustrankaFormatedWithAdressOIB>
    <izvorni_sadrzaj> LAGRO LAPIS d.o.o. SVETI PETAR U ŠUMI, OIB 98256646708, Videti 117, 52404 Sveti Petar u Šumi zastupanog po punomoćniku Mladen Benčić; Larisa Žgrablić-benčić</izvorni_sadrzaj>
    <derivirana_varijabla naziv="DomainObject.Predmet.ProtustrankaFormatedWithAdressOIB_1"> LAGRO LAPIS d.o.o. SVETI PETAR U ŠUMI, OIB 98256646708, Videti 117, 52404 Sveti Petar u Šumi zastupanog po punomoćniku Mladen Benčić; Larisa Žgrablić-benčić</derivirana_varijabla>
  </DomainObject.Predmet.ProtustrankaFormatedWithAdressOIB>
  <DomainObject.Predmet.ProtustrankaWithAdress>
    <izvorni_sadrzaj>LAGRO LAPIS d.o.o. SVETI PETAR U ŠUMI Videti 117, 52404 Sveti Petar u Šumi</izvorni_sadrzaj>
    <derivirana_varijabla naziv="DomainObject.Predmet.ProtustrankaWithAdress_1">LAGRO LAPIS d.o.o. SVETI PETAR U ŠUMI Videti 117, 52404 Sveti Petar u Šumi</derivirana_varijabla>
  </DomainObject.Predmet.ProtustrankaWithAdress>
  <DomainObject.Predmet.ProtustrankaWithAdressOIB>
    <izvorni_sadrzaj>LAGRO LAPIS d.o.o. SVETI PETAR U ŠUMI, OIB 98256646708, Videti 117, 52404 Sveti Petar u Šumi</izvorni_sadrzaj>
    <derivirana_varijabla naziv="DomainObject.Predmet.ProtustrankaWithAdressOIB_1">LAGRO LAPIS d.o.o. SVETI PETAR U ŠUMI, OIB 98256646708, Videti 117, 52404 Sveti Petar u Šumi</derivirana_varijabla>
  </DomainObject.Predmet.ProtustrankaWithAdressOIB>
  <DomainObject.Predmet.ProtustrankaNazivFormated>
    <izvorni_sadrzaj>LAGRO LAPIS d.o.o. SVETI PETAR U ŠUMI</izvorni_sadrzaj>
    <derivirana_varijabla naziv="DomainObject.Predmet.ProtustrankaNazivFormated_1">LAGRO LAPIS d.o.o. SVETI PETAR U ŠUMI</derivirana_varijabla>
  </DomainObject.Predmet.ProtustrankaNazivFormated>
  <DomainObject.Predmet.ProtustrankaNazivFormatedOIB>
    <izvorni_sadrzaj>LAGRO LAPIS d.o.o. SVETI PETAR U ŠUMI, OIB 98256646708</izvorni_sadrzaj>
    <derivirana_varijabla naziv="DomainObject.Predmet.ProtustrankaNazivFormatedOIB_1">LAGRO LAPIS d.o.o. SVETI PETAR U ŠUMI, OIB 98256646708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868484.58</izvorni_sadrzaj>
    <derivirana_varijabla naziv="DomainObject.Predmet.TrenutnaVrijednost_1">868484.58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LAGRO LAPIS d.o.o. SVETI PETAR U ŠUMI zastupanog po punomoćniku Mladen Benčić; Larisa Žgrablić-benčić</item>
    </izvorni_sadrzaj>
    <derivirana_varijabla naziv="DomainObject.Predmet.ProtuStrankaListFormated_1">
      <item>LAGRO LAPIS d.o.o. SVETI PETAR U ŠUMI zastupanog po punomoćniku Mladen Benčić; Larisa Žgrablić-benčić</item>
    </derivirana_varijabla>
  </DomainObject.Predmet.ProtuStrankaListFormated>
  <DomainObject.Predmet.ProtuStrankaListFormatedOIB>
    <izvorni_sadrzaj>
      <item>LAGRO LAPIS d.o.o. SVETI PETAR U ŠUMI, OIB 98256646708 zastupanog po punomoćniku Mladen Benčić; Larisa Žgrablić-benčić</item>
    </izvorni_sadrzaj>
    <derivirana_varijabla naziv="DomainObject.Predmet.ProtuStrankaListFormatedOIB_1">
      <item>LAGRO LAPIS d.o.o. SVETI PETAR U ŠUMI, OIB 98256646708 zastupanog po punomoćniku Mladen Benčić; Larisa Žgrablić-benčić</item>
    </derivirana_varijabla>
  </DomainObject.Predmet.ProtuStrankaListFormatedOIB>
  <DomainObject.Predmet.ProtuStrankaListFormatedWithAdress>
    <izvorni_sadrzaj>
      <item>LAGRO LAPIS d.o.o. SVETI PETAR U ŠUMI, Videti 117, 52404 Sveti Petar u Šumi zastupanog po punomoćniku Mladen Benčić; Larisa Žgrablić-benčić</item>
    </izvorni_sadrzaj>
    <derivirana_varijabla naziv="DomainObject.Predmet.ProtuStrankaListFormatedWithAdress_1">
      <item>LAGRO LAPIS d.o.o. SVETI PETAR U ŠUMI, Videti 117, 52404 Sveti Petar u Šumi zastupanog po punomoćniku Mladen Benčić; Larisa Žgrablić-benčić</item>
    </derivirana_varijabla>
  </DomainObject.Predmet.ProtuStrankaListFormatedWithAdress>
  <DomainObject.Predmet.ProtuStrankaListFormatedWithAdressOIB>
    <izvorni_sadrzaj>
      <item>LAGRO LAPIS d.o.o. SVETI PETAR U ŠUMI, OIB 98256646708, Videti 117, 52404 Sveti Petar u Šumi zastupanog po punomoćniku Mladen Benčić; Larisa Žgrablić-benčić</item>
    </izvorni_sadrzaj>
    <derivirana_varijabla naziv="DomainObject.Predmet.ProtuStrankaListFormatedWithAdressOIB_1">
      <item>LAGRO LAPIS d.o.o. SVETI PETAR U ŠUMI, OIB 98256646708, Videti 117, 52404 Sveti Petar u Šumi zastupanog po punomoćniku Mladen Benčić; Larisa Žgrablić-benčić</item>
    </derivirana_varijabla>
  </DomainObject.Predmet.ProtuStrankaListFormatedWithAdressOIB>
  <DomainObject.Predmet.ProtuStrankaListNazivFormated>
    <izvorni_sadrzaj>
      <item>LAGRO LAPIS d.o.o. SVETI PETAR U ŠUMI</item>
    </izvorni_sadrzaj>
    <derivirana_varijabla naziv="DomainObject.Predmet.ProtuStrankaListNazivFormated_1">
      <item>LAGRO LAPIS d.o.o. SVETI PETAR U ŠUMI</item>
    </derivirana_varijabla>
  </DomainObject.Predmet.ProtuStrankaListNazivFormated>
  <DomainObject.Predmet.ProtuStrankaListNazivFormatedOIB>
    <izvorni_sadrzaj>
      <item>LAGRO LAPIS d.o.o. SVETI PETAR U ŠUMI, OIB 98256646708</item>
    </izvorni_sadrzaj>
    <derivirana_varijabla naziv="DomainObject.Predmet.ProtuStrankaListNazivFormatedOIB_1">
      <item>LAGRO LAPIS d.o.o. SVETI PETAR U ŠUMI, OIB 98256646708</item>
    </derivirana_varijabla>
  </DomainObject.Predmet.ProtuStrankaListNazivFormatedOIB>
  <DomainObject.Predmet.OstaliListFormated>
    <izvorni_sadrzaj>
      <item>Mladen Benčić punomoćnik sudionika u postupku LAGRO LAPIS d.o.o. SVETI PETAR U ŠUMI</item>
      <item>Larisa Žgrablić-benčić punomoćnik sudionika u postupku LAGRO LAPIS d.o.o. SVETI PETAR U ŠUMI</item>
    </izvorni_sadrzaj>
    <derivirana_varijabla naziv="DomainObject.Predmet.OstaliListFormated_1">
      <item>Mladen Benčić punomoćnik sudionika u postupku LAGRO LAPIS d.o.o. SVETI PETAR U ŠUMI</item>
      <item>Larisa Žgrablić-benčić punomoćnik sudionika u postupku LAGRO LAPIS d.o.o. SVETI PETAR U ŠUMI</item>
    </derivirana_varijabla>
  </DomainObject.Predmet.OstaliListFormated>
  <DomainObject.Predmet.OstaliListFormatedOIB>
    <izvorni_sadrzaj>
      <item>Mladen Benčić, OIB 48944553600 punomoćnik sudionika u postupku LAGRO LAPIS d.o.o. SVETI PETAR U ŠUMI</item>
      <item>Larisa Žgrablić-benčić, OIB 55624909933 punomoćnik sudionika u postupku LAGRO LAPIS d.o.o. SVETI PETAR U ŠUMI</item>
    </izvorni_sadrzaj>
    <derivirana_varijabla naziv="DomainObject.Predmet.OstaliListFormatedOIB_1">
      <item>Mladen Benčić, OIB 48944553600 punomoćnik sudionika u postupku LAGRO LAPIS d.o.o. SVETI PETAR U ŠUMI</item>
      <item>Larisa Žgrablić-benčić, OIB 55624909933 punomoćnik sudionika u postupku LAGRO LAPIS d.o.o. SVETI PETAR U ŠUMI</item>
    </derivirana_varijabla>
  </DomainObject.Predmet.OstaliListFormatedOIB>
  <DomainObject.Predmet.OstaliListFormatedWithAdress>
    <izvorni_sadrzaj>
      <item>Mladen Benčić, Istarskih Narodnjaka 22, 52000 Pazin punomoćnik sudionika u postupku LAGRO LAPIS d.o.o. SVETI PETAR U ŠUMI</item>
      <item>Larisa Žgrablić-benčić, Videti 117, 52404 Sveti Petar u Šumi punomoćnik sudionika u postupku LAGRO LAPIS d.o.o. SVETI PETAR U ŠUMI</item>
    </izvorni_sadrzaj>
    <derivirana_varijabla naziv="DomainObject.Predmet.OstaliListFormatedWithAdress_1">
      <item>Mladen Benčić, Istarskih Narodnjaka 22, 52000 Pazin punomoćnik sudionika u postupku LAGRO LAPIS d.o.o. SVETI PETAR U ŠUMI</item>
      <item>Larisa Žgrablić-benčić, Videti 117, 52404 Sveti Petar u Šumi punomoćnik sudionika u postupku LAGRO LAPIS d.o.o. SVETI PETAR U ŠUMI</item>
    </derivirana_varijabla>
  </DomainObject.Predmet.OstaliListFormatedWithAdress>
  <DomainObject.Predmet.OstaliListFormatedWithAdressOIB>
    <izvorni_sadrzaj>
      <item>Mladen Benčić, OIB 48944553600, Istarskih Narodnjaka 22, 52000 Pazin punomoćnik sudionika u postupku LAGRO LAPIS d.o.o. SVETI PETAR U ŠUMI</item>
      <item>Larisa Žgrablić-benčić, OIB 55624909933, Videti 117, 52404 Sveti Petar u Šumi punomoćnik sudionika u postupku LAGRO LAPIS d.o.o. SVETI PETAR U ŠUMI</item>
    </izvorni_sadrzaj>
    <derivirana_varijabla naziv="DomainObject.Predmet.OstaliListFormatedWithAdressOIB_1">
      <item>Mladen Benčić, OIB 48944553600, Istarskih Narodnjaka 22, 52000 Pazin punomoćnik sudionika u postupku LAGRO LAPIS d.o.o. SVETI PETAR U ŠUMI</item>
      <item>Larisa Žgrablić-benčić, OIB 55624909933, Videti 117, 52404 Sveti Petar u Šumi punomoćnik sudionika u postupku LAGRO LAPIS d.o.o. SVETI PETAR U ŠUMI</item>
    </derivirana_varijabla>
  </DomainObject.Predmet.OstaliListFormatedWithAdressOIB>
  <DomainObject.Predmet.OstaliListNazivFormated>
    <izvorni_sadrzaj>
      <item>Mladen Benčić</item>
      <item>Larisa Žgrablić-benčić</item>
    </izvorni_sadrzaj>
    <derivirana_varijabla naziv="DomainObject.Predmet.OstaliListNazivFormated_1">
      <item>Mladen Benčić</item>
      <item>Larisa Žgrablić-benčić</item>
    </derivirana_varijabla>
  </DomainObject.Predmet.OstaliListNazivFormated>
  <DomainObject.Predmet.OstaliListNazivFormatedOIB>
    <izvorni_sadrzaj>
      <item>Mladen Benčić, OIB 48944553600</item>
      <item>Larisa Žgrablić-benčić, OIB 55624909933</item>
    </izvorni_sadrzaj>
    <derivirana_varijabla naziv="DomainObject.Predmet.OstaliListNazivFormatedOIB_1">
      <item>Mladen Benčić, OIB 48944553600</item>
      <item>Larisa Žgrablić-benčić, OIB 55624909933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LAGRO LAPIS d.o.o. SVETI PETAR U ŠUMI</izvorni_sadrzaj>
    <derivirana_varijabla naziv="DomainObject.Predmet.ProtustrankaIDrugi_1">LAGRO LAPIS d.o.o. SVETI PETAR U ŠUMI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LAGRO LAPIS d.o.o. SVETI PETAR U ŠUMI, OIB 98256646708, Videti 117, 52404 Sveti Petar u Šumi</izvorni_sadrzaj>
    <derivirana_varijabla naziv="DomainObject.Predmet.ProtustrankaIDrugiAdressOIB_1">LAGRO LAPIS d.o.o. SVETI PETAR U ŠUMI, OIB 98256646708, Videti 117, 52404 Sveti Petar u Šumi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LAGRO LAPIS d.o.o. SVETI PETAR U ŠUMI</item>
      <item>Mladen Benčić</item>
      <item>Larisa Žgrablić-benčić</item>
    </izvorni_sadrzaj>
    <derivirana_varijabla naziv="DomainObject.Predmet.SudioniciListNaziv_1">
      <item>FINANCIJSKA AGENCIJA, RC RIJEKA, PODRUŽNICA PULA, PULA</item>
      <item>LAGRO LAPIS d.o.o. SVETI PETAR U ŠUMI</item>
      <item>Mladen Benčić</item>
      <item>Larisa Žgrablić-benčić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LAGRO LAPIS d.o.o. SVETI PETAR U ŠUMI, OIB 98256646708, Videti 117,52404 Sveti Petar u Šumi</item>
      <item>Mladen Benčić, OIB 48944553600, Istarskih Narodnjaka 22,52000 Pazin</item>
      <item>Larisa Žgrablić-benčić, OIB 55624909933, Videti 117,52404 Sveti Petar u Šumi</item>
    </izvorni_sadrzaj>
    <derivirana_varijabla naziv="DomainObject.Predmet.SudioniciListAdressOIB_1">
      <item>FINANCIJSKA AGENCIJA, RC RIJEKA, PODRUŽNICA PULA, PULA, OIB 85821130368, Ulica grada Vukovara 70,10000 Zagreb</item>
      <item>LAGRO LAPIS d.o.o. SVETI PETAR U ŠUMI, OIB 98256646708, Videti 117,52404 Sveti Petar u Šumi</item>
      <item>Mladen Benčić, OIB 48944553600, Istarskih Narodnjaka 22,52000 Pazin</item>
      <item>Larisa Žgrablić-benčić, OIB 55624909933, Videti 117,52404 Sveti Petar u Šumi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98256646708</item>
      <item>, OIB 48944553600</item>
      <item>, OIB 55624909933</item>
    </izvorni_sadrzaj>
    <derivirana_varijabla naziv="DomainObject.Predmet.SudioniciListNazivOIB_1">
      <item>, OIB 85821130368</item>
      <item>, OIB 98256646708</item>
      <item>, OIB 48944553600</item>
      <item>, OIB 55624909933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5995B7-9D17-4D51-AE19-3E05899D2D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689</properties:Words>
  <properties:Characters>3634</properties:Characters>
  <properties:Lines>92</properties:Lines>
  <properties:Paragraphs>44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2016-04-29T08:05:00Z</dcterms:created>
  <dc:creator>Jasmina Matika</dc:creator>
  <cp:lastModifiedBy>Sanja Prodan</cp:lastModifiedBy>
  <cp:lastPrinted>2016-04-29T08:09:00Z</cp:lastPrinted>
  <dcterms:modified xmlns:xsi="http://www.w3.org/2001/XMLSchema-instance" xsi:type="dcterms:W3CDTF">2016-04-29T08:10:00Z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