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a18c" w14:paraId="efda18c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35ED7">
        <w:rPr>
          <w:b/>
          <w:lang w:val="hr-HR"/>
        </w:rPr>
        <w:t>1939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35ED7">
        <w:rPr>
          <w:lang w:val="hr-HR"/>
        </w:rPr>
        <w:t>MAHAGONIJ j.d.o.o. Split, Fausta Vrančića 9, OIB: 44383944904, MBS: 060285956</w:t>
      </w:r>
      <w:r w:rsidR="002C0D41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1A18F6">
        <w:rPr>
          <w:lang w:val="hr-HR"/>
        </w:rPr>
        <w:t>23</w:t>
      </w:r>
      <w:r w:rsidR="002C0D41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2C0D41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35ED7">
        <w:rPr>
          <w:lang w:val="hr-HR"/>
        </w:rPr>
        <w:t>MAHAGONIJ j.d.o.o. Split, Fausta Vrančića 9, OIB: 44383944904, MBS: 060285956</w:t>
      </w:r>
      <w:r>
        <w:rPr>
          <w:lang w:val="hr-HR"/>
        </w:rPr>
        <w:t>. Skraćeni st</w:t>
      </w:r>
      <w:r w:rsidR="002C0D41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1A18F6">
        <w:rPr>
          <w:lang w:val="hr-HR"/>
        </w:rPr>
        <w:t>23</w:t>
      </w:r>
      <w:r w:rsidR="002C0D41">
        <w:rPr>
          <w:lang w:val="hr-HR"/>
        </w:rPr>
        <w:t>. ožujka 2017</w:t>
      </w:r>
      <w:r w:rsidR="00821BA0">
        <w:rPr>
          <w:lang w:val="hr-HR"/>
        </w:rPr>
        <w:t>. godine u 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821BA0">
        <w:t xml:space="preserve">Domagoj Repač, mag.iur., Zagreb, Đorđićeva 24, OIB: </w:t>
      </w:r>
      <w:r w:rsidR="00821BA0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35ED7">
        <w:rPr>
          <w:lang w:val="hr-HR"/>
        </w:rPr>
        <w:t>MAHAGONIJ j.d.o.o. Split, Fausta Vrančića 9, OIB: 44383944904, MBS: 060285956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35ED7">
        <w:rPr>
          <w:lang w:val="hr-HR"/>
        </w:rPr>
        <w:t>07.11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35ED7">
        <w:rPr>
          <w:lang w:val="hr-HR"/>
        </w:rPr>
        <w:t>MAHAGONIJ j.d.o.o.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935ED7">
        <w:rPr>
          <w:lang w:val="hr-HR"/>
        </w:rPr>
        <w:t>30. lipnja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35ED7">
        <w:rPr>
          <w:lang w:val="hr-HR"/>
        </w:rPr>
        <w:t>9.024,36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670CFB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821BA0">
      <w:pPr>
        <w:rPr>
          <w:lang w:val="hr-HR"/>
        </w:rPr>
      </w:pPr>
    </w:p>
    <w:p w:rsidRDefault="00D4027A" w:rsidP="00403F01" w:rsidR="00D4027A" w:rsidRPr="00821BA0">
      <w:pPr>
        <w:jc w:val="center"/>
        <w:rPr>
          <w:lang w:val="hr-HR"/>
        </w:rPr>
      </w:pPr>
      <w:r w:rsidRPr="00821BA0">
        <w:rPr>
          <w:lang w:val="hr-HR"/>
        </w:rPr>
        <w:t>U Splitu</w:t>
      </w:r>
      <w:r w:rsidR="0002675F" w:rsidRPr="00821BA0">
        <w:rPr>
          <w:lang w:val="hr-HR"/>
        </w:rPr>
        <w:t>,</w:t>
      </w:r>
      <w:r w:rsidR="00671B2C" w:rsidRPr="00821BA0">
        <w:rPr>
          <w:lang w:val="hr-HR"/>
        </w:rPr>
        <w:t xml:space="preserve"> </w:t>
      </w:r>
      <w:r w:rsidR="001A18F6" w:rsidRPr="00821BA0">
        <w:rPr>
          <w:lang w:val="hr-HR"/>
        </w:rPr>
        <w:t>23</w:t>
      </w:r>
      <w:r w:rsidR="002C0D41" w:rsidRPr="00821BA0">
        <w:rPr>
          <w:lang w:val="hr-HR"/>
        </w:rPr>
        <w:t>. ožujka 2017</w:t>
      </w:r>
      <w:r w:rsidRPr="00821BA0">
        <w:rPr>
          <w:lang w:val="hr-HR"/>
        </w:rPr>
        <w:t>. godine.</w:t>
      </w:r>
    </w:p>
    <w:p w:rsidRDefault="00D4027A" w:rsidP="00D4027A" w:rsidR="00D4027A" w:rsidRPr="00821BA0">
      <w:pPr>
        <w:jc w:val="both"/>
        <w:rPr>
          <w:lang w:val="hr-HR"/>
        </w:rPr>
      </w:pPr>
      <w:r w:rsidRPr="00821BA0">
        <w:rPr>
          <w:lang w:val="hr-HR"/>
        </w:rPr>
        <w:t xml:space="preserve"> </w:t>
      </w:r>
    </w:p>
    <w:p w:rsidRDefault="00664952" w:rsidP="00641FD6" w:rsidR="00664952" w:rsidRPr="00821BA0">
      <w:pPr>
        <w:ind w:firstLine="708" w:left="7080"/>
      </w:pPr>
      <w:r w:rsidRPr="00821BA0">
        <w:t xml:space="preserve">S U D A C </w:t>
      </w:r>
    </w:p>
    <w:p w:rsidRDefault="00641FD6" w:rsidP="00B235F9" w:rsidR="00641FD6" w:rsidRPr="00821BA0">
      <w:pPr>
        <w:ind w:firstLine="708" w:left="6372"/>
        <w:rPr>
          <w:sz w:val="28"/>
          <w:szCs w:val="28"/>
        </w:rPr>
      </w:pPr>
    </w:p>
    <w:p w:rsidRDefault="00664952" w:rsidP="00641FD6" w:rsidR="00664952" w:rsidRPr="00821BA0">
      <w:pPr>
        <w:ind w:firstLine="708" w:left="7080"/>
      </w:pPr>
      <w:r w:rsidRPr="00821BA0">
        <w:t>Paško Bačić</w:t>
      </w:r>
    </w:p>
    <w:p w:rsidRDefault="00110325" w:rsidP="00641FD6" w:rsidR="00110325"/>
    <w:p w:rsidRDefault="00821BA0" w:rsidP="00641FD6" w:rsidR="00821BA0"/>
    <w:p w:rsidRDefault="00821BA0" w:rsidP="00641FD6" w:rsidR="00821BA0" w:rsidRPr="00821BA0"/>
    <w:p w:rsidRDefault="005745D6" w:rsidP="00641FD6" w:rsidR="005745D6" w:rsidRPr="00821BA0"/>
    <w:p w:rsidRDefault="005745D6" w:rsidP="005745D6" w:rsidR="005745D6" w:rsidRPr="00821BA0">
      <w:pPr>
        <w:jc w:val="both"/>
        <w:rPr>
          <w:lang w:val="hr-HR"/>
        </w:rPr>
      </w:pPr>
      <w:r w:rsidRPr="00821BA0">
        <w:rPr>
          <w:lang w:val="hr-HR"/>
        </w:rPr>
        <w:t xml:space="preserve">POUKA O PRAVNOM LIJEKU: </w:t>
      </w:r>
    </w:p>
    <w:p w:rsidRDefault="005745D6" w:rsidP="005745D6" w:rsidR="005745D6" w:rsidRPr="00821BA0">
      <w:pPr>
        <w:jc w:val="both"/>
        <w:rPr>
          <w:lang w:val="hr-HR"/>
        </w:rPr>
      </w:pPr>
      <w:r w:rsidRPr="00821BA0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21BA0">
      <w:pPr>
        <w:jc w:val="both"/>
        <w:rPr>
          <w:lang w:val="hr-HR"/>
        </w:rPr>
      </w:pPr>
    </w:p>
    <w:p w:rsidRDefault="00DB5E7B" w:rsidP="00D4027A" w:rsidR="00DB5E7B" w:rsidRPr="00821BA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C0D41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343A8" w:rsidRPr="009343A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35ED7">
      <w:t>1939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18F6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0D41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0CFB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21BA0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43A8"/>
    <w:rsid w:val="00935ED7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3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43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43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43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3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43A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43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43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St-1939/2016</izvorni_sadrzaj>
    <derivirana_varijabla naziv="DomainObject.Predmet.OznakaBroj_1">St-1939/2016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MAHAGONIJ j.d.o.o. za trgovinu i usluge</izvorni_sadrzaj>
    <derivirana_varijabla naziv="DomainObject.Predmet.ProtustrankaFormated_1">  MAHAGONIJ j.d.o.o. za trgovinu i usluge</derivirana_varijabla>
  </DomainObject.Predmet.ProtustrankaFormated>
  <DomainObject.Predmet.ProtustrankaFormatedOIB>
    <izvorni_sadrzaj>  MAHAGONIJ j.d.o.o. za trgovinu i usluge, OIB 44383944904</izvorni_sadrzaj>
    <derivirana_varijabla naziv="DomainObject.Predmet.ProtustrankaFormatedOIB_1">  MAHAGONIJ j.d.o.o. za trgovinu i usluge, OIB 44383944904</derivirana_varijabla>
  </DomainObject.Predmet.ProtustrankaFormatedOIB>
  <DomainObject.Predmet.ProtustrankaFormatedWithAdress>
    <izvorni_sadrzaj> MAHAGONIJ j.d.o.o. za trgovinu i usluge, Fausta Vrančića 9, 21000 Split</izvorni_sadrzaj>
    <derivirana_varijabla naziv="DomainObject.Predmet.ProtustrankaFormatedWithAdress_1"> MAHAGONIJ j.d.o.o. za trgovinu i usluge, Fausta Vrančića 9, 21000 Split</derivirana_varijabla>
  </DomainObject.Predmet.ProtustrankaFormatedWithAdress>
  <DomainObject.Predmet.ProtustrankaFormatedWithAdressOIB>
    <izvorni_sadrzaj> MAHAGONIJ j.d.o.o. za trgovinu i usluge, OIB 44383944904, Fausta Vrančića 9, 21000 Split</izvorni_sadrzaj>
    <derivirana_varijabla naziv="DomainObject.Predmet.ProtustrankaFormatedWithAdressOIB_1"> MAHAGONIJ j.d.o.o. za trgovinu i usluge, OIB 44383944904, Fausta Vrančića 9, 21000 Split</derivirana_varijabla>
  </DomainObject.Predmet.ProtustrankaFormatedWithAdressOIB>
  <DomainObject.Predmet.ProtustrankaWithAdress>
    <izvorni_sadrzaj>MAHAGONIJ j.d.o.o. za trgovinu i usluge Fausta Vrančića 9, 21000 Split</izvorni_sadrzaj>
    <derivirana_varijabla naziv="DomainObject.Predmet.ProtustrankaWithAdress_1">MAHAGONIJ j.d.o.o. za trgovinu i usluge Fausta Vrančića 9, 21000 Split</derivirana_varijabla>
  </DomainObject.Predmet.ProtustrankaWithAdress>
  <DomainObject.Predmet.ProtustrankaWithAdressOIB>
    <izvorni_sadrzaj>MAHAGONIJ j.d.o.o. za trgovinu i usluge, OIB 44383944904, Fausta Vrančića 9, 21000 Split</izvorni_sadrzaj>
    <derivirana_varijabla naziv="DomainObject.Predmet.ProtustrankaWithAdressOIB_1">MAHAGONIJ j.d.o.o. za trgovinu i usluge, OIB 44383944904, Fausta Vrančića 9, 21000 Split</derivirana_varijabla>
  </DomainObject.Predmet.ProtustrankaWithAdressOIB>
  <DomainObject.Predmet.ProtustrankaNazivFormated>
    <izvorni_sadrzaj>MAHAGONIJ j.d.o.o. za trgovinu i usluge</izvorni_sadrzaj>
    <derivirana_varijabla naziv="DomainObject.Predmet.ProtustrankaNazivFormated_1">MAHAGONIJ j.d.o.o. za trgovinu i usluge</derivirana_varijabla>
  </DomainObject.Predmet.ProtustrankaNazivFormated>
  <DomainObject.Predmet.ProtustrankaNazivFormatedOIB>
    <izvorni_sadrzaj>MAHAGONIJ j.d.o.o. za trgovinu i usluge, OIB 44383944904</izvorni_sadrzaj>
    <derivirana_varijabla naziv="DomainObject.Predmet.ProtustrankaNazivFormatedOIB_1">MAHAGONIJ j.d.o.o. za trgovinu i usluge, OIB 44383944904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9024.36</izvorni_sadrzaj>
    <derivirana_varijabla naziv="DomainObject.Predmet.TrenutnaVrijednost_1">9024.36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MAHAGONIJ j.d.o.o. za trgovinu i usluge</item>
    </izvorni_sadrzaj>
    <derivirana_varijabla naziv="DomainObject.Predmet.ProtuStrankaListFormated_1">
      <item>MAHAGONIJ j.d.o.o. za trgovinu i usluge</item>
    </derivirana_varijabla>
  </DomainObject.Predmet.ProtuStrankaListFormated>
  <DomainObject.Predmet.ProtuStrankaListFormatedOIB>
    <izvorni_sadrzaj>
      <item>MAHAGONIJ j.d.o.o. za trgovinu i usluge, OIB 44383944904</item>
    </izvorni_sadrzaj>
    <derivirana_varijabla naziv="DomainObject.Predmet.ProtuStrankaListFormatedOIB_1">
      <item>MAHAGONIJ j.d.o.o. za trgovinu i usluge, OIB 44383944904</item>
    </derivirana_varijabla>
  </DomainObject.Predmet.ProtuStrankaListFormatedOIB>
  <DomainObject.Predmet.ProtuStrankaListFormatedWithAdress>
    <izvorni_sadrzaj>
      <item>MAHAGONIJ j.d.o.o. za trgovinu i usluge, Fausta Vrančića 9, 21000 Split</item>
    </izvorni_sadrzaj>
    <derivirana_varijabla naziv="DomainObject.Predmet.ProtuStrankaListFormatedWithAdress_1">
      <item>MAHAGONIJ j.d.o.o. za trgovinu i usluge, Fausta Vrančića 9, 21000 Split</item>
    </derivirana_varijabla>
  </DomainObject.Predmet.ProtuStrankaListFormatedWithAdress>
  <DomainObject.Predmet.ProtuStrankaListFormatedWithAdressOIB>
    <izvorni_sadrzaj>
      <item>MAHAGONIJ j.d.o.o. za trgovinu i usluge, OIB 44383944904, Fausta Vrančića 9, 21000 Split</item>
    </izvorni_sadrzaj>
    <derivirana_varijabla naziv="DomainObject.Predmet.ProtuStrankaListFormatedWithAdressOIB_1">
      <item>MAHAGONIJ j.d.o.o. za trgovinu i usluge, OIB 44383944904, Fausta Vrančića 9, 21000 Split</item>
    </derivirana_varijabla>
  </DomainObject.Predmet.ProtuStrankaListFormatedWithAdressOIB>
  <DomainObject.Predmet.ProtuStrankaListNazivFormated>
    <izvorni_sadrzaj>
      <item>MAHAGONIJ j.d.o.o. za trgovinu i usluge</item>
    </izvorni_sadrzaj>
    <derivirana_varijabla naziv="DomainObject.Predmet.ProtuStrankaListNazivFormated_1">
      <item>MAHAGONIJ j.d.o.o. za trgovinu i usluge</item>
    </derivirana_varijabla>
  </DomainObject.Predmet.ProtuStrankaListNazivFormated>
  <DomainObject.Predmet.ProtuStrankaListNazivFormatedOIB>
    <izvorni_sadrzaj>
      <item>MAHAGONIJ j.d.o.o. za trgovinu i usluge, OIB 44383944904</item>
    </izvorni_sadrzaj>
    <derivirana_varijabla naziv="DomainObject.Predmet.ProtuStrankaListNazivFormatedOIB_1">
      <item>MAHAGONIJ j.d.o.o. za trgovinu i usluge, OIB 44383944904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MAHAGONIJ j.d.o.o. za trgovinu i usluge</izvorni_sadrzaj>
    <derivirana_varijabla naziv="DomainObject.Predmet.ProtustrankaIDrugi_1">MAHAGONIJ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MAHAGONIJ j.d.o.o. za trgovinu i usluge, OIB 44383944904, Fausta Vrančića 9, 21000 Split</izvorni_sadrzaj>
    <derivirana_varijabla naziv="DomainObject.Predmet.ProtustrankaIDrugiAdressOIB_1">MAHAGONIJ j.d.o.o. za trgovinu i usluge, OIB 44383944904, Fausta Vrančića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MAHAGONIJ j.d.o.o. za trgovinu i usluge</item>
      <item>FINANCIJSKA AGENCIJA, RC SPLIT</item>
    </izvorni_sadrzaj>
    <derivirana_varijabla naziv="DomainObject.Predmet.SudioniciListNaziv_1">
      <item>MAHAGONIJ j.d.o.o. za trgovinu i usluge</item>
      <item>FINANCIJSKA AGENCIJA, RC SPLIT</item>
    </derivirana_varijabla>
  </DomainObject.Predmet.SudioniciListNaziv>
  <DomainObject.Predmet.SudioniciListAdressOIB>
    <izvorni_sadrzaj>
      <item>MAHAGONIJ j.d.o.o. za trgovinu i usluge, OIB 44383944904, Fausta Vrančića 9,21000 Split</item>
      <item>FINANCIJSKA AGENCIJA, RC SPLIT, OIB 85821130368, Mažuranićevo šetalište 24 b,21000 Split</item>
    </izvorni_sadrzaj>
    <derivirana_varijabla naziv="DomainObject.Predmet.SudioniciListAdressOIB_1">
      <item>MAHAGONIJ j.d.o.o. za trgovinu i usluge, OIB 44383944904, Fausta Vrančića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44383944904</item>
      <item>, OIB 85821130368</item>
    </izvorni_sadrzaj>
    <derivirana_varijabla naziv="DomainObject.Predmet.SudioniciListNazivOIB_1">
      <item>, OIB 44383944904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C569A-59FF-492E-A8B6-72D910A73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4150</properties:Characters>
  <properties:Lines>112</properties:Lines>
  <properties:Paragraphs>35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2017-03-23T10:55:00Z</dcterms:modified>
  <cp:revision>295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