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7713" w14:paraId="9247713" w:rsidRDefault="004A3868" w:rsidP="004A3868" w:rsidR="004A3868">
      <w:pPr>
        <w:jc w:val="right"/>
        <w15:collapsed w:val="false"/>
      </w:pPr>
      <w:r>
        <w:t>Broj: 6 St-</w:t>
      </w:r>
      <w:r w:rsidR="001B79D1">
        <w:t>1359</w:t>
      </w:r>
      <w:r w:rsidR="00CA0AA3">
        <w:t>/17-</w:t>
      </w:r>
      <w:r w:rsidR="001B79D1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>U IME REPUBLIKE HRVATSKE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1B79D1" w:rsidRPr="001B79D1">
        <w:rPr>
          <w:b/>
        </w:rPr>
        <w:t>LUNAR EKO jednostavno društvo s ograničenom odgovornošću za prijevoz i usluge, Bračka 144, Osijek, MBS: 030151414, OIB: 08021990391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1B79D1">
        <w:t>17. listopada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C71FF8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1B79D1">
        <w:t>LUNAR EKO jednostavno društvo s ograničenom odgovornošću za prijevoz i usluge, Bračka 144, Osijek, MBS: 030151414, OIB: 08021990391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1B79D1">
        <w:t>8. kolovoza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1B79D1">
        <w:t>15. rujna</w:t>
      </w:r>
      <w:r w:rsidR="00CA0AA3">
        <w:t xml:space="preserve"> 2017. g.</w:t>
      </w:r>
      <w:r>
        <w:t xml:space="preserve"> oglas od </w:t>
      </w:r>
      <w:r w:rsidR="001B79D1">
        <w:t>13. rujna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1B79D1">
        <w:t>25. rujna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1B79D1">
        <w:t>16.261,29</w:t>
      </w:r>
      <w:r w:rsidR="00B176DA">
        <w:t xml:space="preserve"> kn temeljem </w:t>
      </w:r>
      <w:r w:rsidR="001B79D1">
        <w:t>neplaćenih obveza poreza, doprinosa i drugih javnih davanja</w:t>
      </w:r>
      <w:r w:rsidR="00B176DA">
        <w:t xml:space="preserve"> te da postoji stečajni razlog zato što u Očevidniku redoslijeda osnova za plaćanje koje vodi FINA dužnik ima evidentirane neizvršene osnove za plaćanje u razdoblju dužem od </w:t>
      </w:r>
      <w:r w:rsidR="001B79D1">
        <w:t>120</w:t>
      </w:r>
      <w:r w:rsidR="00B176DA">
        <w:t xml:space="preserve"> dana.</w:t>
      </w:r>
    </w:p>
    <w:p w:rsidRDefault="00BC2DD2" w:rsidP="008041DE" w:rsidR="00BC2DD2">
      <w:pPr>
        <w:ind w:firstLine="720"/>
        <w:jc w:val="both"/>
      </w:pPr>
    </w:p>
    <w:p w:rsidRDefault="001B79D1" w:rsidP="001B79D1" w:rsidR="001B79D1">
      <w:pPr>
        <w:jc w:val="right"/>
      </w:pPr>
      <w:r>
        <w:t>Broj: 6 St-1359/17-5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B79D1">
        <w:rPr>
          <w:bCs/>
        </w:rPr>
        <w:t>17. listopada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bookmarkStart w:name="_GoBack" w:id="0"/>
      <w:bookmarkEnd w:id="0"/>
      <w:r>
        <w:t xml:space="preserve">e-Ogl. pl. uz podnesak </w:t>
      </w:r>
      <w:r w:rsidR="00BC2DD2">
        <w:t xml:space="preserve">ŽDO od </w:t>
      </w:r>
      <w:r w:rsidR="001B79D1">
        <w:t>25.9.</w:t>
      </w:r>
      <w:r w:rsidR="00BC2DD2">
        <w:t xml:space="preserve">2017. g. (str. </w:t>
      </w:r>
      <w:r w:rsidR="001B79D1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1B79D1">
        <w:t>17.11.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489D" w:rsidP="004A3868" w:rsidR="0077489D">
      <w:r>
        <w:separator/>
      </w:r>
    </w:p>
  </w:endnote>
  <w:endnote w:id="0" w:type="continuationSeparator">
    <w:p w:rsidRDefault="0077489D" w:rsidP="004A3868" w:rsidR="007748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489D" w:rsidP="004A3868" w:rsidR="0077489D">
      <w:r>
        <w:separator/>
      </w:r>
    </w:p>
  </w:footnote>
  <w:footnote w:id="0" w:type="continuationSeparator">
    <w:p w:rsidRDefault="0077489D" w:rsidP="004A3868" w:rsidR="007748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B7B34">
      <w:rPr>
        <w:noProof/>
      </w:rPr>
      <w:t>3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B79D1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455C18"/>
    <w:rsid w:val="00456233"/>
    <w:rsid w:val="004636D6"/>
    <w:rsid w:val="00480041"/>
    <w:rsid w:val="0048779D"/>
    <w:rsid w:val="004A3868"/>
    <w:rsid w:val="004C1B38"/>
    <w:rsid w:val="004D6F90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B7B34"/>
    <w:rsid w:val="006F0A36"/>
    <w:rsid w:val="00704DE2"/>
    <w:rsid w:val="00710662"/>
    <w:rsid w:val="00726845"/>
    <w:rsid w:val="00727922"/>
    <w:rsid w:val="00752B41"/>
    <w:rsid w:val="0077489D"/>
    <w:rsid w:val="00782257"/>
    <w:rsid w:val="007C1C95"/>
    <w:rsid w:val="007C2112"/>
    <w:rsid w:val="007F551F"/>
    <w:rsid w:val="008041DE"/>
    <w:rsid w:val="00816035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C0A9D"/>
    <w:rsid w:val="00CC2E2A"/>
    <w:rsid w:val="00CC3B98"/>
    <w:rsid w:val="00CC5FC7"/>
    <w:rsid w:val="00CD1FE7"/>
    <w:rsid w:val="00CE2A4F"/>
    <w:rsid w:val="00CE4A24"/>
    <w:rsid w:val="00CE59EE"/>
    <w:rsid w:val="00D03A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6F9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D6F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6F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6F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6F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D6F9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D6F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6F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6F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6F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St-1359/2017-5</izvorni_sadrzaj>
    <derivirana_varijabla naziv="DomainObject.Oznaka_1">St-1359/2017-5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1359</izvorni_sadrzaj>
    <derivirana_varijabla naziv="DomainObject.Predmet.Broj_1">1359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2017.</izvorni_sadrzaj>
    <derivirana_varijabla naziv="DomainObject.Predmet.DatumOsnivanja_1">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listopada 2017.</izvorni_sadrzaj>
    <derivirana_varijabla naziv="DomainObject.Predmet.DatumRjesavanja_1">17. listopada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St-1359/2017</izvorni_sadrzaj>
    <derivirana_varijabla naziv="DomainObject.Predmet.OznakaBroj_1">St-1359/2017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LUNAR EKO jedostavno društvo s ograničenom ogovornošću za prijevoz i usluge</izvorni_sadrzaj>
    <derivirana_varijabla naziv="DomainObject.Predmet.ProtustrankaFormated_1">  LUNAR EKO jedostavno društvo s ograničenom ogovornošću za prijevoz i usluge</derivirana_varijabla>
  </DomainObject.Predmet.ProtustrankaFormated>
  <DomainObject.Predmet.ProtustrankaFormatedOIB>
    <izvorni_sadrzaj>  LUNAR EKO jedostavno društvo s ograničenom ogovornošću za prijevoz i usluge, OIB 08021990391</izvorni_sadrzaj>
    <derivirana_varijabla naziv="DomainObject.Predmet.ProtustrankaFormatedOIB_1">  LUNAR EKO jedostavno društvo s ograničenom ogovornošću za prijevoz i usluge, OIB 08021990391</derivirana_varijabla>
  </DomainObject.Predmet.ProtustrankaFormatedOIB>
  <DomainObject.Predmet.ProtustrankaFormatedWithAdress>
    <izvorni_sadrzaj> LUNAR EKO jedostavno društvo s ograničenom ogovornošću za prijevoz i usluge, Bračka 144, 31000 Osijek</izvorni_sadrzaj>
    <derivirana_varijabla naziv="DomainObject.Predmet.ProtustrankaFormatedWithAdress_1"> LUNAR EKO jedostavno društvo s ograničenom ogovornošću za prijevoz i usluge, Bračka 144, 31000 Osijek</derivirana_varijabla>
  </DomainObject.Predmet.ProtustrankaFormatedWithAdress>
  <DomainObject.Predmet.ProtustrankaFormatedWithAdressOIB>
    <izvorni_sadrzaj> LUNAR EKO jedostavno društvo s ograničenom ogovornošću za prijevoz i usluge, OIB 08021990391, Bračka 144, 31000 Osijek</izvorni_sadrzaj>
    <derivirana_varijabla naziv="DomainObject.Predmet.ProtustrankaFormatedWithAdressOIB_1"> LUNAR EKO jedostavno društvo s ograničenom ogovornošću za prijevoz i usluge, OIB 08021990391, Bračka 144, 31000 Osijek</derivirana_varijabla>
  </DomainObject.Predmet.ProtustrankaFormatedWithAdressOIB>
  <DomainObject.Predmet.ProtustrankaWithAdress>
    <izvorni_sadrzaj>LUNAR EKO jedostavno društvo s ograničenom ogovornošću za prijevoz i usluge Bračka 144, 31000 Osijek</izvorni_sadrzaj>
    <derivirana_varijabla naziv="DomainObject.Predmet.ProtustrankaWithAdress_1">LUNAR EKO jedostavno društvo s ograničenom ogovornošću za prijevoz i usluge Bračka 144, 31000 Osijek</derivirana_varijabla>
  </DomainObject.Predmet.ProtustrankaWithAdress>
  <DomainObject.Predmet.ProtustrankaWithAdressOIB>
    <izvorni_sadrzaj>LUNAR EKO jedostavno društvo s ograničenom ogovornošću za prijevoz i usluge, OIB 08021990391, Bračka 144, 31000 Osijek</izvorni_sadrzaj>
    <derivirana_varijabla naziv="DomainObject.Predmet.ProtustrankaWithAdressOIB_1">LUNAR EKO jedostavno društvo s ograničenom ogovornošću za prijevoz i usluge, OIB 08021990391, Bračka 144, 31000 Osijek</derivirana_varijabla>
  </DomainObject.Predmet.ProtustrankaWithAdressOIB>
  <DomainObject.Predmet.ProtustrankaNazivFormated>
    <izvorni_sadrzaj>LUNAR EKO jedostavno društvo s ograničenom ogovornošću za prijevoz i usluge</izvorni_sadrzaj>
    <derivirana_varijabla naziv="DomainObject.Predmet.ProtustrankaNazivFormated_1">LUNAR EKO jedostavno društvo s ograničenom ogovornošću za prijevoz i usluge</derivirana_varijabla>
  </DomainObject.Predmet.ProtustrankaNazivFormated>
  <DomainObject.Predmet.ProtustrankaNazivFormatedOIB>
    <izvorni_sadrzaj>LUNAR EKO jedostavno društvo s ograničenom ogovornošću za prijevoz i usluge, OIB 08021990391</izvorni_sadrzaj>
    <derivirana_varijabla naziv="DomainObject.Predmet.ProtustrankaNazivFormatedOIB_1">LUNAR EKO jedostavno društvo s ograničenom ogovornošću za prijevoz i usluge, OIB 08021990391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LUNAR EKO jedostavno društvo s ograničenom ogovornošću za prijevoz i usluge</item>
    </izvorni_sadrzaj>
    <derivirana_varijabla naziv="DomainObject.Predmet.ProtuStrankaListFormated_1">
      <item>LUNAR EKO jedostavno društvo s ograničenom ogovornošću za prijevoz i usluge</item>
    </derivirana_varijabla>
  </DomainObject.Predmet.ProtuStrankaListFormated>
  <DomainObject.Predmet.ProtuStrankaListFormatedOIB>
    <izvorni_sadrzaj>
      <item>LUNAR EKO jedostavno društvo s ograničenom ogovornošću za prijevoz i usluge, OIB 08021990391</item>
    </izvorni_sadrzaj>
    <derivirana_varijabla naziv="DomainObject.Predmet.ProtuStrankaListFormatedOIB_1">
      <item>LUNAR EKO jedostavno društvo s ograničenom ogovornošću za prijevoz i usluge, OIB 08021990391</item>
    </derivirana_varijabla>
  </DomainObject.Predmet.ProtuStrankaListFormatedOIB>
  <DomainObject.Predmet.ProtuStrankaListFormatedWithAdress>
    <izvorni_sadrzaj>
      <item>LUNAR EKO jedostavno društvo s ograničenom ogovornošću za prijevoz i usluge, Bračka 144, 31000 Osijek</item>
    </izvorni_sadrzaj>
    <derivirana_varijabla naziv="DomainObject.Predmet.ProtuStrankaListFormatedWithAdress_1">
      <item>LUNAR EKO jedostavno društvo s ograničenom ogovornošću za prijevoz i usluge, Bračka 144, 31000 Osijek</item>
    </derivirana_varijabla>
  </DomainObject.Predmet.ProtuStrankaListFormatedWithAdress>
  <DomainObject.Predmet.ProtuStrankaListFormatedWithAdressOIB>
    <izvorni_sadrzaj>
      <item>LUNAR EKO jedostavno društvo s ograničenom ogovornošću za prijevoz i usluge, OIB 08021990391, Bračka 144, 31000 Osijek</item>
    </izvorni_sadrzaj>
    <derivirana_varijabla naziv="DomainObject.Predmet.ProtuStrankaListFormatedWithAdressOIB_1">
      <item>LUNAR EKO jedostavno društvo s ograničenom ogovornošću za prijevoz i usluge, OIB 08021990391, Bračka 144, 31000 Osijek</item>
    </derivirana_varijabla>
  </DomainObject.Predmet.ProtuStrankaListFormatedWithAdressOIB>
  <DomainObject.Predmet.ProtuStrankaListNazivFormated>
    <izvorni_sadrzaj>
      <item>LUNAR EKO jedostavno društvo s ograničenom ogovornošću za prijevoz i usluge</item>
    </izvorni_sadrzaj>
    <derivirana_varijabla naziv="DomainObject.Predmet.ProtuStrankaListNazivFormated_1">
      <item>LUNAR EKO jedostavno društvo s ograničenom ogovornošću za prijevoz i usluge</item>
    </derivirana_varijabla>
  </DomainObject.Predmet.ProtuStrankaListNazivFormated>
  <DomainObject.Predmet.ProtuStrankaListNazivFormatedOIB>
    <izvorni_sadrzaj>
      <item>LUNAR EKO jedostavno društvo s ograničenom ogovornošću za prijevoz i usluge, OIB 08021990391</item>
    </izvorni_sadrzaj>
    <derivirana_varijabla naziv="DomainObject.Predmet.ProtuStrankaListNazivFormatedOIB_1">
      <item>LUNAR EKO jedostavno društvo s ograničenom ogovornošću za prijevoz i usluge, OIB 08021990391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St-1359/2017-5</izvorni_sadrzaj>
    <derivirana_varijabla naziv="DomainObject.PoslovniBrojDokumenta_1">St-1359/2017-5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LUNAR EKO jedostavno društvo s ograničenom ogovornošću za prijevoz i usluge</izvorni_sadrzaj>
    <derivirana_varijabla naziv="DomainObject.Predmet.ProtustrankaIDrugi_1">LUNAR EKO jedostavno društvo s ograničenom ogovornošću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LUNAR EKO jedostavno društvo s ograničenom ogovornošću za prijevoz i usluge, OIB 08021990391, Bračka 144, 31000 Osijek</izvorni_sadrzaj>
    <derivirana_varijabla naziv="DomainObject.Predmet.ProtustrankaIDrugiAdressOIB_1">LUNAR EKO jedostavno društvo s ograničenom ogovornošću za prijevoz i usluge, OIB 08021990391, Bračka 144,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listopada 2017.</izvorni_sadrzaj>
    <derivirana_varijabla naziv="DomainObject.Predmet.OdlukaRjesenje.DatumDonosenjaOdluke_1">17. listopada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St-1359/2017-5</izvorni_sadrzaj>
    <derivirana_varijabla naziv="DomainObject.Predmet.OdlukaRjesenje.Oznaka_1">St-1359/2017-5</derivirana_varijabla>
  </DomainObject.Predmet.OdlukaRjesenje.Oznaka>
  <DomainObject.Predmet.SudioniciListNaziv>
    <izvorni_sadrzaj>
      <item>FINA RC OSIJEK</item>
      <item>LUNAR EKO jedostavno društvo s ograničenom ogovornošću za prijevoz i usluge</item>
    </izvorni_sadrzaj>
    <derivirana_varijabla naziv="DomainObject.Predmet.SudioniciListNaziv_1">
      <item>FINA RC OSIJEK</item>
      <item>LUNAR EKO jedostavno društvo s ograničenom ogovornošću za prijevoz i usluge</item>
    </derivirana_varijabla>
  </DomainObject.Predmet.SudioniciListNaziv>
  <DomainObject.Predmet.SudioniciListAdressOIB>
    <izvorni_sadrzaj>
      <item>FINA RC OSIJEK, OIB 85821130368</item>
      <item>LUNAR EKO jedostavno društvo s ograničenom ogovornošću za prijevoz i usluge, OIB 08021990391, Bračka 144,31000 Osijek</item>
    </izvorni_sadrzaj>
    <derivirana_varijabla naziv="DomainObject.Predmet.SudioniciListAdressOIB_1">
      <item>FINA RC OSIJEK, OIB 85821130368</item>
      <item>LUNAR EKO jedostavno društvo s ograničenom ogovornošću za prijevoz i usluge, OIB 08021990391, Bračka 144,31000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08021990391</item>
    </izvorni_sadrzaj>
    <derivirana_varijabla naziv="DomainObject.Predmet.SudioniciListNazivOIB_1">
      <item>, OIB 85821130368</item>
      <item>, OIB 08021990391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BC409C-1478-4E26-A33A-6035BAC497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336</properties:Words>
  <properties:Characters>1812</properties:Characters>
  <properties:Lines>100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2017-10-17T07:22:00Z</dcterms:created>
  <dc:creator>mkocijan</dc:creator>
  <cp:lastModifiedBy>Danijela Sekulić</cp:lastModifiedBy>
  <cp:lastPrinted>2017-10-17T07:21:00Z</cp:lastPrinted>
  <dcterms:modified xmlns:xsi="http://www.w3.org/2001/XMLSchema-instance" xsi:type="dcterms:W3CDTF">2017-10-17T09:30:00Z</dcterms:modified>
  <cp:revision>4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St-1359/2017-5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