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1773" w14:paraId="dc91773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66316C">
        <w:rPr>
          <w:b/>
          <w:sz w:val="24"/>
        </w:rPr>
        <w:t>855/2018-10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66316C">
        <w:rPr>
          <w:sz w:val="24"/>
        </w:rPr>
        <w:t>MABAMIJO j.d.o.o. za ugostiteljstvo i usluge</w:t>
      </w:r>
      <w:r w:rsidR="009A65B0">
        <w:rPr>
          <w:sz w:val="24"/>
        </w:rPr>
        <w:t>,</w:t>
      </w:r>
      <w:r w:rsidR="00A938BB">
        <w:rPr>
          <w:sz w:val="24"/>
        </w:rPr>
        <w:t xml:space="preserve"> </w:t>
      </w:r>
      <w:r w:rsidR="00A72CC2">
        <w:rPr>
          <w:sz w:val="24"/>
        </w:rPr>
        <w:t>Velika Kopanica, Iv</w:t>
      </w:r>
      <w:r w:rsidR="00B34CCC">
        <w:rPr>
          <w:sz w:val="24"/>
        </w:rPr>
        <w:t xml:space="preserve">ana Filipovića 56, OIB 66402392944, </w:t>
      </w:r>
      <w:r w:rsidR="00A938BB">
        <w:rPr>
          <w:sz w:val="24"/>
        </w:rPr>
        <w:t xml:space="preserve">dana </w:t>
      </w:r>
      <w:r w:rsidR="0066316C">
        <w:rPr>
          <w:sz w:val="24"/>
        </w:rPr>
        <w:t>12. studenog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B34CCC" w:rsidRPr="00B34CCC">
        <w:rPr>
          <w:b/>
          <w:sz w:val="24"/>
        </w:rPr>
        <w:t xml:space="preserve">MABAMIJO j.d.o.o. za ugostiteljstvo i usluge, Velika Kopanica, </w:t>
      </w:r>
      <w:proofErr w:type="spellStart"/>
      <w:r w:rsidR="00B34CCC" w:rsidRPr="00B34CCC">
        <w:rPr>
          <w:b/>
          <w:sz w:val="24"/>
        </w:rPr>
        <w:t>iIana</w:t>
      </w:r>
      <w:proofErr w:type="spellEnd"/>
      <w:r w:rsidR="00B34CCC" w:rsidRPr="00B34CCC">
        <w:rPr>
          <w:b/>
          <w:sz w:val="24"/>
        </w:rPr>
        <w:t xml:space="preserve"> Filipovića 56, OIB 66402392944</w:t>
      </w:r>
      <w:r w:rsidR="00BF0E55" w:rsidRPr="00B34CCC">
        <w:rPr>
          <w:b/>
          <w:sz w:val="24"/>
        </w:rPr>
        <w:t xml:space="preserve">, </w:t>
      </w:r>
      <w:r w:rsidR="00393E57">
        <w:rPr>
          <w:sz w:val="24"/>
        </w:rPr>
        <w:t>imenuje se privremen</w:t>
      </w:r>
      <w:r w:rsidR="00BE34D7">
        <w:rPr>
          <w:sz w:val="24"/>
        </w:rPr>
        <w:t>i</w:t>
      </w:r>
      <w:r w:rsidR="00393E57">
        <w:rPr>
          <w:sz w:val="24"/>
        </w:rPr>
        <w:t xml:space="preserve"> stečajn</w:t>
      </w:r>
      <w:r w:rsidR="00BE34D7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 </w:t>
      </w:r>
      <w:r w:rsidR="00BE34D7">
        <w:rPr>
          <w:b/>
          <w:sz w:val="24"/>
        </w:rPr>
        <w:t xml:space="preserve">MARKO TOMINAC, </w:t>
      </w:r>
      <w:proofErr w:type="spellStart"/>
      <w:r w:rsidR="00BE34D7">
        <w:rPr>
          <w:b/>
          <w:sz w:val="24"/>
        </w:rPr>
        <w:t>dipl.ing</w:t>
      </w:r>
      <w:proofErr w:type="spellEnd"/>
      <w:r w:rsidR="00BE34D7">
        <w:rPr>
          <w:b/>
          <w:sz w:val="24"/>
        </w:rPr>
        <w:t>. elektrotehnike iz Vinkovaca, Vladimira Nazora 3, OIB 98361792494.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BE34D7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</w:t>
      </w:r>
      <w:r w:rsidR="00BE34D7">
        <w:rPr>
          <w:sz w:val="24"/>
        </w:rPr>
        <w:t>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</w:t>
      </w:r>
      <w:r w:rsidR="00BE34D7">
        <w:rPr>
          <w:sz w:val="24"/>
        </w:rPr>
        <w:t>i</w:t>
      </w:r>
      <w:r w:rsidR="0005255A">
        <w:rPr>
          <w:sz w:val="24"/>
        </w:rPr>
        <w:t xml:space="preserve"> </w:t>
      </w:r>
      <w:proofErr w:type="spellStart"/>
      <w:r w:rsidR="0005255A"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7110A8">
        <w:rPr>
          <w:sz w:val="24"/>
        </w:rPr>
        <w:t xml:space="preserve"> 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BE34D7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BE34D7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BF0E55">
        <w:rPr>
          <w:sz w:val="24"/>
        </w:rPr>
        <w:t xml:space="preserve">vši radnici dužni su </w:t>
      </w:r>
      <w:r w:rsidR="00BE34D7">
        <w:rPr>
          <w:sz w:val="24"/>
        </w:rPr>
        <w:t>privremenom</w:t>
      </w:r>
      <w:r w:rsidR="00ED1E5B">
        <w:rPr>
          <w:sz w:val="24"/>
        </w:rPr>
        <w:t xml:space="preserve"> stečajno</w:t>
      </w:r>
      <w:r w:rsidR="00BE34D7">
        <w:rPr>
          <w:sz w:val="24"/>
        </w:rPr>
        <w:t>m</w:t>
      </w:r>
      <w:r w:rsidR="006F4193">
        <w:rPr>
          <w:sz w:val="24"/>
        </w:rPr>
        <w:t xml:space="preserve"> </w:t>
      </w:r>
      <w:r w:rsidR="00BF0E55">
        <w:rPr>
          <w:sz w:val="24"/>
        </w:rPr>
        <w:t>upravitelj</w:t>
      </w:r>
      <w:r w:rsidR="00BE34D7">
        <w:rPr>
          <w:sz w:val="24"/>
        </w:rPr>
        <w:t>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7B1861">
        <w:rPr>
          <w:sz w:val="24"/>
        </w:rPr>
        <w:t>855</w:t>
      </w:r>
      <w:r w:rsidR="006C6A05">
        <w:rPr>
          <w:sz w:val="24"/>
        </w:rPr>
        <w:t>/2018-</w:t>
      </w:r>
      <w:r w:rsidR="00BE34D7">
        <w:rPr>
          <w:sz w:val="24"/>
        </w:rPr>
        <w:t>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BE34D7">
        <w:rPr>
          <w:sz w:val="24"/>
        </w:rPr>
        <w:t>10. rujna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7B1861">
        <w:rPr>
          <w:sz w:val="24"/>
        </w:rPr>
        <w:t xml:space="preserve">MABAMIJO j.d.o.o. za ugostiteljstvo i usluge, Velika Kopanica, </w:t>
      </w:r>
      <w:proofErr w:type="spellStart"/>
      <w:r w:rsidR="007B1861">
        <w:rPr>
          <w:sz w:val="24"/>
        </w:rPr>
        <w:t>iIana</w:t>
      </w:r>
      <w:proofErr w:type="spellEnd"/>
      <w:r w:rsidR="007B1861">
        <w:rPr>
          <w:sz w:val="24"/>
        </w:rPr>
        <w:t xml:space="preserve"> Filipovića 56, OIB 66402392944.</w:t>
      </w: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7B1861">
        <w:rPr>
          <w:b/>
          <w:sz w:val="24"/>
        </w:rPr>
        <w:t>855/2018-10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</w:t>
      </w:r>
      <w:r w:rsidR="0084672A">
        <w:rPr>
          <w:sz w:val="24"/>
        </w:rPr>
        <w:t>rethodnog postupka zakonsk</w:t>
      </w:r>
      <w:r w:rsidR="00A5066F">
        <w:rPr>
          <w:sz w:val="24"/>
        </w:rPr>
        <w:t>a zastupnica dužnika bila</w:t>
      </w:r>
      <w:r w:rsidRPr="004852E0">
        <w:rPr>
          <w:sz w:val="24"/>
        </w:rPr>
        <w:t xml:space="preserve"> nedos</w:t>
      </w:r>
      <w:r w:rsidR="0084672A">
        <w:rPr>
          <w:sz w:val="24"/>
        </w:rPr>
        <w:t>tupn</w:t>
      </w:r>
      <w:r w:rsidR="00A5066F">
        <w:rPr>
          <w:sz w:val="24"/>
        </w:rPr>
        <w:t>a</w:t>
      </w:r>
      <w:r w:rsidRPr="004852E0">
        <w:rPr>
          <w:sz w:val="24"/>
        </w:rPr>
        <w:t xml:space="preserve">, kao i </w:t>
      </w:r>
      <w:proofErr w:type="spellStart"/>
      <w:r w:rsidRPr="004852E0">
        <w:rPr>
          <w:sz w:val="24"/>
        </w:rPr>
        <w:t>posl.dokumentacija</w:t>
      </w:r>
      <w:proofErr w:type="spellEnd"/>
      <w:r w:rsidRPr="004852E0">
        <w:rPr>
          <w:sz w:val="24"/>
        </w:rPr>
        <w:t xml:space="preserve">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BF0E55">
        <w:rPr>
          <w:sz w:val="24"/>
        </w:rPr>
        <w:t>rivremenog</w:t>
      </w:r>
      <w:r w:rsidR="0053727E">
        <w:rPr>
          <w:sz w:val="24"/>
        </w:rPr>
        <w:t xml:space="preserve">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A5066F">
        <w:rPr>
          <w:sz w:val="24"/>
        </w:rPr>
        <w:t>12. studenog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2B275D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BE34D7">
        <w:rPr>
          <w:sz w:val="24"/>
        </w:rPr>
        <w:t xml:space="preserve">m </w:t>
      </w:r>
      <w:proofErr w:type="spellStart"/>
      <w:r w:rsidR="00BE34D7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B275D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10ED7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16C"/>
    <w:rsid w:val="00663757"/>
    <w:rsid w:val="00667B82"/>
    <w:rsid w:val="006728BE"/>
    <w:rsid w:val="00672A22"/>
    <w:rsid w:val="00686FFE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861"/>
    <w:rsid w:val="007B1A28"/>
    <w:rsid w:val="007B2D9C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72A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066F"/>
    <w:rsid w:val="00A52124"/>
    <w:rsid w:val="00A60490"/>
    <w:rsid w:val="00A60CA2"/>
    <w:rsid w:val="00A61341"/>
    <w:rsid w:val="00A6246E"/>
    <w:rsid w:val="00A66934"/>
    <w:rsid w:val="00A71D7B"/>
    <w:rsid w:val="00A726C0"/>
    <w:rsid w:val="00A72CC2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4CCC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34D7"/>
    <w:rsid w:val="00BE5A0A"/>
    <w:rsid w:val="00BF0E55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84542.25</izvorni_sadrzaj>
    <derivirana_varijabla naziv="DomainObject.Predmet.InicijalnaVrijednost_1">84542.25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St-855/2018</izvorni_sadrzaj>
    <derivirana_varijabla naziv="DomainObject.Predmet.OznakaBroj_1">St-855/2018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MABAMIJO j.d.o.o. za ugostiteljstvo i usluge</izvorni_sadrzaj>
    <derivirana_varijabla naziv="DomainObject.Predmet.ProtustrankaFormated_1">  MABAMIJO j.d.o.o. za ugostiteljstvo i usluge</derivirana_varijabla>
  </DomainObject.Predmet.ProtustrankaFormated>
  <DomainObject.Predmet.ProtustrankaFormatedOIB>
    <izvorni_sadrzaj>  MABAMIJO j.d.o.o. za ugostiteljstvo i usluge, OIB 66402392944</izvorni_sadrzaj>
    <derivirana_varijabla naziv="DomainObject.Predmet.ProtustrankaFormatedOIB_1">  MABAMIJO j.d.o.o. za ugostiteljstvo i usluge, OIB 66402392944</derivirana_varijabla>
  </DomainObject.Predmet.ProtustrankaFormatedOIB>
  <DomainObject.Predmet.ProtustrankaFormatedWithAdress>
    <izvorni_sadrzaj> MABAMIJO j.d.o.o. za ugostiteljstvo i usluge, Ivana Filipovića 56, 35221 Velika Kopanica</izvorni_sadrzaj>
    <derivirana_varijabla naziv="DomainObject.Predmet.ProtustrankaFormatedWithAdress_1"> MABAMIJO j.d.o.o. za ugostiteljstvo i usluge, Ivana Filipovića 56, 35221 Velika Kopanica</derivirana_varijabla>
  </DomainObject.Predmet.ProtustrankaFormatedWithAdress>
  <DomainObject.Predmet.ProtustrankaFormatedWithAdressOIB>
    <izvorni_sadrzaj> MABAMIJO j.d.o.o. za ugostiteljstvo i usluge, OIB 66402392944, Ivana Filipovića 56, 35221 Velika Kopanica</izvorni_sadrzaj>
    <derivirana_varijabla naziv="DomainObject.Predmet.ProtustrankaFormatedWithAdressOIB_1"> MABAMIJO j.d.o.o. za ugostiteljstvo i usluge, OIB 66402392944, Ivana Filipovića 56, 35221 Velika Kopanica</derivirana_varijabla>
  </DomainObject.Predmet.ProtustrankaFormatedWithAdressOIB>
  <DomainObject.Predmet.ProtustrankaWithAdress>
    <izvorni_sadrzaj>MABAMIJO j.d.o.o. za ugostiteljstvo i usluge Ivana Filipovića 56, 35221 Velika Kopanica</izvorni_sadrzaj>
    <derivirana_varijabla naziv="DomainObject.Predmet.ProtustrankaWithAdress_1">MABAMIJO j.d.o.o. za ugostiteljstvo i usluge Ivana Filipovića 56, 35221 Velika Kopanica</derivirana_varijabla>
  </DomainObject.Predmet.ProtustrankaWithAdress>
  <DomainObject.Predmet.ProtustrankaWithAdressOIB>
    <izvorni_sadrzaj>MABAMIJO j.d.o.o. za ugostiteljstvo i usluge, OIB 66402392944, Ivana Filipovića 56, 35221 Velika Kopanica</izvorni_sadrzaj>
    <derivirana_varijabla naziv="DomainObject.Predmet.ProtustrankaWithAdressOIB_1">MABAMIJO j.d.o.o. za ugostiteljstvo i usluge, OIB 66402392944, Ivana Filipovića 56, 35221 Velika Kopanica</derivirana_varijabla>
  </DomainObject.Predmet.ProtustrankaWithAdressOIB>
  <DomainObject.Predmet.ProtustrankaNazivFormated>
    <izvorni_sadrzaj>MABAMIJO j.d.o.o. za ugostiteljstvo i usluge</izvorni_sadrzaj>
    <derivirana_varijabla naziv="DomainObject.Predmet.ProtustrankaNazivFormated_1">MABAMIJO j.d.o.o. za ugostiteljstvo i usluge</derivirana_varijabla>
  </DomainObject.Predmet.ProtustrankaNazivFormated>
  <DomainObject.Predmet.ProtustrankaNazivFormatedOIB>
    <izvorni_sadrzaj>MABAMIJO j.d.o.o. za ugostiteljstvo i usluge, OIB 66402392944</izvorni_sadrzaj>
    <derivirana_varijabla naziv="DomainObject.Predmet.ProtustrankaNazivFormatedOIB_1">MABAMIJO j.d.o.o. za ugostiteljstvo i usluge, OIB 66402392944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MABAMIJO j.d.o.o. za ugostiteljstvo i usluge</item>
    </izvorni_sadrzaj>
    <derivirana_varijabla naziv="DomainObject.Predmet.ProtuStrankaListFormated_1">
      <item>MABAMIJO j.d.o.o. za ugostiteljstvo i usluge</item>
    </derivirana_varijabla>
  </DomainObject.Predmet.ProtuStrankaListFormated>
  <DomainObject.Predmet.ProtuStrankaListFormatedOIB>
    <izvorni_sadrzaj>
      <item>MABAMIJO j.d.o.o. za ugostiteljstvo i usluge, OIB 66402392944</item>
    </izvorni_sadrzaj>
    <derivirana_varijabla naziv="DomainObject.Predmet.ProtuStrankaListFormatedOIB_1">
      <item>MABAMIJO j.d.o.o. za ugostiteljstvo i usluge, OIB 66402392944</item>
    </derivirana_varijabla>
  </DomainObject.Predmet.ProtuStrankaListFormatedOIB>
  <DomainObject.Predmet.ProtuStrankaListFormatedWithAdress>
    <izvorni_sadrzaj>
      <item>MABAMIJO j.d.o.o. za ugostiteljstvo i usluge, Ivana Filipovića 56, 35221 Velika Kopanica</item>
    </izvorni_sadrzaj>
    <derivirana_varijabla naziv="DomainObject.Predmet.ProtuStrankaListFormatedWithAdress_1">
      <item>MABAMIJO j.d.o.o. za ugostiteljstvo i usluge, Ivana Filipovića 56, 35221 Velika Kopanica</item>
    </derivirana_varijabla>
  </DomainObject.Predmet.ProtuStrankaListFormatedWithAdress>
  <DomainObject.Predmet.ProtuStrankaListFormatedWithAdressOIB>
    <izvorni_sadrzaj>
      <item>MABAMIJO j.d.o.o. za ugostiteljstvo i usluge, OIB 66402392944, Ivana Filipovića 56, 35221 Velika Kopanica</item>
    </izvorni_sadrzaj>
    <derivirana_varijabla naziv="DomainObject.Predmet.ProtuStrankaListFormatedWithAdressOIB_1">
      <item>MABAMIJO j.d.o.o. za ugostiteljstvo i usluge, OIB 66402392944, Ivana Filipovića 56, 35221 Velika Kopanica</item>
    </derivirana_varijabla>
  </DomainObject.Predmet.ProtuStrankaListFormatedWithAdressOIB>
  <DomainObject.Predmet.ProtuStrankaListNazivFormated>
    <izvorni_sadrzaj>
      <item>MABAMIJO j.d.o.o. za ugostiteljstvo i usluge</item>
    </izvorni_sadrzaj>
    <derivirana_varijabla naziv="DomainObject.Predmet.ProtuStrankaListNazivFormated_1">
      <item>MABAMIJO j.d.o.o. za ugostiteljstvo i usluge</item>
    </derivirana_varijabla>
  </DomainObject.Predmet.ProtuStrankaListNazivFormated>
  <DomainObject.Predmet.ProtuStrankaListNazivFormatedOIB>
    <izvorni_sadrzaj>
      <item>MABAMIJO j.d.o.o. za ugostiteljstvo i usluge, OIB 66402392944</item>
    </izvorni_sadrzaj>
    <derivirana_varijabla naziv="DomainObject.Predmet.ProtuStrankaListNazivFormatedOIB_1">
      <item>MABAMIJO j.d.o.o. za ugostiteljstvo i usluge, OIB 66402392944</item>
    </derivirana_varijabla>
  </DomainObject.Predmet.ProtuStrankaListNazivFormatedOIB>
  <DomainObject.Predmet.OstaliListFormated>
    <izvorni_sadrzaj>
      <item>Jelena Blažević</item>
    </izvorni_sadrzaj>
    <derivirana_varijabla naziv="DomainObject.Predmet.OstaliListFormated_1">
      <item>Jelena Blažević</item>
    </derivirana_varijabla>
  </DomainObject.Predmet.OstaliListFormated>
  <DomainObject.Predmet.OstaliListFormatedOIB>
    <izvorni_sadrzaj>
      <item>Jelena Blažević, OIB 70158022416</item>
    </izvorni_sadrzaj>
    <derivirana_varijabla naziv="DomainObject.Predmet.OstaliListFormatedOIB_1">
      <item>Jelena Blažević, OIB 70158022416</item>
    </derivirana_varijabla>
  </DomainObject.Predmet.OstaliListFormatedOIB>
  <DomainObject.Predmet.OstaliListFormatedWithAdress>
    <izvorni_sadrzaj>
      <item>Jelena Blažević, Stanka Vraza 119, 35000 Slavonski Brod</item>
    </izvorni_sadrzaj>
    <derivirana_varijabla naziv="DomainObject.Predmet.OstaliListFormatedWithAdress_1">
      <item>Jelena Blažević, Stanka Vraza 119, 35000 Slavonski Brod</item>
    </derivirana_varijabla>
  </DomainObject.Predmet.OstaliListFormatedWithAdress>
  <DomainObject.Predmet.OstaliListFormatedWithAdressOIB>
    <izvorni_sadrzaj>
      <item>Jelena Blažević, OIB 70158022416, Stanka Vraza 119, 35000 Slavonski Brod</item>
    </izvorni_sadrzaj>
    <derivirana_varijabla naziv="DomainObject.Predmet.OstaliListFormatedWithAdressOIB_1">
      <item>Jelena Blažević, OIB 70158022416, Stanka Vraza 119, 35000 Slavonski Brod</item>
    </derivirana_varijabla>
  </DomainObject.Predmet.OstaliListFormatedWithAdressOIB>
  <DomainObject.Predmet.OstaliListNazivFormated>
    <izvorni_sadrzaj>
      <item>Jelena Blažević</item>
    </izvorni_sadrzaj>
    <derivirana_varijabla naziv="DomainObject.Predmet.OstaliListNazivFormated_1">
      <item>Jelena Blažević</item>
    </derivirana_varijabla>
  </DomainObject.Predmet.OstaliListNazivFormated>
  <DomainObject.Predmet.OstaliListNazivFormatedOIB>
    <izvorni_sadrzaj>
      <item>Jelena Blažević, OIB 70158022416</item>
    </izvorni_sadrzaj>
    <derivirana_varijabla naziv="DomainObject.Predmet.OstaliListNazivFormatedOIB_1">
      <item>Jelena Blažević, OIB 70158022416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MABAMIJO j.d.o.o. za ugostiteljstvo i usluge</izvorni_sadrzaj>
    <derivirana_varijabla naziv="DomainObject.Predmet.ProtustrankaIDrugi_1">MABAMIJO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MABAMIJO j.d.o.o. za ugostiteljstvo i usluge, OIB 66402392944, Ivana Filipovića 56, 35221 Velika Kopanica</izvorni_sadrzaj>
    <derivirana_varijabla naziv="DomainObject.Predmet.ProtustrankaIDrugiAdressOIB_1">MABAMIJO j.d.o.o. za ugostiteljstvo i usluge, OIB 66402392944,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MABAMIJO j.d.o.o. za ugostiteljstvo i usluge</item>
      <item>Jelena Blažević</item>
    </izvorni_sadrzaj>
    <derivirana_varijabla naziv="DomainObject.Predmet.SudioniciListNaziv_1">
      <item>Financijska agencija</item>
      <item>MABAMIJO j.d.o.o. za ugostiteljstvo i usluge</item>
      <item>Jelena Blažević</item>
    </derivirana_varijabla>
  </DomainObject.Predmet.SudioniciListNaziv>
  <DomainObject.Predmet.SudioniciListAdressOIB>
    <izvorni_sadrzaj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izvorni_sadrzaj>
    <derivirana_varijabla naziv="DomainObject.Predmet.SudioniciListAdressOIB_1"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66402392944</item>
      <item>, OIB 70158022416</item>
    </izvorni_sadrzaj>
    <derivirana_varijabla naziv="DomainObject.Predmet.SudioniciListNazivOIB_1">
      <item>, OIB 85821130368</item>
      <item>, OIB 66402392944</item>
      <item>, OIB 70158022416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St-855/2018-4</izvorni_sadrzaj>
    <derivirana_varijabla naziv="DomainObject.PredzadnjaOdlukaIzPredmeta.Oznaka_1">St-855/2018-4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472</properties:Words>
  <properties:Characters>2600</properties:Characters>
  <properties:Lines>82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2018-11-12T08:35:00Z</dcterms:created>
  <dc:creator>Trgovacki sud</dc:creator>
  <cp:lastModifiedBy>wsadmin</cp:lastModifiedBy>
  <cp:lastPrinted>2018-11-12T09:00:00Z</cp:lastPrinted>
  <dcterms:modified xmlns:xsi="http://www.w3.org/2001/XMLSchema-instance" xsi:type="dcterms:W3CDTF">2018-11-12T09:00:00Z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St-855-2018.docx)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