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e2ee" w14:paraId="4a0e2ee" w:rsidRDefault="00B462AF" w:rsidP="00B462AF" w:rsidR="00B462A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62AF" w:rsidP="00B462AF" w:rsidR="00B462A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62AF" w:rsidP="00B462AF" w:rsidR="00B462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62AF" w:rsidP="00B462AF" w:rsidR="00B462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62AF" w:rsidP="00B462AF" w:rsidR="00B462A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62AF" w:rsidP="00B462AF" w:rsidR="00B462A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62AF" w:rsidP="00B462AF" w:rsidR="00B462AF" w:rsidRPr="005D578C">
      <w:pPr>
        <w:jc w:val="center"/>
        <w:rPr>
          <w:rFonts w:cs="Times New Roman" w:eastAsia="Times New Roman"/>
          <w:szCs w:val="24"/>
        </w:rPr>
      </w:pPr>
    </w:p>
    <w:p w:rsidRDefault="00B462AF" w:rsidP="00B462AF" w:rsidR="00B462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62AF" w:rsidP="00B462AF" w:rsidR="00B462AF" w:rsidRPr="005D578C">
      <w:pPr>
        <w:rPr>
          <w:rFonts w:cs="Times New Roman" w:eastAsia="Times New Roman"/>
          <w:szCs w:val="24"/>
        </w:rPr>
      </w:pPr>
    </w:p>
    <w:p w:rsidRDefault="00B462AF" w:rsidP="00B462AF" w:rsidR="00B462A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r w:rsidR="00B43632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ZAJEDNICA GRAĐANA ALBANSKE NACIONALNE MANJINE GRADA PULE, Pula, Hermana Dalmatina 2, OIB </w:t>
      </w:r>
      <w:r w:rsidRPr="008012AD">
        <w:rPr>
          <w:rFonts w:cs="Times New Roman" w:eastAsia="Times New Roman"/>
          <w:szCs w:val="24"/>
        </w:rPr>
        <w:t>69197547407</w:t>
      </w:r>
      <w:r w:rsidR="00B43632">
        <w:rPr>
          <w:rFonts w:cs="Times New Roman" w:eastAsia="Times New Roman"/>
          <w:szCs w:val="24"/>
        </w:rPr>
        <w:t>, reg. br. 18001903, 22</w:t>
      </w:r>
      <w:r>
        <w:rPr>
          <w:rFonts w:cs="Times New Roman" w:eastAsia="Times New Roman"/>
          <w:szCs w:val="24"/>
        </w:rPr>
        <w:t>. veljače 2017.</w:t>
      </w:r>
    </w:p>
    <w:p w:rsidRDefault="00B462AF" w:rsidP="00B462AF" w:rsidR="00B462AF" w:rsidRPr="005D578C">
      <w:pPr>
        <w:ind w:firstLine="708"/>
        <w:rPr>
          <w:rFonts w:cs="Times New Roman" w:eastAsia="Times New Roman"/>
          <w:szCs w:val="24"/>
        </w:rPr>
      </w:pPr>
    </w:p>
    <w:p w:rsidRDefault="00B462AF" w:rsidP="00B462AF" w:rsidR="00B462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62AF" w:rsidP="00B462AF" w:rsidR="00B462AF" w:rsidRPr="005D578C">
      <w:pPr>
        <w:rPr>
          <w:rFonts w:cs="Times New Roman" w:eastAsia="Times New Roman"/>
          <w:szCs w:val="24"/>
        </w:rPr>
      </w:pPr>
    </w:p>
    <w:p w:rsidRDefault="00B462AF" w:rsidP="00B462AF" w:rsidR="00B462AF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4 St-1078/2016-4 od 24. siječnja 2017.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ZAJEDNICA GRAĐANA ALBANSKE NACIONALNE MANJINE GRADA PULE, Pula, Hermana Dalmatina 2, OIB </w:t>
      </w:r>
      <w:r w:rsidRPr="008012AD">
        <w:rPr>
          <w:rFonts w:cs="Times New Roman" w:eastAsia="Times New Roman"/>
          <w:szCs w:val="24"/>
        </w:rPr>
        <w:t>69197547407</w:t>
      </w:r>
      <w:r>
        <w:rPr>
          <w:rFonts w:cs="Times New Roman" w:eastAsia="Times New Roman"/>
          <w:szCs w:val="24"/>
        </w:rPr>
        <w:t>, reg. br. 18001903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B462AF" w:rsidP="00B462AF" w:rsidR="00B462AF" w:rsidRPr="00026157">
      <w:pPr>
        <w:rPr>
          <w:rFonts w:cs="Times New Roman" w:eastAsia="Times New Roman"/>
          <w:szCs w:val="24"/>
        </w:rPr>
      </w:pPr>
    </w:p>
    <w:p w:rsidRDefault="00B462AF" w:rsidP="00B462AF" w:rsidR="00B462AF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</w:t>
      </w:r>
      <w:r>
        <w:rPr>
          <w:rFonts w:eastAsiaTheme="minorHAnsi"/>
          <w:lang w:eastAsia="en-US"/>
        </w:rPr>
        <w:t>Uredu državne uprave u Istarskoj županiji, Službi za opću upravu i društvene djelatnosti,</w:t>
      </w:r>
      <w:r w:rsidRPr="00026157">
        <w:rPr>
          <w:rFonts w:eastAsiaTheme="minorHAnsi"/>
          <w:lang w:eastAsia="en-US"/>
        </w:rPr>
        <w:t xml:space="preserve">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4 St-1078/2016-4 od 24. siječnja 2017.</w:t>
      </w:r>
    </w:p>
    <w:p w:rsidRDefault="00B462AF" w:rsidP="00B462AF" w:rsidR="00B462AF">
      <w:pPr>
        <w:rPr>
          <w:rFonts w:eastAsiaTheme="minorHAnsi"/>
          <w:lang w:eastAsia="en-US"/>
        </w:rPr>
      </w:pPr>
    </w:p>
    <w:p w:rsidRDefault="00B462AF" w:rsidP="00B462AF" w:rsidR="00B462AF">
      <w:pPr>
        <w:rPr>
          <w:rFonts w:eastAsiaTheme="minorHAnsi"/>
          <w:lang w:eastAsia="en-US"/>
        </w:rPr>
      </w:pPr>
    </w:p>
    <w:p w:rsidRDefault="00B462AF" w:rsidP="00B462AF" w:rsidR="00B462A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62AF" w:rsidP="00B462AF" w:rsidR="00B462AF">
      <w:pPr>
        <w:ind w:firstLine="708"/>
        <w:rPr>
          <w:rFonts w:cs="Times New Roman" w:eastAsia="Times New Roman"/>
          <w:szCs w:val="24"/>
        </w:rPr>
      </w:pPr>
    </w:p>
    <w:p w:rsidRDefault="00B462AF" w:rsidP="00B462AF" w:rsidR="00B462AF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</w:t>
      </w:r>
      <w:r>
        <w:rPr>
          <w:rFonts w:cs="Times New Roman" w:eastAsia="Times New Roman"/>
          <w:szCs w:val="24"/>
        </w:rPr>
        <w:t xml:space="preserve">utvrđenja </w:t>
      </w:r>
      <w:r w:rsidRPr="00341BD6">
        <w:rPr>
          <w:rFonts w:cs="Times New Roman" w:eastAsia="Times New Roman"/>
          <w:szCs w:val="24"/>
        </w:rPr>
        <w:t xml:space="preserve">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i Očevidnik o redoslijedu plaćanja za dužnika od 14. veljače 2017. (listovi 10-11 spisa) utvrđeno je da dužnik na dan izdavanja potvrde u Očevidniku redoslijeda osnova za plaćanje nema evidentiranih nepodmirenih obveza (ali i da dužnik na dan donošenja rješenja </w:t>
      </w:r>
      <w:r w:rsidRPr="00026157">
        <w:rPr>
          <w:rFonts w:cs="Times New Roman" w:eastAsia="Times New Roman"/>
          <w:szCs w:val="24"/>
        </w:rPr>
        <w:t xml:space="preserve">posl. br. </w:t>
      </w:r>
      <w:r>
        <w:rPr>
          <w:rFonts w:cs="Times New Roman" w:eastAsia="Times New Roman"/>
          <w:szCs w:val="24"/>
        </w:rPr>
        <w:t xml:space="preserve">4 St-1078/2016-4 od 24. siječnja 2017. nije bio u blokadi),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 xml:space="preserve">Narodne novine br. 71/15, nadalje SZ), </w:t>
      </w:r>
      <w:r w:rsidRPr="00341BD6">
        <w:rPr>
          <w:rFonts w:cs="Times New Roman" w:eastAsia="Times New Roman"/>
          <w:szCs w:val="24"/>
        </w:rPr>
        <w:t xml:space="preserve">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B462AF" w:rsidP="00B462AF" w:rsidR="00B462AF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43632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veljače 2017.</w:t>
      </w:r>
    </w:p>
    <w:p w:rsidRDefault="00B462AF" w:rsidP="00B462AF" w:rsidR="00B462A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43632" w:rsidP="00B462AF" w:rsidR="00B462A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F67AF7">
        <w:rPr>
          <w:rFonts w:cs="Times New Roman" w:eastAsia="Times New Roman"/>
          <w:szCs w:val="24"/>
        </w:rPr>
        <w:t xml:space="preserve">, v. r. </w:t>
      </w:r>
    </w:p>
    <w:p w:rsidRDefault="00B462AF" w:rsidP="00B462AF" w:rsidR="00B462AF">
      <w:pPr>
        <w:jc w:val="left"/>
        <w:rPr>
          <w:rFonts w:cs="Times New Roman" w:eastAsia="Times New Roman"/>
          <w:szCs w:val="24"/>
        </w:rPr>
      </w:pPr>
    </w:p>
    <w:p w:rsidRDefault="00B462AF" w:rsidP="00B462AF" w:rsidR="00B462AF">
      <w:pPr>
        <w:jc w:val="left"/>
        <w:rPr>
          <w:rFonts w:cs="Times New Roman" w:eastAsia="Times New Roman"/>
          <w:szCs w:val="24"/>
        </w:rPr>
      </w:pPr>
    </w:p>
    <w:p w:rsidRDefault="00B462AF" w:rsidP="00B462AF" w:rsidR="00B462AF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UPUTA O PRAVNOM LIJEKU</w:t>
      </w:r>
    </w:p>
    <w:p w:rsidRDefault="00B462AF" w:rsidP="00B462AF" w:rsidR="00B462AF" w:rsidRPr="004273DC">
      <w:pPr>
        <w:ind w:firstLine="708"/>
        <w:rPr>
          <w:szCs w:val="24"/>
        </w:rPr>
      </w:pPr>
      <w:r w:rsidRPr="004273DC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462AF" w:rsidP="00B462AF" w:rsidR="00B462AF" w:rsidRPr="004273DC">
      <w:pPr>
        <w:jc w:val="left"/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lastRenderedPageBreak/>
        <w:t>DNA:</w:t>
      </w:r>
    </w:p>
    <w:p w:rsidRDefault="00B462AF" w:rsidP="00B462AF" w:rsidR="00B462AF" w:rsidRPr="004273DC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62AF" w:rsidP="00B462AF" w:rsidR="00B462AF">
      <w:pPr>
        <w:rPr>
          <w:rFonts w:cs="Times New Roman" w:eastAsia="Times New Roman"/>
          <w:szCs w:val="24"/>
        </w:rPr>
      </w:pPr>
      <w:r w:rsidRPr="004273DC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  <w:szCs w:val="24"/>
        </w:rPr>
        <w:t xml:space="preserve">ZAJEDNICA GRAĐANA ALBANSKE NACIONALNE MANJINE GRADA PULE, Pula, Hermana Dalmatina 2, </w:t>
      </w:r>
    </w:p>
    <w:p w:rsidRDefault="00B462AF" w:rsidP="00B462AF" w:rsidR="00B462AF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Pr="004273DC">
        <w:rPr>
          <w:rFonts w:cs="Times New Roman" w:eastAsia="Times New Roman"/>
          <w:szCs w:val="24"/>
        </w:rPr>
        <w:t>. RH, Ministarstvo financija, Porezna uprava, Područni ured Istra, Primorje, Lika, Ispostava Pazin, Pazin, M. B. Rašana 2/4,</w:t>
      </w:r>
    </w:p>
    <w:p w:rsidRDefault="00B462AF" w:rsidP="00B462AF" w:rsidR="00B462AF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Pr="004273DC">
        <w:rPr>
          <w:rFonts w:cs="Times New Roman" w:eastAsia="Times New Roman"/>
          <w:szCs w:val="24"/>
        </w:rPr>
        <w:t xml:space="preserve">. Županijsko državno odvjetništvo u Puli – Pola, Pula, </w:t>
      </w:r>
      <w:r>
        <w:rPr>
          <w:rFonts w:cs="Times New Roman" w:eastAsia="Times New Roman"/>
          <w:szCs w:val="24"/>
        </w:rPr>
        <w:t>Rovinjska 2,</w:t>
      </w:r>
    </w:p>
    <w:p w:rsidRDefault="00B462AF" w:rsidP="00B462AF" w:rsidR="00B462AF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4273DC">
        <w:rPr>
          <w:rFonts w:cs="Times New Roman" w:eastAsia="Times New Roman"/>
          <w:szCs w:val="24"/>
        </w:rPr>
        <w:t xml:space="preserve"> stečajni upravitelj </w:t>
      </w:r>
      <w:r>
        <w:rPr>
          <w:rFonts w:cs="Times New Roman" w:eastAsia="Times New Roman"/>
          <w:szCs w:val="24"/>
        </w:rPr>
        <w:t>Domagoj Repač, Zagreb, Đorđićeva 24,</w:t>
      </w:r>
    </w:p>
    <w:p w:rsidRDefault="00B462AF" w:rsidP="00B462AF" w:rsidR="00B462AF" w:rsidRPr="004273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Pr="004273DC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B462AF" w:rsidP="00B462AF" w:rsidR="00B462AF" w:rsidRPr="004273DC">
      <w:pPr>
        <w:rPr>
          <w:szCs w:val="24"/>
        </w:rPr>
      </w:pPr>
      <w:r>
        <w:rPr>
          <w:rFonts w:cs="Times New Roman" w:eastAsia="Times New Roman"/>
          <w:szCs w:val="24"/>
        </w:rPr>
        <w:t>7.</w:t>
      </w:r>
      <w:r w:rsidRPr="004273DC">
        <w:rPr>
          <w:rFonts w:cs="Times New Roman" w:eastAsia="Times New Roman"/>
          <w:szCs w:val="24"/>
        </w:rPr>
        <w:t xml:space="preserve"> </w:t>
      </w:r>
      <w:r w:rsidRPr="00B462AF">
        <w:rPr>
          <w:rFonts w:cs="Times New Roman" w:eastAsia="Times New Roman"/>
          <w:szCs w:val="24"/>
        </w:rPr>
        <w:t>Ured državne uprave u Istarskoj županiji, Služba za opću upravu i društvene djelatnosti, Pula, Splitska 14</w:t>
      </w:r>
      <w:r>
        <w:rPr>
          <w:rFonts w:cs="Times New Roman" w:eastAsia="Times New Roman"/>
          <w:szCs w:val="24"/>
        </w:rPr>
        <w:t>.</w:t>
      </w:r>
    </w:p>
    <w:p w:rsidRDefault="00B462AF" w:rsidP="00B462AF" w:rsidR="00B462AF"/>
    <w:p w:rsidRDefault="00B462AF" w:rsidP="00B462AF" w:rsidR="00B462AF"/>
    <w:p w:rsidRDefault="00B462AF" w:rsidP="00B462AF" w:rsidR="00B462AF"/>
    <w:p w:rsidRDefault="007E38E8" w:rsidR="007E38E8"/>
    <w:sectPr w:rsidSect="0007155A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2AF" w:rsidP="00B462AF" w:rsidR="00B462AF">
      <w:r>
        <w:separator/>
      </w:r>
    </w:p>
  </w:endnote>
  <w:endnote w:id="0" w:type="continuationSeparator">
    <w:p w:rsidRDefault="00B462AF" w:rsidP="00B462AF" w:rsidR="00B46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2AF" w:rsidP="00B462AF" w:rsidR="00B462AF">
      <w:r>
        <w:separator/>
      </w:r>
    </w:p>
  </w:footnote>
  <w:footnote w:id="0" w:type="continuationSeparator">
    <w:p w:rsidRDefault="00B462AF" w:rsidP="00B462AF" w:rsidR="00B46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2AF" w:rsidP="00AE3F82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396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1F5368">
      <w:rPr>
        <w:szCs w:val="24"/>
      </w:rPr>
      <w:t>11</w:t>
    </w:r>
    <w:r w:rsidR="00F53963">
      <w:rPr>
        <w:szCs w:val="24"/>
      </w:rPr>
      <w:t xml:space="preserve"> St-1078/2016-10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368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11</w:t>
    </w:r>
    <w:r w:rsidR="00F53963">
      <w:rPr>
        <w:szCs w:val="24"/>
      </w:rPr>
      <w:t xml:space="preserve"> St-1078/2016-10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4EC"/>
    <w:rsid w:val="001F5368"/>
    <w:rsid w:val="0068309E"/>
    <w:rsid w:val="007E38E8"/>
    <w:rsid w:val="00A534EC"/>
    <w:rsid w:val="00B43632"/>
    <w:rsid w:val="00B462AF"/>
    <w:rsid w:val="00F53963"/>
    <w:rsid w:val="00F6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2A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62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462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2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2A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62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62A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A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7AF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7A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7A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2A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62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462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2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2A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62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62A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A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7AF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7A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7A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St-1078/2016-10</izvorni_sadrzaj>
    <derivirana_varijabla naziv="DomainObject.Oznaka_1">St-1078/2016-10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ZAJEDNICA GRAĐANA ALBANSKE NACIONALNE MANJINE GRADA PULE, PULA</izvorni_sadrzaj>
    <derivirana_varijabla naziv="DomainObject.Predmet.ProtustrankaFormated_1">  ZAJEDNICA GRAĐANA ALBANSKE NACIONALNE MANJINE GRADA PULE, PULA</derivirana_varijabla>
  </DomainObject.Predmet.ProtustrankaFormated>
  <DomainObject.Predmet.ProtustrankaFormatedOIB>
    <izvorni_sadrzaj>  ZAJEDNICA GRAĐANA ALBANSKE NACIONALNE MANJINE GRADA PULE, PULA, OIB 69197547407</izvorni_sadrzaj>
    <derivirana_varijabla naziv="DomainObject.Predmet.ProtustrankaFormatedOIB_1">  ZAJEDNICA GRAĐANA ALBANSKE NACIONALNE MANJINE GRADA PULE, PULA, OIB 69197547407</derivirana_varijabla>
  </DomainObject.Predmet.ProtustrankaFormatedOIB>
  <DomainObject.Predmet.ProtustrankaFormatedWithAdress>
    <izvorni_sadrzaj> ZAJEDNICA GRAĐANA ALBANSKE NACIONALNE MANJINE GRADA PULE, PULA, Herman Dalmatina 2, 52100 Pula</izvorni_sadrzaj>
    <derivirana_varijabla naziv="DomainObject.Predmet.ProtustrankaFormatedWithAdress_1"> ZAJEDNICA GRAĐANA ALBANSKE NACIONALNE MANJINE GRADA PULE, PULA, Herman Dalmatina 2, 52100 Pula</derivirana_varijabla>
  </DomainObject.Predmet.ProtustrankaFormatedWithAdress>
  <DomainObject.Predmet.ProtustrankaFormatedWithAdressOIB>
    <izvorni_sadrzaj> ZAJEDNICA GRAĐANA ALBANSKE NACIONALNE MANJINE GRADA PULE, PULA, OIB 69197547407, Herman Dalmatina 2, 52100 Pula</izvorni_sadrzaj>
    <derivirana_varijabla naziv="DomainObject.Predmet.ProtustrankaFormatedWithAdressOIB_1"> ZAJEDNICA GRAĐANA ALBANSKE NACIONALNE MANJINE GRADA PULE, PULA, OIB 69197547407, Herman Dalmatina 2, 52100 Pula</derivirana_varijabla>
  </DomainObject.Predmet.ProtustrankaFormatedWithAdressOIB>
  <DomainObject.Predmet.ProtustrankaWithAdress>
    <izvorni_sadrzaj>ZAJEDNICA GRAĐANA ALBANSKE NACIONALNE MANJINE GRADA PULE, PULA Herman Dalmatina 2, 52100 Pula</izvorni_sadrzaj>
    <derivirana_varijabla naziv="DomainObject.Predmet.ProtustrankaWithAdress_1">ZAJEDNICA GRAĐANA ALBANSKE NACIONALNE MANJINE GRADA PULE, PULA Herman Dalmatina 2, 52100 Pula</derivirana_varijabla>
  </DomainObject.Predmet.ProtustrankaWithAdress>
  <DomainObject.Predmet.ProtustrankaWithAdressOIB>
    <izvorni_sadrzaj>ZAJEDNICA GRAĐANA ALBANSKE NACIONALNE MANJINE GRADA PULE, PULA, OIB 69197547407, Herman Dalmatina 2, 52100 Pula</izvorni_sadrzaj>
    <derivirana_varijabla naziv="DomainObject.Predmet.ProtustrankaWithAdressOIB_1">ZAJEDNICA GRAĐANA ALBANSKE NACIONALNE MANJINE GRADA PULE, PULA, OIB 69197547407, Herman Dalmatina 2, 52100 Pula</derivirana_varijabla>
  </DomainObject.Predmet.ProtustrankaWithAdressOIB>
  <DomainObject.Predmet.ProtustrankaNazivFormated>
    <izvorni_sadrzaj>ZAJEDNICA GRAĐANA ALBANSKE NACIONALNE MANJINE GRADA PULE, PULA</izvorni_sadrzaj>
    <derivirana_varijabla naziv="DomainObject.Predmet.ProtustrankaNazivFormated_1">ZAJEDNICA GRAĐANA ALBANSKE NACIONALNE MANJINE GRADA PULE, PULA</derivirana_varijabla>
  </DomainObject.Predmet.ProtustrankaNazivFormated>
  <DomainObject.Predmet.ProtustrankaNazivFormatedOIB>
    <izvorni_sadrzaj>ZAJEDNICA GRAĐANA ALBANSKE NACIONALNE MANJINE GRADA PULE, PULA, OIB 69197547407</izvorni_sadrzaj>
    <derivirana_varijabla naziv="DomainObject.Predmet.ProtustrankaNazivFormatedOIB_1">ZAJEDNICA GRAĐANA ALBANSKE NACIONALNE MANJINE GRADA PULE, PULA, OIB 69197547407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6206.61</izvorni_sadrzaj>
    <derivirana_varijabla naziv="DomainObject.Predmet.TrenutnaVrijednost_1">6206.61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ZAJEDNICA GRAĐANA ALBANSKE NACIONALNE MANJINE GRADA PULE, PULA</item>
    </izvorni_sadrzaj>
    <derivirana_varijabla naziv="DomainObject.Predmet.ProtuStrankaListFormated_1">
      <item>ZAJEDNICA GRAĐANA ALBANSKE NACIONALNE MANJINE GRADA PULE, PULA</item>
    </derivirana_varijabla>
  </DomainObject.Predmet.ProtuStrankaListFormated>
  <DomainObject.Predmet.ProtuStrankaListFormatedOIB>
    <izvorni_sadrzaj>
      <item>ZAJEDNICA GRAĐANA ALBANSKE NACIONALNE MANJINE GRADA PULE, PULA, OIB 69197547407</item>
    </izvorni_sadrzaj>
    <derivirana_varijabla naziv="DomainObject.Predmet.ProtuStrankaListFormatedOIB_1">
      <item>ZAJEDNICA GRAĐANA ALBANSKE NACIONALNE MANJINE GRADA PULE, PULA, OIB 69197547407</item>
    </derivirana_varijabla>
  </DomainObject.Predmet.ProtuStrankaListFormatedOIB>
  <DomainObject.Predmet.ProtuStrankaListFormatedWithAdress>
    <izvorni_sadrzaj>
      <item>ZAJEDNICA GRAĐANA ALBANSKE NACIONALNE MANJINE GRADA PULE, PULA, Herman Dalmatina 2, 52100 Pula</item>
    </izvorni_sadrzaj>
    <derivirana_varijabla naziv="DomainObject.Predmet.ProtuStrankaListFormatedWithAdress_1">
      <item>ZAJEDNICA GRAĐANA ALBANSKE NACIONALNE MANJINE GRADA PULE, PULA, Herman Dalmatina 2, 52100 Pula</item>
    </derivirana_varijabla>
  </DomainObject.Predmet.ProtuStrankaListFormatedWithAdress>
  <DomainObject.Predmet.ProtuStrankaListFormatedWithAdressOIB>
    <izvorni_sadrzaj>
      <item>ZAJEDNICA GRAĐANA ALBANSKE NACIONALNE MANJINE GRADA PULE, PULA, OIB 69197547407, Herman Dalmatina 2, 52100 Pula</item>
    </izvorni_sadrzaj>
    <derivirana_varijabla naziv="DomainObject.Predmet.ProtuStrankaListFormatedWithAdressOIB_1">
      <item>ZAJEDNICA GRAĐANA ALBANSKE NACIONALNE MANJINE GRADA PULE, PULA, OIB 69197547407, Herman Dalmatina 2, 52100 Pula</item>
    </derivirana_varijabla>
  </DomainObject.Predmet.ProtuStrankaListFormatedWithAdressOIB>
  <DomainObject.Predmet.ProtuStrankaListNazivFormated>
    <izvorni_sadrzaj>
      <item>ZAJEDNICA GRAĐANA ALBANSKE NACIONALNE MANJINE GRADA PULE, PULA</item>
    </izvorni_sadrzaj>
    <derivirana_varijabla naziv="DomainObject.Predmet.ProtuStrankaListNazivFormated_1">
      <item>ZAJEDNICA GRAĐANA ALBANSKE NACIONALNE MANJINE GRADA PULE, PULA</item>
    </derivirana_varijabla>
  </DomainObject.Predmet.ProtuStrankaListNazivFormated>
  <DomainObject.Predmet.ProtuStrankaListNazivFormatedOIB>
    <izvorni_sadrzaj>
      <item>ZAJEDNICA GRAĐANA ALBANSKE NACIONALNE MANJINE GRADA PULE, PULA, OIB 69197547407</item>
    </izvorni_sadrzaj>
    <derivirana_varijabla naziv="DomainObject.Predmet.ProtuStrankaListNazivFormatedOIB_1">
      <item>ZAJEDNICA GRAĐANA ALBANSKE NACIONALNE MANJINE GRADA PULE, PULA, OIB 69197547407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St-1078/2016-10</izvorni_sadrzaj>
    <derivirana_varijabla naziv="DomainObject.PoslovniBrojDokumenta_1">St-1078/2016-10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ZAJEDNICA GRAĐANA ALBANSKE NACIONALNE MANJINE GRADA PULE, PULA</izvorni_sadrzaj>
    <derivirana_varijabla naziv="DomainObject.Predmet.ProtustrankaIDrugi_1">ZAJEDNICA GRAĐANA ALBANSKE NACIONALNE MANJINE GRADA PULE,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ZAJEDNICA GRAĐANA ALBANSKE NACIONALNE MANJINE GRADA PULE, PULA, OIB 69197547407, Herman Dalmatina 2, 52100 Pula</izvorni_sadrzaj>
    <derivirana_varijabla naziv="DomainObject.Predmet.ProtustrankaIDrugiAdressOIB_1">ZAJEDNICA GRAĐANA ALBANSKE NACIONALNE MANJINE GRADA PULE, PULA, OIB 69197547407, Herman Dalmatina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St-1078/2016-4</izvorni_sadrzaj>
    <derivirana_varijabla naziv="DomainObject.Predmet.OdlukaRjesenje.Oznaka_1">St-1078/2016-4</derivirana_varijabla>
  </DomainObject.Predmet.OdlukaRjesenje.Oznaka>
  <DomainObject.Predmet.SudioniciListNaziv>
    <izvorni_sadrzaj>
      <item>FINANCIJSKA AGENCIJA, RC RIJEKA, PODRUŽNICA PULA, PULA</item>
      <item>ZAJEDNICA GRAĐANA ALBANSKE NACIONALNE MANJINE GRADA PULE, PULA</item>
    </izvorni_sadrzaj>
    <derivirana_varijabla naziv="DomainObject.Predmet.SudioniciListNaziv_1">
      <item>FINANCIJSKA AGENCIJA, RC RIJEKA, PODRUŽNICA PULA, PULA</item>
      <item>ZAJEDNICA GRAĐANA ALBANSKE NACIONALNE MANJINE GRADA PULE,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ZAJEDNICA GRAĐANA ALBANSKE NACIONALNE MANJINE GRADA PULE, PULA, OIB 69197547407, Herman Dalmatina 2,52100 Pula</item>
    </izvorni_sadrzaj>
    <derivirana_varijabla naziv="DomainObject.Predmet.SudioniciListAdressOIB_1">
      <item>FINANCIJSKA AGENCIJA, RC RIJEKA, PODRUŽNICA PULA, PULA, OIB 85821130368, Giardini 5,52100 Pula</item>
      <item>ZAJEDNICA GRAĐANA ALBANSKE NACIONALNE MANJINE GRADA PULE, PULA, OIB 69197547407, Herman Dalmatina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69197547407</item>
    </izvorni_sadrzaj>
    <derivirana_varijabla naziv="DomainObject.Predmet.SudioniciListNazivOIB_1">
      <item>, OIB 85821130368</item>
      <item>, OIB 69197547407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2174</properties:Characters>
  <properties:Lines>61</properties:Lines>
  <properties:Paragraphs>24</properties:Paragraphs>
  <properties:TotalTime>7</properties:TotalTime>
  <properties:ScaleCrop>false</properties:ScaleCrop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2017-02-20T08:58:00Z</dcterms:created>
  <dc:creator>Mihaela Kaligari</dc:creator>
  <dc:description/>
  <cp:keywords/>
  <cp:lastModifiedBy>Morena Brajuha</cp:lastModifiedBy>
  <cp:lastPrinted>2017-02-27T08:11:00Z</cp:lastPrinted>
  <dcterms:modified xmlns:xsi="http://www.w3.org/2001/XMLSchema-instance" xsi:type="dcterms:W3CDTF">2017-02-27T08:11:00Z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St-1078/2016-10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