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fb1e" w14:paraId="dcefb1e" w:rsidRDefault="003472ED" w:rsidP="00DF46BE" w:rsidR="00DF46BE" w:rsidRPr="008F77E5">
      <w:pPr>
        <w:ind w:firstLine="708"/>
        <w15:collapsed w:val="false"/>
      </w:pPr>
      <w:bookmarkStart w:name="_GoBack" w:id="0"/>
      <w:bookmarkEnd w:id="0"/>
      <w:r>
        <w:t xml:space="preserve">   </w:t>
      </w:r>
      <w:r w:rsidR="005F6276">
        <w:t xml:space="preserve"> </w:t>
      </w:r>
      <w:r w:rsidR="00DF46BE"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46BE" w:rsidP="00DF46BE" w:rsidR="00DF46BE">
      <w:pPr>
        <w:rPr>
          <w:rFonts w:eastAsia="MS Mincho"/>
        </w:rPr>
      </w:pPr>
    </w:p>
    <w:p w:rsidRDefault="00DF46BE" w:rsidP="00DF46BE" w:rsidR="00DF46BE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DF46BE" w:rsidP="00DF46BE" w:rsidR="00DF46BE">
      <w:r w:rsidRPr="008F77E5">
        <w:rPr>
          <w:rFonts w:eastAsia="MS Mincho"/>
        </w:rPr>
        <w:t>TRGOVAČKI SUD U RIJECI</w:t>
      </w:r>
    </w:p>
    <w:p w:rsidRDefault="003472ED" w:rsidP="003472ED" w:rsidR="003472ED">
      <w:pPr>
        <w:pStyle w:val="Zaglavlje"/>
      </w:pPr>
      <w:r>
        <w:rPr>
          <w:rFonts w:eastAsia="MS Mincho"/>
        </w:rPr>
        <w:t xml:space="preserve">      </w:t>
      </w:r>
      <w:r w:rsidR="00DF46BE" w:rsidRPr="008F77E5">
        <w:rPr>
          <w:rFonts w:eastAsia="MS Mincho"/>
        </w:rPr>
        <w:t>Rijeka, Zadarska 1 i 3</w:t>
      </w:r>
      <w:r w:rsidRPr="003472ED">
        <w:t xml:space="preserve"> </w:t>
      </w:r>
      <w:r>
        <w:tab/>
        <w:t xml:space="preserve">                                              </w:t>
      </w:r>
      <w:r w:rsidRPr="005204B4">
        <w:t>Posl</w:t>
      </w:r>
      <w:r>
        <w:t xml:space="preserve">ovni broj </w:t>
      </w:r>
      <w:r w:rsidRPr="005204B4">
        <w:t>7 St-</w:t>
      </w:r>
      <w:r>
        <w:t>119</w:t>
      </w:r>
      <w:r w:rsidRPr="005204B4">
        <w:t>/</w:t>
      </w:r>
      <w:r>
        <w:t>2015</w:t>
      </w:r>
      <w:r w:rsidRPr="005204B4">
        <w:t>-</w:t>
      </w:r>
      <w:r>
        <w:t>32</w:t>
      </w:r>
    </w:p>
    <w:p w:rsidRDefault="00DF46BE" w:rsidP="00DF46BE" w:rsidR="00DF46BE" w:rsidRPr="008F77E5"/>
    <w:p w:rsidRDefault="00DF46BE" w:rsidP="00DF46BE" w:rsidR="00DF46BE"/>
    <w:p w:rsidRDefault="007B4DBE" w:rsidP="00871D16" w:rsidR="007B4DBE">
      <w:pPr>
        <w:jc w:val="center"/>
        <w:rPr>
          <w:b/>
        </w:rPr>
      </w:pPr>
    </w:p>
    <w:p w:rsidRDefault="00A70A1F" w:rsidP="00A70A1F" w:rsidR="00A70A1F">
      <w:pPr>
        <w:ind w:firstLine="720"/>
        <w:jc w:val="both"/>
      </w:pPr>
      <w:r w:rsidRPr="000941DC">
        <w:rPr>
          <w:rFonts w:eastAsia="MS Mincho"/>
        </w:rPr>
        <w:t>Trgovački sud u Rijeci po Liljani Ugrin stečajnom sucu u predmetu provođenja stečajnog postupka nad dužnikom</w:t>
      </w:r>
      <w:r w:rsidRPr="000941DC">
        <w:t xml:space="preserve"> </w:t>
      </w:r>
      <w:r w:rsidR="00FB6B8D" w:rsidRPr="00FB6B8D">
        <w:t>ALBUM - društvo za proizvodnju proizvoda iz tekstila i kože, export - import, društvo s ograničenom odgovornošću u stečaju Rovinj, Centener 32 (MBS: 040124586 – OIB: 23789718575)</w:t>
      </w:r>
      <w:r w:rsidR="003472ED">
        <w:t>,</w:t>
      </w:r>
      <w:r w:rsidR="00BB0970">
        <w:t xml:space="preserve"> </w:t>
      </w:r>
      <w:r>
        <w:rPr>
          <w:color w:val="000000"/>
        </w:rPr>
        <w:t xml:space="preserve">dana </w:t>
      </w:r>
      <w:r w:rsidR="00FB6B8D">
        <w:rPr>
          <w:color w:val="000000"/>
        </w:rPr>
        <w:t>4</w:t>
      </w:r>
      <w:r w:rsidR="00DF46BE">
        <w:rPr>
          <w:color w:val="000000"/>
        </w:rPr>
        <w:t xml:space="preserve">. </w:t>
      </w:r>
      <w:r w:rsidR="00FB6B8D">
        <w:rPr>
          <w:color w:val="000000"/>
        </w:rPr>
        <w:t xml:space="preserve">svibnja </w:t>
      </w:r>
      <w:r w:rsidR="00BC0C1B">
        <w:rPr>
          <w:color w:val="000000"/>
        </w:rPr>
        <w:t>2</w:t>
      </w:r>
      <w:r w:rsidRPr="0038533F">
        <w:t>01</w:t>
      </w:r>
      <w:r w:rsidR="00BC0C1B">
        <w:t>8</w:t>
      </w:r>
      <w:r>
        <w:t xml:space="preserve">. donio je slijedeći </w:t>
      </w:r>
    </w:p>
    <w:p w:rsidRDefault="00A70A1F" w:rsidP="001C2451" w:rsidR="00A70A1F">
      <w:pPr>
        <w:ind w:firstLine="720"/>
        <w:jc w:val="both"/>
      </w:pPr>
      <w:r>
        <w:t xml:space="preserve"> </w:t>
      </w:r>
    </w:p>
    <w:p w:rsidRDefault="00A70A1F" w:rsidP="00A70A1F" w:rsidR="00A70A1F">
      <w:pPr>
        <w:jc w:val="center"/>
      </w:pPr>
      <w:r w:rsidRPr="00A70A1F">
        <w:t>Z A K LJ U Č A K</w:t>
      </w:r>
    </w:p>
    <w:p w:rsidRDefault="00A70A1F" w:rsidP="00A70A1F" w:rsidR="00A70A1F" w:rsidRPr="00A70A1F">
      <w:pPr>
        <w:jc w:val="center"/>
      </w:pPr>
    </w:p>
    <w:p w:rsidRDefault="0038533F" w:rsidP="00F86943" w:rsidR="0038533F" w:rsidRPr="0038533F">
      <w:pPr>
        <w:jc w:val="both"/>
      </w:pPr>
    </w:p>
    <w:p w:rsidRDefault="00725518" w:rsidP="00A70A1F" w:rsidR="00A70A1F">
      <w:pPr>
        <w:jc w:val="both"/>
      </w:pPr>
      <w:r>
        <w:t>I.</w:t>
      </w:r>
      <w:r w:rsidR="00A70A1F">
        <w:tab/>
      </w:r>
      <w:r w:rsidR="0038533F">
        <w:t>U</w:t>
      </w:r>
      <w:r w:rsidR="006414BB">
        <w:t xml:space="preserve">tvrđena </w:t>
      </w:r>
      <w:r w:rsidR="007B4DBE">
        <w:t>vrijednost nekretnin</w:t>
      </w:r>
      <w:r w:rsidR="00AA0552">
        <w:t>e</w:t>
      </w:r>
      <w:r w:rsidR="007B4DBE">
        <w:t xml:space="preserve"> </w:t>
      </w:r>
      <w:r w:rsidR="006414BB">
        <w:t>upisan</w:t>
      </w:r>
      <w:r w:rsidR="00AA0552">
        <w:t>e</w:t>
      </w:r>
      <w:r w:rsidR="00BC0C1B">
        <w:t xml:space="preserve"> </w:t>
      </w:r>
      <w:r w:rsidR="006414BB" w:rsidRPr="006414BB">
        <w:t xml:space="preserve">u zemljišnim </w:t>
      </w:r>
      <w:r w:rsidR="00FB6B8D" w:rsidRPr="00FB6B8D">
        <w:t>Općinskog suda u Puli-Pola Zemljišnoknjižni odjel Rovinj u z.k.ul. 5695 k.o. Rovinj na k.č. 8641/2 KUĆA I DVORIŠTE površine 802 m2, 3. Suvlasnički dio: 9/12</w:t>
      </w:r>
      <w:r w:rsidR="00FB6B8D">
        <w:t xml:space="preserve"> </w:t>
      </w:r>
      <w:r w:rsidR="00A70A1F">
        <w:t>iznosi</w:t>
      </w:r>
      <w:r w:rsidR="00A90169">
        <w:t xml:space="preserve"> </w:t>
      </w:r>
      <w:r w:rsidR="00FB6B8D">
        <w:t>3.525.285,56 kn</w:t>
      </w:r>
      <w:r w:rsidR="00A90169">
        <w:t>.</w:t>
      </w:r>
    </w:p>
    <w:p w:rsidRDefault="00546B43" w:rsidP="00546B43" w:rsidR="00546B43" w:rsidRPr="00546B43">
      <w:pPr>
        <w:ind w:left="1440"/>
        <w:jc w:val="both"/>
      </w:pPr>
    </w:p>
    <w:p w:rsidRDefault="007B4DBE" w:rsidP="0038533F" w:rsidR="00AD3F39">
      <w:pPr>
        <w:jc w:val="both"/>
        <w:rPr>
          <w:rStyle w:val="Naglaeno"/>
        </w:rPr>
      </w:pPr>
      <w:r w:rsidRPr="005F6276">
        <w:t>II.</w:t>
      </w:r>
      <w:r w:rsidR="00A70A1F" w:rsidRPr="005F6276">
        <w:tab/>
      </w:r>
      <w:r w:rsidR="00546B43" w:rsidRPr="005F6276">
        <w:t xml:space="preserve">Na </w:t>
      </w:r>
      <w:r w:rsidRPr="005F6276">
        <w:t>nekretnini</w:t>
      </w:r>
      <w:r w:rsidR="00546B43" w:rsidRPr="005F6276">
        <w:t xml:space="preserve"> iz točke I. izreke ovog zaključka uknjiženo je </w:t>
      </w:r>
      <w:r w:rsidR="009109DA" w:rsidRPr="005F6276">
        <w:t xml:space="preserve">razlučno pravo </w:t>
      </w:r>
      <w:r w:rsidR="00546B43" w:rsidRPr="005F6276">
        <w:t>u korist</w:t>
      </w:r>
      <w:r w:rsidRPr="005F6276">
        <w:t xml:space="preserve"> </w:t>
      </w:r>
      <w:r w:rsidR="005F6276" w:rsidRPr="005F6276">
        <w:rPr>
          <w:bCs/>
          <w:color w:val="000000"/>
        </w:rPr>
        <w:t xml:space="preserve">H-ABDUCO d.o.o., OIB: 13667298928, Zagreb, Slavonska avenija 6A i </w:t>
      </w:r>
      <w:r w:rsidR="005F6276" w:rsidRPr="00AD3F39">
        <w:rPr>
          <w:rStyle w:val="Naglaeno"/>
          <w:b w:val="false"/>
        </w:rPr>
        <w:t>Republike Hrvatske</w:t>
      </w:r>
      <w:r w:rsidR="00AD3F39">
        <w:rPr>
          <w:rStyle w:val="Naglaeno"/>
        </w:rPr>
        <w:t>.</w:t>
      </w:r>
    </w:p>
    <w:p w:rsidRDefault="00AD3F39" w:rsidP="0038533F" w:rsidR="00AD3F39" w:rsidRPr="0038533F">
      <w:pPr>
        <w:jc w:val="both"/>
      </w:pPr>
    </w:p>
    <w:p w:rsidRDefault="00546B43" w:rsidP="0038533F" w:rsidR="0038533F" w:rsidRPr="0038533F">
      <w:pPr>
        <w:jc w:val="both"/>
      </w:pPr>
      <w:r>
        <w:t>I</w:t>
      </w:r>
      <w:r w:rsidR="0038533F" w:rsidRPr="0038533F">
        <w:t>II.</w:t>
      </w:r>
      <w:r w:rsidR="00A70A1F">
        <w:tab/>
      </w:r>
      <w:r w:rsidR="0038533F" w:rsidRPr="0038533F">
        <w:t>Prodaj</w:t>
      </w:r>
      <w:r w:rsidR="00A70A1F">
        <w:t>u</w:t>
      </w:r>
      <w:r w:rsidR="0038533F" w:rsidRPr="0038533F">
        <w:t xml:space="preserve"> nekretnine iz točke I. ovog zaključka prov</w:t>
      </w:r>
      <w:r w:rsidR="00244516">
        <w:t xml:space="preserve">est će </w:t>
      </w:r>
      <w:r w:rsidR="0038533F" w:rsidRPr="0038533F">
        <w:t xml:space="preserve">Financijska agencija </w:t>
      </w:r>
      <w:r w:rsidR="00DB757E">
        <w:t>(</w:t>
      </w:r>
      <w:r w:rsidR="00244516">
        <w:t>u daljnjem tekstu</w:t>
      </w:r>
      <w:r w:rsidR="00DB757E">
        <w:t xml:space="preserve">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7B4DBE">
      <w:pPr>
        <w:jc w:val="both"/>
      </w:pPr>
      <w:r w:rsidRPr="0038533F">
        <w:t>V.</w:t>
      </w:r>
      <w:r w:rsidRPr="0038533F">
        <w:tab/>
        <w:t>Uvjeti prodaje:</w:t>
      </w:r>
    </w:p>
    <w:p w:rsidRDefault="00244516" w:rsidP="00AD3F39" w:rsidR="007F4222">
      <w:pPr>
        <w:jc w:val="both"/>
      </w:pPr>
      <w:r>
        <w:t>1.</w:t>
      </w:r>
      <w:r>
        <w:tab/>
      </w:r>
      <w:r w:rsidR="006414BB">
        <w:t>p</w:t>
      </w:r>
      <w:r w:rsidR="007B4DBE">
        <w:t>rodaj</w:t>
      </w:r>
      <w:r w:rsidR="007F4222">
        <w:t>u</w:t>
      </w:r>
      <w:r w:rsidR="007B4DBE">
        <w:t xml:space="preserve"> se nekretnin</w:t>
      </w:r>
      <w:r w:rsidR="007F4222">
        <w:t xml:space="preserve">u </w:t>
      </w:r>
      <w:r w:rsidR="007B4DBE">
        <w:t>upisan</w:t>
      </w:r>
      <w:r w:rsidR="007F4222">
        <w:t>u</w:t>
      </w:r>
      <w:r w:rsidR="007B4DBE" w:rsidRPr="007B4DBE">
        <w:t xml:space="preserve"> u zemljišnim knjigama</w:t>
      </w:r>
      <w:r w:rsidR="006414BB">
        <w:t xml:space="preserve"> </w:t>
      </w:r>
      <w:r w:rsidR="00AD3F39" w:rsidRPr="00FB6B8D">
        <w:t>Općinskog suda u Puli-Pola Zemljišnoknjižni odjel Rovinj u z.k.ul. 5695 k.o. Rovinj na k.č. 8641/2 KUĆA I DVORIŠTE površine 802 m2,  3. Suvlasnički dio: 9/12</w:t>
      </w:r>
    </w:p>
    <w:p w:rsidRDefault="0035249E" w:rsidP="00DA2555" w:rsidR="0038533F" w:rsidRPr="001C245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C2451">
        <w:rPr>
          <w:rFonts w:cs="Times New Roman" w:hAnsi="Times New Roman" w:ascii="Times New Roman"/>
          <w:sz w:val="24"/>
          <w:szCs w:val="24"/>
        </w:rPr>
        <w:t xml:space="preserve">3.     </w:t>
      </w:r>
      <w:r w:rsidR="000C7646" w:rsidRPr="001C2451">
        <w:rPr>
          <w:rFonts w:cs="Times New Roman" w:hAnsi="Times New Roman" w:ascii="Times New Roman"/>
          <w:sz w:val="24"/>
          <w:szCs w:val="24"/>
        </w:rPr>
        <w:t>nekretnin</w:t>
      </w:r>
      <w:r w:rsidR="007F4222" w:rsidRPr="001C2451">
        <w:rPr>
          <w:rFonts w:cs="Times New Roman" w:hAnsi="Times New Roman" w:ascii="Times New Roman"/>
          <w:sz w:val="24"/>
          <w:szCs w:val="24"/>
        </w:rPr>
        <w:t>e</w:t>
      </w:r>
      <w:r w:rsidR="000C7646" w:rsidRPr="001C2451">
        <w:rPr>
          <w:rFonts w:cs="Times New Roman" w:hAnsi="Times New Roman" w:ascii="Times New Roman"/>
          <w:sz w:val="24"/>
          <w:szCs w:val="24"/>
        </w:rPr>
        <w:t xml:space="preserve"> se ne mo</w:t>
      </w:r>
      <w:r w:rsidR="007F4222" w:rsidRPr="001C2451">
        <w:rPr>
          <w:rFonts w:cs="Times New Roman" w:hAnsi="Times New Roman" w:ascii="Times New Roman"/>
          <w:sz w:val="24"/>
          <w:szCs w:val="24"/>
        </w:rPr>
        <w:t xml:space="preserve">gu </w:t>
      </w:r>
      <w:r w:rsidR="00DB757E" w:rsidRPr="001C2451">
        <w:rPr>
          <w:rFonts w:cs="Times New Roman" w:hAnsi="Times New Roman" w:ascii="Times New Roman"/>
          <w:sz w:val="24"/>
          <w:szCs w:val="24"/>
        </w:rPr>
        <w:t>prodati</w:t>
      </w:r>
      <w:r w:rsidR="001B7052" w:rsidRPr="001C2451">
        <w:rPr>
          <w:rFonts w:cs="Times New Roman" w:hAnsi="Times New Roman" w:ascii="Times New Roman"/>
          <w:sz w:val="24"/>
          <w:szCs w:val="24"/>
        </w:rPr>
        <w:t xml:space="preserve"> n</w:t>
      </w:r>
      <w:r w:rsidR="0038533F" w:rsidRPr="001C2451">
        <w:rPr>
          <w:rFonts w:cs="Times New Roman" w:hAnsi="Times New Roman" w:ascii="Times New Roman"/>
          <w:sz w:val="24"/>
          <w:szCs w:val="24"/>
        </w:rPr>
        <w:t>a prvoj draž</w:t>
      </w:r>
      <w:r w:rsidRPr="001C2451">
        <w:rPr>
          <w:rFonts w:cs="Times New Roman" w:hAnsi="Times New Roman" w:ascii="Times New Roman"/>
          <w:sz w:val="24"/>
          <w:szCs w:val="24"/>
        </w:rPr>
        <w:t xml:space="preserve">bi ispod tri četvrtine utvrđene </w:t>
      </w:r>
      <w:r w:rsidR="0038533F" w:rsidRPr="001C2451">
        <w:rPr>
          <w:rFonts w:cs="Times New Roman" w:hAnsi="Times New Roman" w:ascii="Times New Roman"/>
          <w:sz w:val="24"/>
          <w:szCs w:val="24"/>
        </w:rPr>
        <w:t>vrijednosti nekretnin</w:t>
      </w:r>
      <w:r w:rsidR="007F4222" w:rsidRPr="001C2451">
        <w:rPr>
          <w:rFonts w:cs="Times New Roman" w:hAnsi="Times New Roman" w:ascii="Times New Roman"/>
          <w:sz w:val="24"/>
          <w:szCs w:val="24"/>
        </w:rPr>
        <w:t>a</w:t>
      </w:r>
      <w:r w:rsidR="001C2451" w:rsidRPr="001C2451">
        <w:rPr>
          <w:rFonts w:cs="Times New Roman" w:hAnsi="Times New Roman" w:ascii="Times New Roman"/>
          <w:sz w:val="24"/>
          <w:szCs w:val="24"/>
        </w:rPr>
        <w:t xml:space="preserve"> od 3.525.285,56 kn</w:t>
      </w:r>
      <w:r w:rsidR="00DB757E" w:rsidRPr="001C2451">
        <w:rPr>
          <w:rFonts w:cs="Times New Roman" w:hAnsi="Times New Roman" w:ascii="Times New Roman"/>
          <w:sz w:val="24"/>
          <w:szCs w:val="24"/>
        </w:rPr>
        <w:t>,</w:t>
      </w:r>
      <w:r w:rsidR="0038533F" w:rsidRPr="001C2451">
        <w:rPr>
          <w:rFonts w:cs="Times New Roman" w:hAnsi="Times New Roman" w:ascii="Times New Roman"/>
          <w:sz w:val="24"/>
          <w:szCs w:val="24"/>
        </w:rPr>
        <w:t xml:space="preserve"> </w:t>
      </w:r>
      <w:r w:rsidR="00DA2555" w:rsidRPr="001C2451">
        <w:rPr>
          <w:rFonts w:cs="Times New Roman" w:eastAsia="Times New Roman" w:hAnsi="Times New Roman" w:ascii="Times New Roman"/>
          <w:sz w:val="24"/>
          <w:szCs w:val="24"/>
        </w:rPr>
        <w:t>na drugoj dražbi ispod jedne polovine utvrđene vrijednosti nekretnin</w:t>
      </w:r>
      <w:r w:rsidR="007F4222" w:rsidRPr="001C2451">
        <w:rPr>
          <w:rFonts w:cs="Times New Roman" w:eastAsia="Times New Roman" w:hAnsi="Times New Roman" w:ascii="Times New Roman"/>
          <w:sz w:val="24"/>
          <w:szCs w:val="24"/>
        </w:rPr>
        <w:t>a</w:t>
      </w:r>
      <w:r w:rsidR="00DA2555" w:rsidRPr="001C2451">
        <w:rPr>
          <w:rFonts w:cs="Times New Roman" w:eastAsia="Times New Roman" w:hAnsi="Times New Roman" w:ascii="Times New Roman"/>
          <w:sz w:val="24"/>
          <w:szCs w:val="24"/>
        </w:rPr>
        <w:t>, na trećoj dražbi ispod jedne četvrtine utvrđene vrijednosti nekretnin</w:t>
      </w:r>
      <w:r w:rsidR="007F4222" w:rsidRPr="001C2451">
        <w:rPr>
          <w:rFonts w:cs="Times New Roman" w:eastAsia="Times New Roman" w:hAnsi="Times New Roman" w:ascii="Times New Roman"/>
          <w:sz w:val="24"/>
          <w:szCs w:val="24"/>
        </w:rPr>
        <w:t>a</w:t>
      </w:r>
      <w:r w:rsidR="00DA2555" w:rsidRPr="001C2451">
        <w:rPr>
          <w:rFonts w:cs="Times New Roman" w:eastAsia="Times New Roman" w:hAnsi="Times New Roman" w:ascii="Times New Roman"/>
          <w:sz w:val="24"/>
          <w:szCs w:val="24"/>
        </w:rPr>
        <w:t xml:space="preserve"> i na četvrtoj dražbi nekretnin</w:t>
      </w:r>
      <w:r w:rsidR="007F4222" w:rsidRPr="001C2451">
        <w:rPr>
          <w:rFonts w:cs="Times New Roman" w:eastAsia="Times New Roman" w:hAnsi="Times New Roman" w:ascii="Times New Roman"/>
          <w:sz w:val="24"/>
          <w:szCs w:val="24"/>
        </w:rPr>
        <w:t>e</w:t>
      </w:r>
      <w:r w:rsidR="00DA2555" w:rsidRPr="001C2451">
        <w:rPr>
          <w:rFonts w:cs="Times New Roman" w:eastAsia="Times New Roman" w:hAnsi="Times New Roman" w:ascii="Times New Roman"/>
          <w:sz w:val="24"/>
          <w:szCs w:val="24"/>
        </w:rPr>
        <w:t xml:space="preserve"> se prodaj</w:t>
      </w:r>
      <w:r w:rsidR="007F4222" w:rsidRPr="001C2451">
        <w:rPr>
          <w:rFonts w:cs="Times New Roman" w:eastAsia="Times New Roman" w:hAnsi="Times New Roman" w:ascii="Times New Roman"/>
          <w:sz w:val="24"/>
          <w:szCs w:val="24"/>
        </w:rPr>
        <w:t>u</w:t>
      </w:r>
      <w:r w:rsidR="00DA2555" w:rsidRPr="001C2451">
        <w:rPr>
          <w:rFonts w:cs="Times New Roman" w:eastAsia="Times New Roman" w:hAnsi="Times New Roman" w:ascii="Times New Roman"/>
          <w:sz w:val="24"/>
          <w:szCs w:val="24"/>
        </w:rPr>
        <w:t xml:space="preserve"> po početnoj cijeni od 1,00 kune</w:t>
      </w:r>
    </w:p>
    <w:p w:rsidRDefault="00244516" w:rsidP="0038533F" w:rsidR="0038533F">
      <w:pPr>
        <w:jc w:val="both"/>
      </w:pPr>
      <w:r>
        <w:t>4.</w:t>
      </w:r>
      <w:r>
        <w:tab/>
      </w:r>
      <w:r w:rsidR="001B7052">
        <w:t>p</w:t>
      </w:r>
      <w:r w:rsidR="001B7052" w:rsidRPr="00AD2ABE">
        <w:t>orez</w:t>
      </w:r>
      <w:r w:rsidR="001B7052">
        <w:t xml:space="preserve"> i </w:t>
      </w:r>
      <w:r w:rsidR="001B7052" w:rsidRPr="00AD2ABE">
        <w:t xml:space="preserve">pristojbe dužan </w:t>
      </w:r>
      <w:r w:rsidR="001B7052">
        <w:t xml:space="preserve">je </w:t>
      </w:r>
      <w:r w:rsidR="001B7052" w:rsidRPr="00AD2ABE">
        <w:t xml:space="preserve">platiti </w:t>
      </w:r>
      <w:r w:rsidR="001B7052">
        <w:t>kupac</w:t>
      </w:r>
      <w:r w:rsidR="00DB757E">
        <w:t>,</w:t>
      </w:r>
    </w:p>
    <w:p w:rsidRDefault="00244516" w:rsidP="00725518" w:rsidR="00C3436F">
      <w:pPr>
        <w:ind w:hanging="720" w:left="720"/>
        <w:jc w:val="both"/>
      </w:pPr>
      <w:r>
        <w:t>5.</w:t>
      </w:r>
      <w:r>
        <w:tab/>
      </w:r>
      <w:r w:rsidR="00C3436F">
        <w:t>nekretnin</w:t>
      </w:r>
      <w:r w:rsidR="007F4222">
        <w:t xml:space="preserve">e su </w:t>
      </w:r>
      <w:r w:rsidR="00C3436F">
        <w:t>slobodn</w:t>
      </w:r>
      <w:r w:rsidR="007F4222">
        <w:t>e</w:t>
      </w:r>
      <w:r w:rsidR="00C3436F">
        <w:t xml:space="preserve"> od osoba i stvari </w:t>
      </w:r>
    </w:p>
    <w:p w:rsidRDefault="00244516" w:rsidP="0038533F" w:rsidR="0038533F" w:rsidRPr="0038533F">
      <w:pPr>
        <w:jc w:val="both"/>
      </w:pPr>
      <w:r>
        <w:t>6.</w:t>
      </w:r>
      <w:r>
        <w:tab/>
      </w:r>
      <w:r w:rsidR="0038533F" w:rsidRPr="0038533F">
        <w:t xml:space="preserve">kupac je dužan uplatiti kupovninu na poseban račun Agencije otvoren za tu namjenu u roku od 30 dana od dana pravomoćnosti rješenja o dosudi. </w:t>
      </w:r>
      <w:r w:rsidR="009E4A95">
        <w:t>Nekretnin</w:t>
      </w:r>
      <w:r w:rsidR="007F4222">
        <w:t>e</w:t>
      </w:r>
      <w:r w:rsidR="009E4A95">
        <w:t xml:space="preserve"> će se </w:t>
      </w:r>
      <w:r w:rsidR="009E4A95">
        <w:lastRenderedPageBreak/>
        <w:t>dosuditi i kupcima koji će</w:t>
      </w:r>
      <w:r w:rsidR="00725518">
        <w:t xml:space="preserve"> </w:t>
      </w:r>
      <w:r w:rsidR="009E4A95">
        <w:t>ponuditi nižu cijenu prema veličini ponuđene cijene ako kupci koji su ponudili veću cijenu ne polože kupovninu roku od 30 dana od dana pravomoćnosti rješenja</w:t>
      </w:r>
      <w:r w:rsidR="00725518">
        <w:t xml:space="preserve"> </w:t>
      </w:r>
      <w:r w:rsidR="009E4A95">
        <w:t xml:space="preserve">o dosudi na žiro račun suda. </w:t>
      </w:r>
      <w:r w:rsidR="0038533F" w:rsidRPr="0038533F">
        <w:t>Ako kupac u tom roku ne položi kupovninu sud će rješenjem oglasiti prodaju nevažećom i od</w:t>
      </w:r>
      <w:r w:rsidR="009E4A95">
        <w:t>rediti novu prodaju. Iz položenog osiguranja</w:t>
      </w:r>
      <w:r w:rsidR="0038533F" w:rsidRPr="0038533F">
        <w:t xml:space="preserve"> namirit će se troškovi nove prodaje i naknaditi razlika između kupovnine postignute na prijašnjoj i novoj prodaji. O tome odluku donosi sud i dostavlja je Agenciji r</w:t>
      </w:r>
      <w:r w:rsidR="00DB757E">
        <w:t>adi prijenosa novčanih sredstava,</w:t>
      </w:r>
      <w:r w:rsidR="0038533F" w:rsidRPr="0038533F">
        <w:t xml:space="preserve"> </w:t>
      </w:r>
    </w:p>
    <w:p w:rsidRDefault="00244516" w:rsidP="0038533F" w:rsidR="00FC398B">
      <w:pPr>
        <w:jc w:val="both"/>
      </w:pPr>
      <w:r>
        <w:t>7.</w:t>
      </w:r>
      <w:r>
        <w:tab/>
      </w:r>
      <w:r w:rsidR="0038533F" w:rsidRPr="0038533F"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</w:t>
      </w:r>
      <w:r w:rsidR="00C3436F">
        <w:t xml:space="preserve">u iznosu od </w:t>
      </w:r>
      <w:r w:rsidR="001C2451">
        <w:t>150</w:t>
      </w:r>
      <w:r w:rsidR="00E31427">
        <w:t>.</w:t>
      </w:r>
      <w:r w:rsidR="00BC0C1B">
        <w:t>0</w:t>
      </w:r>
      <w:r w:rsidR="00E31427">
        <w:t>00</w:t>
      </w:r>
      <w:r w:rsidR="0048093D">
        <w:t xml:space="preserve">,00 </w:t>
      </w:r>
      <w:r w:rsidR="00E17D4F">
        <w:t>kn</w:t>
      </w:r>
      <w:r w:rsidR="0035249E">
        <w:t xml:space="preserve"> </w:t>
      </w:r>
      <w:r w:rsidR="009E4A95">
        <w:t>na poseban račun Agencije, u iznosu, roku i na način utvrđen u pozivu na sudjelovanje, najkasnije zadnjeg dana objave poziva na sudjelovanje,</w:t>
      </w:r>
      <w:r w:rsidR="007A6220">
        <w:t xml:space="preserve"> </w:t>
      </w:r>
    </w:p>
    <w:p w:rsidRDefault="00244516" w:rsidP="0038533F" w:rsidR="0038533F" w:rsidRPr="0038533F">
      <w:pPr>
        <w:jc w:val="both"/>
      </w:pPr>
      <w:r>
        <w:t>8.</w:t>
      </w:r>
      <w:r>
        <w:tab/>
      </w:r>
      <w:r w:rsidR="0038533F" w:rsidRPr="0038533F">
        <w:t>ponuditeljima čija ponuda ne bude prihvaćena, Agencija će vratiti jamčevinu na temelju naloga suda za prijenos novčanih sredstava;</w:t>
      </w:r>
    </w:p>
    <w:p w:rsidRDefault="00244516" w:rsidP="0038533F" w:rsidR="0038533F" w:rsidRPr="0038533F">
      <w:pPr>
        <w:jc w:val="both"/>
      </w:pPr>
      <w:r>
        <w:t>9.</w:t>
      </w:r>
      <w:r>
        <w:tab/>
      </w:r>
      <w:r w:rsidR="0038533F" w:rsidRPr="0038533F"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244516" w:rsidP="00F86943" w:rsidR="0038533F">
      <w:pPr>
        <w:jc w:val="both"/>
      </w:pPr>
      <w:r>
        <w:t>10.</w:t>
      </w:r>
      <w:r>
        <w:tab/>
      </w:r>
      <w:r w:rsidR="00FC398B">
        <w:t>elektronička dražba provest će se i ako na njoj sudjeluje samo jedan ponuditelj,</w:t>
      </w:r>
    </w:p>
    <w:p w:rsidRDefault="00FC398B" w:rsidP="00F86943" w:rsidR="00FC398B" w:rsidRPr="0038533F">
      <w:pPr>
        <w:jc w:val="both"/>
      </w:pPr>
    </w:p>
    <w:p w:rsidRDefault="008E2CCE" w:rsidP="003472ED" w:rsidR="0048093D" w:rsidRPr="00785B2C">
      <w:pPr>
        <w:ind w:left="75"/>
        <w:jc w:val="both"/>
      </w:pPr>
      <w:r>
        <w:t>V</w:t>
      </w:r>
      <w:r w:rsidR="007A6220">
        <w:t>I</w:t>
      </w:r>
      <w:r>
        <w:t>.</w:t>
      </w:r>
      <w:r w:rsidR="00244516">
        <w:tab/>
      </w:r>
      <w:r>
        <w:t>Nekretnine se mogu razgledati uz prethodni dogovor sa stečajnim</w:t>
      </w:r>
      <w:r w:rsidR="00DE41D6">
        <w:t xml:space="preserve"> upravi</w:t>
      </w:r>
      <w:r w:rsidR="009E4A95">
        <w:t>teljem na broj tel.</w:t>
      </w:r>
      <w:r w:rsidR="0048093D">
        <w:t xml:space="preserve"> </w:t>
      </w:r>
      <w:r w:rsidR="001C2451">
        <w:t xml:space="preserve"> </w:t>
      </w:r>
      <w:r w:rsidR="001C2451" w:rsidRPr="001C2451">
        <w:t>091/3151-755</w:t>
      </w:r>
      <w:r w:rsidR="001C2451">
        <w:t>.</w:t>
      </w:r>
      <w:r w:rsidR="0048093D" w:rsidRPr="00785B2C">
        <w:t xml:space="preserve">   </w:t>
      </w:r>
    </w:p>
    <w:p w:rsidRDefault="00F86943" w:rsidP="00384899" w:rsidR="00F86943" w:rsidRPr="00903C04">
      <w:pPr>
        <w:jc w:val="both"/>
      </w:pPr>
    </w:p>
    <w:p w:rsidRDefault="00F86943" w:rsidP="00CD1FBD" w:rsidR="009E4A95">
      <w:pPr>
        <w:jc w:val="center"/>
      </w:pPr>
      <w:r w:rsidRPr="002048C5">
        <w:t>Obrazloženje</w:t>
      </w:r>
    </w:p>
    <w:p w:rsidRDefault="00C3436F" w:rsidP="0084061B" w:rsidR="00C3436F">
      <w:pPr>
        <w:ind w:firstLine="720"/>
        <w:jc w:val="both"/>
      </w:pPr>
    </w:p>
    <w:p w:rsidRDefault="00A32422" w:rsidP="0084061B" w:rsidR="0038533F" w:rsidRPr="00BC0C1B">
      <w:pPr>
        <w:ind w:firstLine="720"/>
        <w:jc w:val="both"/>
      </w:pPr>
      <w:r w:rsidRPr="00BC0C1B">
        <w:t xml:space="preserve">Stečajni </w:t>
      </w:r>
      <w:r w:rsidR="0038533F" w:rsidRPr="00BC0C1B">
        <w:t>upravitelj</w:t>
      </w:r>
      <w:r w:rsidRPr="00BC0C1B">
        <w:t xml:space="preserve"> je</w:t>
      </w:r>
      <w:r w:rsidR="0038533F" w:rsidRPr="00BC0C1B">
        <w:t xml:space="preserve"> podnio ovome sudu prijedlog da se nekretnin</w:t>
      </w:r>
      <w:r w:rsidR="0035249E" w:rsidRPr="00BC0C1B">
        <w:t>a</w:t>
      </w:r>
      <w:r w:rsidR="0038533F" w:rsidRPr="00BC0C1B">
        <w:t xml:space="preserve"> opisan</w:t>
      </w:r>
      <w:r w:rsidR="0035249E" w:rsidRPr="00BC0C1B">
        <w:t>a</w:t>
      </w:r>
      <w:r w:rsidR="0038533F" w:rsidRPr="00BC0C1B">
        <w:t xml:space="preserve"> u izreci ovog zaključka proda uz odgovarajuću primjenu pravila o ovrsi na nekretninama sukladno odredbi čl</w:t>
      </w:r>
      <w:r w:rsidR="00C3436F" w:rsidRPr="00BC0C1B">
        <w:t xml:space="preserve">anka </w:t>
      </w:r>
      <w:r w:rsidR="0084061B" w:rsidRPr="00BC0C1B">
        <w:t xml:space="preserve">247. </w:t>
      </w:r>
      <w:r w:rsidR="007A6220" w:rsidRPr="00BC0C1B">
        <w:t>s</w:t>
      </w:r>
      <w:r w:rsidR="0084061B" w:rsidRPr="00BC0C1B">
        <w:t>t</w:t>
      </w:r>
      <w:r w:rsidR="00C3436F" w:rsidRPr="00BC0C1B">
        <w:t xml:space="preserve">avak </w:t>
      </w:r>
      <w:r w:rsidR="0084061B" w:rsidRPr="00BC0C1B">
        <w:t xml:space="preserve">1. </w:t>
      </w:r>
      <w:r w:rsidR="000C7646" w:rsidRPr="00BC0C1B">
        <w:t>Stečajnog zakona (</w:t>
      </w:r>
      <w:r w:rsidR="0038533F" w:rsidRPr="00BC0C1B">
        <w:t>„</w:t>
      </w:r>
      <w:r w:rsidR="0084061B" w:rsidRPr="00BC0C1B">
        <w:t>Narodne novine“ broj 71/15</w:t>
      </w:r>
      <w:r w:rsidR="00AA0552">
        <w:t>, 104/17</w:t>
      </w:r>
      <w:r w:rsidR="0084061B" w:rsidRPr="00BC0C1B">
        <w:t>;</w:t>
      </w:r>
      <w:r w:rsidR="009E4A95" w:rsidRPr="00BC0C1B">
        <w:t xml:space="preserve"> </w:t>
      </w:r>
      <w:r w:rsidR="00552290" w:rsidRPr="00BC0C1B">
        <w:t>u daljnjem tekstu:</w:t>
      </w:r>
      <w:r w:rsidR="009E4A95" w:rsidRPr="00BC0C1B">
        <w:t xml:space="preserve"> SZ)</w:t>
      </w:r>
      <w:r w:rsidR="0035249E" w:rsidRPr="00BC0C1B">
        <w:t xml:space="preserve">, pa </w:t>
      </w:r>
      <w:r w:rsidR="009E4A95" w:rsidRPr="00BC0C1B">
        <w:t xml:space="preserve">je rješenjem </w:t>
      </w:r>
      <w:r w:rsidR="001C2451" w:rsidRPr="001C2451">
        <w:t>7 St-119/2015-17</w:t>
      </w:r>
      <w:r w:rsidR="001C2451">
        <w:t xml:space="preserve"> </w:t>
      </w:r>
      <w:r w:rsidR="00BC0C1B" w:rsidRPr="00BC0C1B">
        <w:rPr>
          <w:color w:val="000000"/>
        </w:rPr>
        <w:t xml:space="preserve">od </w:t>
      </w:r>
      <w:r w:rsidR="001C2451" w:rsidRPr="001C2451">
        <w:rPr>
          <w:color w:val="000000"/>
        </w:rPr>
        <w:t>6. studenog 2017</w:t>
      </w:r>
      <w:r w:rsidR="00BC0C1B" w:rsidRPr="00BC0C1B">
        <w:rPr>
          <w:color w:val="000000"/>
        </w:rPr>
        <w:t xml:space="preserve">. </w:t>
      </w:r>
      <w:r w:rsidR="00552290" w:rsidRPr="00BC0C1B">
        <w:t xml:space="preserve"> </w:t>
      </w:r>
      <w:r w:rsidR="0038533F" w:rsidRPr="00BC0C1B">
        <w:t xml:space="preserve">određena prodaja </w:t>
      </w:r>
      <w:r w:rsidR="0035249E" w:rsidRPr="00BC0C1B">
        <w:t xml:space="preserve">predmetne </w:t>
      </w:r>
      <w:r w:rsidR="0038533F" w:rsidRPr="00BC0C1B">
        <w:t>nekretnin</w:t>
      </w:r>
      <w:r w:rsidR="0035249E" w:rsidRPr="00BC0C1B">
        <w:t>e</w:t>
      </w:r>
      <w:r w:rsidR="0038533F" w:rsidRPr="00BC0C1B">
        <w:t xml:space="preserve"> u stečajnom postupku.</w:t>
      </w:r>
    </w:p>
    <w:p w:rsidRDefault="0035249E" w:rsidP="00552290" w:rsidR="00552290">
      <w:pPr>
        <w:ind w:firstLine="720"/>
        <w:jc w:val="both"/>
      </w:pPr>
      <w:r>
        <w:t xml:space="preserve">Kako </w:t>
      </w:r>
      <w:r w:rsidR="00E17D4F">
        <w:t xml:space="preserve">su se </w:t>
      </w:r>
      <w:r>
        <w:t>r</w:t>
      </w:r>
      <w:r w:rsidR="00552290">
        <w:t>azlučni vjerovni</w:t>
      </w:r>
      <w:r w:rsidR="00BC0C1B">
        <w:t xml:space="preserve">ci </w:t>
      </w:r>
      <w:r w:rsidR="00E17D4F">
        <w:t xml:space="preserve">i stečajna upraviteljica suglasili da je vrijednost predmetne nekretnine </w:t>
      </w:r>
      <w:r w:rsidR="001C2451">
        <w:t>3.525.285,56 kn</w:t>
      </w:r>
      <w:r w:rsidR="00E17D4F">
        <w:t xml:space="preserve">, valjalo je sukladno odredbi članka </w:t>
      </w:r>
      <w:r w:rsidR="00552290">
        <w:rPr>
          <w:iCs/>
        </w:rPr>
        <w:t xml:space="preserve"> </w:t>
      </w:r>
      <w:r w:rsidR="00552290">
        <w:t>92. Ovršnog zakona („Narodne novine“ broj 112/12 i 93/14; u daljnjem tekstu: OZ) u vezi s člankom 247. SZ</w:t>
      </w:r>
      <w:r w:rsidR="00BB0970">
        <w:t xml:space="preserve"> odlučiti kao pod točkom I. izreke ovog rješenja</w:t>
      </w:r>
      <w:r w:rsidR="00552290">
        <w:t>.</w:t>
      </w:r>
    </w:p>
    <w:p w:rsidRDefault="00552290" w:rsidP="00CD1FBD" w:rsidR="00BC0C1B">
      <w:pPr>
        <w:ind w:firstLine="720"/>
        <w:jc w:val="both"/>
      </w:pPr>
      <w:r>
        <w:t xml:space="preserve">U preostalom dijelu, zaključak je donesen primjenom odredbe čl. 95. do 102. </w:t>
      </w:r>
      <w:r w:rsidR="0035249E" w:rsidRPr="008C2DAD">
        <w:t>Ovršnog zakona (</w:t>
      </w:r>
      <w:r w:rsidR="0035249E">
        <w:t xml:space="preserve">„Narodne novine“ broj </w:t>
      </w:r>
      <w:hyperlink r:id="rId10" w:history="true">
        <w:r w:rsidR="0035249E" w:rsidRPr="00E32B08">
          <w:t>112/12</w:t>
        </w:r>
      </w:hyperlink>
      <w:r w:rsidR="0035249E" w:rsidRPr="00E32B08">
        <w:t xml:space="preserve">, </w:t>
      </w:r>
      <w:hyperlink r:id="rId11" w:history="true">
        <w:r w:rsidR="0035249E" w:rsidRPr="00E32B08">
          <w:t>25/13</w:t>
        </w:r>
      </w:hyperlink>
      <w:r w:rsidR="0035249E" w:rsidRPr="00E32B08">
        <w:t xml:space="preserve">, </w:t>
      </w:r>
      <w:hyperlink r:id="rId12" w:history="true">
        <w:r w:rsidR="0035249E" w:rsidRPr="00E32B08">
          <w:t>93/14</w:t>
        </w:r>
      </w:hyperlink>
      <w:r w:rsidR="0035249E">
        <w:t xml:space="preserve">) </w:t>
      </w:r>
      <w:r>
        <w:t xml:space="preserve">u vezi s člankom 247. SZ. </w:t>
      </w:r>
    </w:p>
    <w:p w:rsidRDefault="00725518" w:rsidP="00FC398B" w:rsidR="009F4DC9">
      <w:pPr>
        <w:jc w:val="center"/>
      </w:pPr>
      <w:r>
        <w:t xml:space="preserve">U Rijeci, </w:t>
      </w:r>
      <w:r w:rsidR="00FB6B8D">
        <w:rPr>
          <w:color w:val="000000"/>
        </w:rPr>
        <w:t>4. svibnja 2</w:t>
      </w:r>
      <w:r w:rsidR="00FB6B8D" w:rsidRPr="0038533F">
        <w:t>01</w:t>
      </w:r>
      <w:r w:rsidR="00FB6B8D">
        <w:t>8</w:t>
      </w:r>
      <w:r w:rsidR="00FC398B">
        <w:t>.</w:t>
      </w:r>
    </w:p>
    <w:p w:rsidRDefault="00BC0C1B" w:rsidP="00552290" w:rsidR="0067201E">
      <w:pPr>
        <w:ind w:left="6480"/>
        <w:jc w:val="both"/>
      </w:pPr>
      <w:r>
        <w:t xml:space="preserve">   </w:t>
      </w:r>
      <w:r w:rsidR="00552290">
        <w:t xml:space="preserve">Sudac </w:t>
      </w:r>
    </w:p>
    <w:p w:rsidRDefault="00552290" w:rsidP="00552290" w:rsidR="00552290">
      <w:pPr>
        <w:ind w:left="6480"/>
        <w:jc w:val="both"/>
      </w:pPr>
      <w:r>
        <w:t>Liljana</w:t>
      </w:r>
      <w:r w:rsidR="00CD1FBD">
        <w:t xml:space="preserve"> </w:t>
      </w:r>
      <w:r>
        <w:t>Ugrin</w:t>
      </w:r>
      <w:r w:rsidR="008A28B2">
        <w:t>, v.r.</w:t>
      </w:r>
    </w:p>
    <w:p w:rsidRDefault="0038533F" w:rsidP="0038533F" w:rsidR="00871D16" w:rsidRPr="002048C5">
      <w:pPr>
        <w:jc w:val="both"/>
      </w:pPr>
      <w:r>
        <w:tab/>
      </w:r>
    </w:p>
    <w:p w:rsidRDefault="00F86943" w:rsidP="00F86943" w:rsidR="0038533F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CD1FBD" w:rsidP="00F86943" w:rsidR="00CD1FBD">
      <w:pPr>
        <w:jc w:val="both"/>
      </w:pPr>
    </w:p>
    <w:p w:rsidRDefault="00CD1FBD" w:rsidP="00F86943" w:rsidR="00CD1FBD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67201E" w:rsidR="00B639DE">
      <w:pPr>
        <w:jc w:val="both"/>
      </w:pPr>
      <w:r>
        <w:t>Protiv ovog zaklj</w:t>
      </w:r>
      <w:r w:rsidR="00FC398B">
        <w:t>učka nije dopuštena žalba (</w:t>
      </w:r>
      <w:r w:rsidR="0035249E">
        <w:t xml:space="preserve"> </w:t>
      </w:r>
      <w:r w:rsidR="00FC398B">
        <w:t>čl</w:t>
      </w:r>
      <w:r w:rsidR="00244516">
        <w:t>anak</w:t>
      </w:r>
      <w:r w:rsidR="00A90169">
        <w:t xml:space="preserve"> </w:t>
      </w:r>
      <w:r w:rsidR="00FC398B">
        <w:t>19.</w:t>
      </w:r>
      <w:r w:rsidR="00244516">
        <w:t xml:space="preserve"> </w:t>
      </w:r>
      <w:r w:rsidR="00FC398B">
        <w:t>st</w:t>
      </w:r>
      <w:r w:rsidR="00244516">
        <w:t xml:space="preserve">avak </w:t>
      </w:r>
      <w:r w:rsidR="00FC398B">
        <w:t>7</w:t>
      </w:r>
      <w:r>
        <w:t>. SZ</w:t>
      </w:r>
      <w:r w:rsidR="0035249E">
        <w:t xml:space="preserve"> </w:t>
      </w:r>
      <w:r>
        <w:t>).</w:t>
      </w:r>
    </w:p>
    <w:p w:rsidRDefault="00CD1FBD" w:rsidP="0067201E" w:rsidR="00CD1FBD">
      <w:pPr>
        <w:jc w:val="both"/>
      </w:pPr>
    </w:p>
    <w:p w:rsidRDefault="008A28B2" w:rsidP="008A28B2" w:rsidR="008A28B2" w:rsidRPr="00361B6B">
      <w:pPr>
        <w:ind w:left="4320"/>
        <w:jc w:val="both"/>
      </w:pPr>
      <w:r>
        <w:t xml:space="preserve">     Za točnost otpravka </w:t>
      </w:r>
      <w:r w:rsidRPr="00361B6B">
        <w:t>ovlašteni službenik</w:t>
      </w:r>
      <w:r>
        <w:t>:</w:t>
      </w:r>
    </w:p>
    <w:p w:rsidRDefault="008A28B2" w:rsidP="008A28B2" w:rsidR="00CD1FBD">
      <w:pPr>
        <w:ind w:firstLine="720" w:left="5040"/>
        <w:jc w:val="both"/>
      </w:pPr>
      <w:r w:rsidRPr="00361B6B">
        <w:t>Elizabet Jovanović</w:t>
      </w:r>
    </w:p>
    <w:sectPr w:rsidSect="00CD1FBD" w:rsidR="00CD1FBD">
      <w:headerReference w:type="even" r:id="rId13"/>
      <w:headerReference w:type="default" r:id="rId14"/>
      <w:footerReference w:type="default" r:id="rId15"/>
      <w:pgSz w:h="16838" w:w="11906"/>
      <w:pgMar w:gutter="0" w:footer="709" w:header="709" w:left="1985" w:bottom="1134" w:right="1418" w:top="204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9C3" w:rsidR="00B909C3">
      <w:r>
        <w:separator/>
      </w:r>
    </w:p>
  </w:endnote>
  <w:endnote w:id="0" w:type="continuationSeparator">
    <w:p w:rsidRDefault="00B909C3" w:rsidR="00B909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R="0024451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95244">
      <w:rPr>
        <w:noProof/>
      </w:rPr>
      <w:t>2</w:t>
    </w:r>
    <w:r>
      <w:fldChar w:fldCharType="end"/>
    </w:r>
  </w:p>
  <w:p w:rsidRDefault="00244516" w:rsidR="002445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9C3" w:rsidR="00B909C3">
      <w:r>
        <w:separator/>
      </w:r>
    </w:p>
  </w:footnote>
  <w:footnote w:id="0" w:type="continuationSeparator">
    <w:p w:rsidRDefault="00B909C3" w:rsidR="00B909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1FBD" w:rsidP="00CD1FBD" w:rsidR="00CD1FBD">
    <w:pPr>
      <w:pStyle w:val="Zaglavlje"/>
      <w:jc w:val="right"/>
    </w:pPr>
    <w:r w:rsidRPr="005204B4">
      <w:t>Posl</w:t>
    </w:r>
    <w:r>
      <w:t xml:space="preserve">ovni broj </w:t>
    </w:r>
    <w:r w:rsidRPr="005204B4">
      <w:t>7 St-</w:t>
    </w:r>
    <w:r>
      <w:t>119</w:t>
    </w:r>
    <w:r w:rsidRPr="005204B4">
      <w:t>/</w:t>
    </w:r>
    <w:r>
      <w:t>2015</w:t>
    </w:r>
    <w:r w:rsidRPr="005204B4">
      <w:t>-</w:t>
    </w:r>
    <w:r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A273C6"/>
    <w:multiLevelType w:val="hybridMultilevel"/>
    <w:tmpl w:val="D83637E2"/>
    <w:lvl w:tplc="E63402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A7CBD"/>
    <w:rsid w:val="000B1C41"/>
    <w:rsid w:val="000C7646"/>
    <w:rsid w:val="0012686C"/>
    <w:rsid w:val="001547B4"/>
    <w:rsid w:val="001B7052"/>
    <w:rsid w:val="001C2451"/>
    <w:rsid w:val="0020176C"/>
    <w:rsid w:val="00237D6C"/>
    <w:rsid w:val="00244516"/>
    <w:rsid w:val="00255C20"/>
    <w:rsid w:val="00260CA7"/>
    <w:rsid w:val="00295244"/>
    <w:rsid w:val="003472ED"/>
    <w:rsid w:val="0035249E"/>
    <w:rsid w:val="00362EFC"/>
    <w:rsid w:val="00384899"/>
    <w:rsid w:val="0038533F"/>
    <w:rsid w:val="00410A48"/>
    <w:rsid w:val="004417A4"/>
    <w:rsid w:val="00441AA3"/>
    <w:rsid w:val="00452D65"/>
    <w:rsid w:val="004663B0"/>
    <w:rsid w:val="0048093D"/>
    <w:rsid w:val="004A3918"/>
    <w:rsid w:val="004B27BB"/>
    <w:rsid w:val="004B7F3F"/>
    <w:rsid w:val="004E5469"/>
    <w:rsid w:val="004F022B"/>
    <w:rsid w:val="005204B4"/>
    <w:rsid w:val="00543AB0"/>
    <w:rsid w:val="00546B43"/>
    <w:rsid w:val="00552290"/>
    <w:rsid w:val="005804F9"/>
    <w:rsid w:val="005C7F65"/>
    <w:rsid w:val="005F6276"/>
    <w:rsid w:val="006414BB"/>
    <w:rsid w:val="006654D8"/>
    <w:rsid w:val="0067201E"/>
    <w:rsid w:val="00673B32"/>
    <w:rsid w:val="006A6589"/>
    <w:rsid w:val="00716CA2"/>
    <w:rsid w:val="00725518"/>
    <w:rsid w:val="007A6220"/>
    <w:rsid w:val="007A6843"/>
    <w:rsid w:val="007B17FE"/>
    <w:rsid w:val="007B3F07"/>
    <w:rsid w:val="007B4DBE"/>
    <w:rsid w:val="007E133C"/>
    <w:rsid w:val="007E5785"/>
    <w:rsid w:val="007F4222"/>
    <w:rsid w:val="0080258C"/>
    <w:rsid w:val="008115BB"/>
    <w:rsid w:val="0084061B"/>
    <w:rsid w:val="00871D16"/>
    <w:rsid w:val="008A28B2"/>
    <w:rsid w:val="008B05F8"/>
    <w:rsid w:val="008D33D3"/>
    <w:rsid w:val="008E2CCE"/>
    <w:rsid w:val="009109DA"/>
    <w:rsid w:val="00924EE7"/>
    <w:rsid w:val="0093197C"/>
    <w:rsid w:val="009A6B8C"/>
    <w:rsid w:val="009E4A95"/>
    <w:rsid w:val="009F4DC9"/>
    <w:rsid w:val="00A32422"/>
    <w:rsid w:val="00A70A1F"/>
    <w:rsid w:val="00A84223"/>
    <w:rsid w:val="00A90169"/>
    <w:rsid w:val="00A96CBB"/>
    <w:rsid w:val="00AA0552"/>
    <w:rsid w:val="00AD3F39"/>
    <w:rsid w:val="00B639DE"/>
    <w:rsid w:val="00B909C3"/>
    <w:rsid w:val="00BB0970"/>
    <w:rsid w:val="00BC0C1B"/>
    <w:rsid w:val="00BC3AA4"/>
    <w:rsid w:val="00BD4D2C"/>
    <w:rsid w:val="00BF744E"/>
    <w:rsid w:val="00C16DC0"/>
    <w:rsid w:val="00C3436F"/>
    <w:rsid w:val="00C571A2"/>
    <w:rsid w:val="00CD1FBD"/>
    <w:rsid w:val="00D330E4"/>
    <w:rsid w:val="00DA2555"/>
    <w:rsid w:val="00DB06B8"/>
    <w:rsid w:val="00DB757E"/>
    <w:rsid w:val="00DE41D6"/>
    <w:rsid w:val="00DF46BE"/>
    <w:rsid w:val="00E041BA"/>
    <w:rsid w:val="00E077E8"/>
    <w:rsid w:val="00E17D4F"/>
    <w:rsid w:val="00E21D87"/>
    <w:rsid w:val="00E31427"/>
    <w:rsid w:val="00EB4EA5"/>
    <w:rsid w:val="00EF5F66"/>
    <w:rsid w:val="00F034E6"/>
    <w:rsid w:val="00F260CB"/>
    <w:rsid w:val="00F73D76"/>
    <w:rsid w:val="00F77C95"/>
    <w:rsid w:val="00F86943"/>
    <w:rsid w:val="00FA663E"/>
    <w:rsid w:val="00FB6B8D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295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2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2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2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2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295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2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2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2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2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St-119/2015</izvorni_sadrzaj>
    <derivirana_varijabla naziv="DomainObject.Predmet.OznakaBroj_1">St-119/2015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ALBUM d.o.o.  Rovinj</izvorni_sadrzaj>
    <derivirana_varijabla naziv="DomainObject.Predmet.ProtustrankaFormated_1">  ALBUM d.o.o.  Rovinj</derivirana_varijabla>
  </DomainObject.Predmet.ProtustrankaFormated>
  <DomainObject.Predmet.ProtustrankaFormatedOIB>
    <izvorni_sadrzaj>  ALBUM d.o.o.  Rovinj, OIB 23789718575</izvorni_sadrzaj>
    <derivirana_varijabla naziv="DomainObject.Predmet.ProtustrankaFormatedOIB_1">  ALBUM d.o.o.  Rovinj, OIB 23789718575</derivirana_varijabla>
  </DomainObject.Predmet.ProtustrankaFormatedOIB>
  <DomainObject.Predmet.ProtustrankaFormatedWithAdress>
    <izvorni_sadrzaj> ALBUM d.o.o.  Rovinj, Centener 32, 52210 Rovinj</izvorni_sadrzaj>
    <derivirana_varijabla naziv="DomainObject.Predmet.ProtustrankaFormatedWithAdress_1"> ALBUM d.o.o.  Rovinj, Centener 32, 52210 Rovinj</derivirana_varijabla>
  </DomainObject.Predmet.ProtustrankaFormatedWithAdress>
  <DomainObject.Predmet.ProtustrankaFormatedWithAdressOIB>
    <izvorni_sadrzaj> ALBUM d.o.o.  Rovinj, OIB 23789718575, Centener 32, 52210 Rovinj</izvorni_sadrzaj>
    <derivirana_varijabla naziv="DomainObject.Predmet.ProtustrankaFormatedWithAdressOIB_1"> ALBUM d.o.o.  Rovinj, OIB 23789718575, Centener 32, 52210 Rovinj</derivirana_varijabla>
  </DomainObject.Predmet.ProtustrankaFormatedWithAdressOIB>
  <DomainObject.Predmet.ProtustrankaWithAdress>
    <izvorni_sadrzaj>ALBUM d.o.o.  Rovinj Centener 32, 52210 Rovinj</izvorni_sadrzaj>
    <derivirana_varijabla naziv="DomainObject.Predmet.ProtustrankaWithAdress_1">ALBUM d.o.o.  Rovinj Centener 32, 52210 Rovinj</derivirana_varijabla>
  </DomainObject.Predmet.ProtustrankaWithAdress>
  <DomainObject.Predmet.ProtustrankaWithAdressOIB>
    <izvorni_sadrzaj>ALBUM d.o.o.  Rovinj, OIB 23789718575, Centener 32, 52210 Rovinj</izvorni_sadrzaj>
    <derivirana_varijabla naziv="DomainObject.Predmet.ProtustrankaWithAdressOIB_1">ALBUM d.o.o.  Rovinj, OIB 23789718575, Centener 32, 52210 Rovinj</derivirana_varijabla>
  </DomainObject.Predmet.ProtustrankaWithAdressOIB>
  <DomainObject.Predmet.ProtustrankaNazivFormated>
    <izvorni_sadrzaj>ALBUM d.o.o.  Rovinj</izvorni_sadrzaj>
    <derivirana_varijabla naziv="DomainObject.Predmet.ProtustrankaNazivFormated_1">ALBUM d.o.o.  Rovinj</derivirana_varijabla>
  </DomainObject.Predmet.ProtustrankaNazivFormated>
  <DomainObject.Predmet.ProtustrankaNazivFormatedOIB>
    <izvorni_sadrzaj>ALBUM d.o.o.  Rovinj, OIB 23789718575</izvorni_sadrzaj>
    <derivirana_varijabla naziv="DomainObject.Predmet.ProtustrankaNazivFormatedOIB_1">ALBUM d.o.o.  Rovinj, OIB 23789718575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ALBUM d.o.o.  Rovinj</item>
    </izvorni_sadrzaj>
    <derivirana_varijabla naziv="DomainObject.Predmet.ProtuStrankaListFormated_1">
      <item>ALBUM d.o.o.  Rovinj</item>
    </derivirana_varijabla>
  </DomainObject.Predmet.ProtuStrankaListFormated>
  <DomainObject.Predmet.ProtuStrankaListFormatedOIB>
    <izvorni_sadrzaj>
      <item>ALBUM d.o.o.  Rovinj, OIB 23789718575</item>
    </izvorni_sadrzaj>
    <derivirana_varijabla naziv="DomainObject.Predmet.ProtuStrankaListFormatedOIB_1">
      <item>ALBUM d.o.o.  Rovinj, OIB 23789718575</item>
    </derivirana_varijabla>
  </DomainObject.Predmet.ProtuStrankaListFormatedOIB>
  <DomainObject.Predmet.ProtuStrankaListFormatedWithAdress>
    <izvorni_sadrzaj>
      <item>ALBUM d.o.o.  Rovinj, Centener 32, 52210 Rovinj</item>
    </izvorni_sadrzaj>
    <derivirana_varijabla naziv="DomainObject.Predmet.ProtuStrankaListFormatedWithAdress_1">
      <item>ALBUM d.o.o.  Rovinj, Centener 32, 52210 Rovinj</item>
    </derivirana_varijabla>
  </DomainObject.Predmet.ProtuStrankaListFormatedWithAdress>
  <DomainObject.Predmet.ProtuStrankaListFormatedWithAdressOIB>
    <izvorni_sadrzaj>
      <item>ALBUM d.o.o.  Rovinj, OIB 23789718575, Centener 32, 52210 Rovinj</item>
    </izvorni_sadrzaj>
    <derivirana_varijabla naziv="DomainObject.Predmet.ProtuStrankaListFormatedWithAdressOIB_1">
      <item>ALBUM d.o.o.  Rovinj, OIB 23789718575, Centener 32, 52210 Rovinj</item>
    </derivirana_varijabla>
  </DomainObject.Predmet.ProtuStrankaListFormatedWithAdressOIB>
  <DomainObject.Predmet.ProtuStrankaListNazivFormated>
    <izvorni_sadrzaj>
      <item>ALBUM d.o.o.  Rovinj</item>
    </izvorni_sadrzaj>
    <derivirana_varijabla naziv="DomainObject.Predmet.ProtuStrankaListNazivFormated_1">
      <item>ALBUM d.o.o.  Rovinj</item>
    </derivirana_varijabla>
  </DomainObject.Predmet.ProtuStrankaListNazivFormated>
  <DomainObject.Predmet.ProtuStrankaListNazivFormatedOIB>
    <izvorni_sadrzaj>
      <item>ALBUM d.o.o.  Rovinj, OIB 23789718575</item>
    </izvorni_sadrzaj>
    <derivirana_varijabla naziv="DomainObject.Predmet.ProtuStrankaListNazivFormatedOIB_1">
      <item>ALBUM d.o.o.  Rovinj, OIB 23789718575</item>
    </derivirana_varijabla>
  </DomainObject.Predmet.ProtuStrankaListNazivFormatedOIB>
  <DomainObject.Predmet.OstaliListFormated>
    <izvorni_sadrzaj>
      <item>Milivoj Mrkoci</item>
      <item>Jelena Blagović Pleše</item>
      <item>H - ABDUCO d.o.o.</item>
      <item>Županijsko državno odvjetništvo u Puli</item>
    </izvorni_sadrzaj>
    <derivirana_varijabla naziv="DomainObject.Predmet.OstaliListFormated_1">
      <item>Milivoj Mrkoci</item>
      <item>Jelena Blagović Pleše</item>
      <item>H - ABDUCO d.o.o.</item>
      <item>Županijsko državno odvjetništvo u Puli</item>
    </derivirana_varijabla>
  </DomainObject.Predmet.OstaliListFormated>
  <DomainObject.Predmet.OstaliListFormatedOIB>
    <izvorni_sadrzaj>
      <item>Milivoj Mrkoci, OIB 11969973122</item>
      <item>Jelena Blagović Pleše</item>
      <item>H - ABDUCO d.o.o., OIB 13667298928</item>
      <item>Županijsko državno odvjetništvo u Puli, OIB 93993757343</item>
    </izvorni_sadrzaj>
    <derivirana_varijabla naziv="DomainObject.Predmet.OstaliListFormatedOIB_1">
      <item>Milivoj Mrkoci, OIB 11969973122</item>
      <item>Jelena Blagović Pleše</item>
      <item>H - ABDUCO d.o.o., OIB 13667298928</item>
      <item>Županijsko državno odvjetništvo u Puli, OIB 93993757343</item>
    </derivirana_varijabla>
  </DomainObject.Predmet.OstaliListFormatedOIB>
  <DomainObject.Predmet.OstaliListFormatedWithAdress>
    <izvorni_sadrzaj>
      <item>Milivoj Mrkoci, Centener 32, 52210 Rovinj</item>
      <item>Jelena Blagović Pleše, Ciottina 17b, 51000 Rijeka</item>
      <item>H - ABDUCO d.o.o., Slavonska avenija 6a, 10000 Zagreb</item>
      <item>Županijsko državno odvjetništvo u Puli, Rovinjska 2, 52100 Pula</item>
    </izvorni_sadrzaj>
    <derivirana_varijabla naziv="DomainObject.Predmet.OstaliListFormatedWithAdress_1">
      <item>Milivoj Mrkoci, Centener 32, 52210 Rovinj</item>
      <item>Jelena Blagović Pleše, Ciottina 17b, 51000 Rijeka</item>
      <item>H - ABDUCO d.o.o., Slavonska avenija 6a, 10000 Zagreb</item>
      <item>Županijsko državno odvjetništvo u Puli, Rovinjska 2, 52100 Pula</item>
    </derivirana_varijabla>
  </DomainObject.Predmet.OstaliListFormatedWithAdress>
  <DomainObject.Predmet.OstaliListFormatedWithAdressOIB>
    <izvorni_sadrzaj>
      <item>Milivoj Mrkoci, OIB 11969973122, Centener 32, 52210 Rovinj</item>
      <item>Jelena Blagović Pleše, Ciottina 17b, 51000 Rijeka</item>
      <item>H - ABDUCO d.o.o., OIB 13667298928, Slavonska avenija 6a, 10000 Zagreb</item>
      <item>Županijsko državno odvjetništvo u Puli, OIB 93993757343, Rovinjska 2, 52100 Pula</item>
    </izvorni_sadrzaj>
    <derivirana_varijabla naziv="DomainObject.Predmet.OstaliListFormatedWithAdressOIB_1">
      <item>Milivoj Mrkoci, OIB 11969973122, Centener 32, 52210 Rovinj</item>
      <item>Jelena Blagović Pleše, Ciottina 17b, 51000 Rijeka</item>
      <item>H - ABDUCO d.o.o., OIB 13667298928, Slavonska avenija 6a, 10000 Zagreb</item>
      <item>Županijsko državno odvjetništvo u Puli, OIB 93993757343, Rovinjska 2, 52100 Pula</item>
    </derivirana_varijabla>
  </DomainObject.Predmet.OstaliListFormatedWithAdressOIB>
  <DomainObject.Predmet.OstaliListNazivFormated>
    <izvorni_sadrzaj>
      <item>Milivoj Mrkoci</item>
      <item>Jelena Blagović Pleše</item>
      <item>H - ABDUCO d.o.o.</item>
      <item>Županijsko državno odvjetništvo u Puli</item>
    </izvorni_sadrzaj>
    <derivirana_varijabla naziv="DomainObject.Predmet.OstaliListNazivFormated_1">
      <item>Milivoj Mrkoci</item>
      <item>Jelena Blagović Pleše</item>
      <item>H - ABDUCO d.o.o.</item>
      <item>Županijsko državno odvjetništvo u Puli</item>
    </derivirana_varijabla>
  </DomainObject.Predmet.OstaliListNazivFormated>
  <DomainObject.Predmet.OstaliListNazivFormatedOIB>
    <izvorni_sadrzaj>
      <item>Milivoj Mrkoci, OIB 11969973122</item>
      <item>Jelena Blagović Pleše</item>
      <item>H - ABDUCO d.o.o., OIB 13667298928</item>
      <item>Županijsko državno odvjetništvo u Puli, OIB 93993757343</item>
    </izvorni_sadrzaj>
    <derivirana_varijabla naziv="DomainObject.Predmet.OstaliListNazivFormatedOIB_1">
      <item>Milivoj Mrkoci, OIB 11969973122</item>
      <item>Jelena Blagović Pleše</item>
      <item>H - ABDUCO d.o.o., OIB 13667298928</item>
      <item>Županijsko državno odvjetništvo u Puli,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ALBUM d.o.o.  Rovinj</izvorni_sadrzaj>
    <derivirana_varijabla naziv="DomainObject.Predmet.ProtustrankaIDrugi_1">ALBUM d.o.o.  Rovinj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ALBUM d.o.o.  Rovinj, OIB 23789718575, Centener 32, 52210 Rovinj</izvorni_sadrzaj>
    <derivirana_varijabla naziv="DomainObject.Predmet.ProtustrankaIDrugiAdressOIB_1">ALBUM d.o.o.  Rovinj, OIB 23789718575, Centener 32,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ALBUM d.o.o.  Rovinj</item>
      <item>POREZNA UPRAVA  Pazin</item>
      <item>Milivoj Mrkoci</item>
      <item>Jelena Blagović Pleše</item>
      <item>H - ABDUCO d.o.o.</item>
      <item>Županijsko državno odvjetništvo u Puli</item>
    </izvorni_sadrzaj>
    <derivirana_varijabla naziv="DomainObject.Predmet.SudioniciListNaziv_1">
      <item>ALBUM d.o.o.  Rovinj</item>
      <item>POREZNA UPRAVA  Pazin</item>
      <item>Milivoj Mrkoci</item>
      <item>Jelena Blagović Pleše</item>
      <item>H - ABDUCO d.o.o.</item>
      <item>Županijsko državno odvjetništvo u Puli</item>
    </derivirana_varijabla>
  </DomainObject.Predmet.SudioniciListNaziv>
  <DomainObject.Predmet.SudioniciListAdressOIB>
    <izvorni_sadrzaj>
      <item>ALBUM d.o.o.  Rovinj, OIB 23789718575, Centener 32,52210 Rovinj</item>
      <item>POREZNA UPRAVA  Pazin, OIB 18683136487, M. B. Rašana 2/4,52 000 Pazin</item>
      <item>Milivoj Mrkoci, OIB 11969973122, Centener 32,52210 Rovinj</item>
      <item>Jelena Blagović Pleše, Ciottina 17b,51000 Rijeka</item>
      <item>H - ABDUCO d.o.o., OIB 13667298928, Slavonska avenija 6a,10000 Zagreb</item>
      <item>Županijsko državno odvjetništvo u Puli, OIB 93993757343, Rovinjska 2,52100 Pula</item>
    </izvorni_sadrzaj>
    <derivirana_varijabla naziv="DomainObject.Predmet.SudioniciListAdressOIB_1">
      <item>ALBUM d.o.o.  Rovinj, OIB 23789718575, Centener 32,52210 Rovinj</item>
      <item>POREZNA UPRAVA  Pazin, OIB 18683136487, M. B. Rašana 2/4,52 000 Pazin</item>
      <item>Milivoj Mrkoci, OIB 11969973122, Centener 32,52210 Rovinj</item>
      <item>Jelena Blagović Pleše, Ciottina 17b,51000 Rijeka</item>
      <item>H - ABDUCO d.o.o., OIB 13667298928, Slavonska avenija 6a,10000 Zagreb</item>
      <item>Županijsko državno odvjetništvo u Puli, OIB 93993757343, Rovinjska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23789718575</item>
      <item>, OIB 18683136487</item>
      <item>, OIB 11969973122</item>
      <item>, OIB null</item>
      <item>, OIB 13667298928</item>
      <item>, OIB 93993757343</item>
    </izvorni_sadrzaj>
    <derivirana_varijabla naziv="DomainObject.Predmet.SudioniciListNazivOIB_1">
      <item>, OIB 23789718575</item>
      <item>, OIB 18683136487</item>
      <item>, OIB 11969973122</item>
      <item>, OIB null</item>
      <item>, OIB 13667298928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695</properties:Words>
  <properties:Characters>3852</properties:Characters>
  <properties:Lines>94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4620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2018-05-04T10:08:00Z</dcterms:created>
  <dc:creator>nmarkovic</dc:creator>
  <cp:lastModifiedBy>Elizabet Jovanović</cp:lastModifiedBy>
  <cp:lastPrinted>2018-05-04T10:10:00Z</cp:lastPrinted>
  <dcterms:modified xmlns:xsi="http://www.w3.org/2001/XMLSchema-instance" xsi:type="dcterms:W3CDTF">2018-05-04T10:12:00Z</dcterms:modified>
  <cp:revision>4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(119 15 zaključak o prodaji  nekretnine u Rovinju.docx)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