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d07a" w14:paraId="a9ed07a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D05B62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D05B62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8C0611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0C0268" w:rsidP="000C0268" w:rsidR="000C0268" w:rsidRPr="000C0268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C0268">
        <w:rPr>
          <w:rFonts w:eastAsiaTheme="minorHAnsi" w:hAnsi="Times New Roman" w:ascii="Times New Roman"/>
        </w:rPr>
        <w:t>kat.čest. ZGR. 106, kat. čest. zem. 183/1, upisano kod Općinskog suda u Dubrovniku u z.ul. 428, k.o. Čelopeci,  u naravi zgrada površine 215m2 i dvorište površine 513m2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C0268">
        <w:rPr>
          <w:rFonts w:hAnsi="Times New Roman" w:ascii="Times New Roman"/>
          <w:lang w:eastAsia="hr-HR"/>
        </w:rPr>
        <w:t>1.740.000,00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0C026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0C0268">
        <w:rPr>
          <w:sz w:val="22"/>
          <w:szCs w:val="22"/>
          <w:lang w:eastAsia="hr-HR"/>
        </w:rPr>
        <w:t>1.</w:t>
      </w:r>
      <w:r w:rsidR="000C026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0C0268">
        <w:rPr>
          <w:rFonts w:cs="Times New Roman"/>
          <w:sz w:val="22"/>
          <w:szCs w:val="22"/>
        </w:rPr>
        <w:t xml:space="preserve"> i </w:t>
      </w:r>
      <w:r w:rsidR="000C0268">
        <w:rPr>
          <w:sz w:val="22"/>
          <w:szCs w:val="22"/>
          <w:lang w:eastAsia="hr-HR"/>
        </w:rPr>
        <w:t>2.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0C0268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0C0268">
      <w:pPr>
        <w:ind w:firstLine="708"/>
        <w:jc w:val="both"/>
        <w:rPr>
          <w:rFonts w:hAnsi="Times New Roman" w:ascii="Times New Roman"/>
        </w:rPr>
      </w:pPr>
      <w:r w:rsidRPr="000C0268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C0268">
        <w:rPr>
          <w:rFonts w:hAnsi="Times New Roman" w:ascii="Times New Roman"/>
          <w:lang w:eastAsia="hr-HR"/>
        </w:rPr>
        <w:t xml:space="preserve"> </w:t>
      </w:r>
      <w:r w:rsidR="000C0268" w:rsidRPr="000C0268">
        <w:rPr>
          <w:rFonts w:hAnsi="Times New Roman" w:ascii="Times New Roman"/>
          <w:lang w:eastAsia="hr-HR"/>
        </w:rPr>
        <w:t>1.</w:t>
      </w:r>
      <w:r w:rsidR="000C0268" w:rsidRPr="000C0268">
        <w:rPr>
          <w:rFonts w:hAnsi="Times New Roman" w:ascii="Times New Roman"/>
        </w:rPr>
        <w:t xml:space="preserve">RAIFFEISENBANK AUSTRIA d.d., ZAGREB, Petrinjska 59, OIB:53056966535 i </w:t>
      </w:r>
      <w:r w:rsidR="000C0268" w:rsidRPr="000C0268">
        <w:rPr>
          <w:rFonts w:hAnsi="Times New Roman" w:ascii="Times New Roman"/>
          <w:lang w:eastAsia="hr-HR"/>
        </w:rPr>
        <w:t>2.</w:t>
      </w:r>
      <w:r w:rsidR="000C0268" w:rsidRPr="000C0268">
        <w:rPr>
          <w:rFonts w:hAnsi="Times New Roman" w:ascii="Times New Roman"/>
        </w:rPr>
        <w:t>REPUBLIKA HRVATSKA, OIB:18683136487</w:t>
      </w:r>
      <w:r w:rsidR="008C0611" w:rsidRPr="000C0268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C0268">
        <w:rPr>
          <w:rFonts w:hAnsi="Times New Roman" w:ascii="Times New Roman"/>
          <w:lang w:eastAsia="hr-HR"/>
        </w:rPr>
        <w:t>1.740.000,00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8D045A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D05B62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D05B62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D05B62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87671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359" w:rsidP="00E37C14" w:rsidR="00C01359">
      <w:r>
        <w:separator/>
      </w:r>
    </w:p>
  </w:endnote>
  <w:endnote w:id="0" w:type="continuationSeparator">
    <w:p w:rsidRDefault="00C01359" w:rsidP="00E37C14" w:rsidR="00C0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359" w:rsidP="00E37C14" w:rsidR="00C01359">
      <w:r>
        <w:separator/>
      </w:r>
    </w:p>
  </w:footnote>
  <w:footnote w:id="0" w:type="continuationSeparator">
    <w:p w:rsidRDefault="00C01359" w:rsidP="00E37C14" w:rsidR="00C0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0DA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C440DA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F2238"/>
    <w:rsid w:val="00132BAF"/>
    <w:rsid w:val="0015248D"/>
    <w:rsid w:val="00185DC6"/>
    <w:rsid w:val="001A3521"/>
    <w:rsid w:val="001D5F5A"/>
    <w:rsid w:val="002370C2"/>
    <w:rsid w:val="002F306F"/>
    <w:rsid w:val="00301B3E"/>
    <w:rsid w:val="003F4F1D"/>
    <w:rsid w:val="00667D57"/>
    <w:rsid w:val="00684029"/>
    <w:rsid w:val="006F186C"/>
    <w:rsid w:val="007B6033"/>
    <w:rsid w:val="007E245D"/>
    <w:rsid w:val="00813A22"/>
    <w:rsid w:val="00884E3A"/>
    <w:rsid w:val="008C0611"/>
    <w:rsid w:val="008D045A"/>
    <w:rsid w:val="008E79DD"/>
    <w:rsid w:val="00971213"/>
    <w:rsid w:val="009A141F"/>
    <w:rsid w:val="009E1EDE"/>
    <w:rsid w:val="00B71456"/>
    <w:rsid w:val="00B80421"/>
    <w:rsid w:val="00C01359"/>
    <w:rsid w:val="00C440DA"/>
    <w:rsid w:val="00C94672"/>
    <w:rsid w:val="00D05B62"/>
    <w:rsid w:val="00D37F59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CE09D-9953-4115-AAED-903D13AB1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1201</properties:Words>
  <properties:Characters>6439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2016-04-01T06:33:00Z</dcterms:created>
  <dc:creator>Diana Butigan Granić</dc:creator>
  <cp:lastModifiedBy>Mara Marčinko</cp:lastModifiedBy>
  <cp:lastPrinted>2017-05-31T10:10:00Z</cp:lastPrinted>
  <dcterms:modified xmlns:xsi="http://www.w3.org/2001/XMLSchema-instance" xsi:type="dcterms:W3CDTF">2017-05-31T10:34:00Z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