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0f2a" w14:paraId="4950f2a" w:rsidRDefault="001105F1" w:rsidP="001105F1" w:rsidR="001105F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5F1" w:rsidP="001105F1" w:rsidR="001105F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105F1" w:rsidP="001105F1" w:rsidR="001105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105F1" w:rsidP="001105F1" w:rsidR="001105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105F1" w:rsidP="001105F1" w:rsidR="001105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105F1" w:rsidP="001105F1" w:rsidR="001105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105F1" w:rsidP="001105F1" w:rsidR="001105F1" w:rsidRPr="005D578C">
      <w:pPr>
        <w:jc w:val="center"/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A. S. SERVIS d. o. o. Vrsar, Porečka 9, OIB </w:t>
      </w:r>
      <w:r w:rsidRPr="001105F1">
        <w:rPr>
          <w:rFonts w:cs="Times New Roman" w:eastAsia="Times New Roman"/>
          <w:szCs w:val="24"/>
        </w:rPr>
        <w:t>64834707645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105F1">
        <w:rPr>
          <w:rFonts w:cs="Times New Roman" w:eastAsia="Times New Roman"/>
          <w:szCs w:val="24"/>
        </w:rPr>
        <w:t>040158326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A1EB3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2016.</w:t>
      </w: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A. S. SERVIS d. o. o. Vrsar, Porečka 9, OIB </w:t>
      </w:r>
      <w:r w:rsidRPr="001105F1">
        <w:rPr>
          <w:rFonts w:cs="Times New Roman" w:eastAsia="Times New Roman"/>
          <w:szCs w:val="24"/>
        </w:rPr>
        <w:t>64834707645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105F1">
        <w:rPr>
          <w:rFonts w:cs="Times New Roman" w:eastAsia="Times New Roman"/>
          <w:szCs w:val="24"/>
        </w:rPr>
        <w:t>040158326</w:t>
      </w:r>
      <w:r>
        <w:rPr>
          <w:rFonts w:cs="Times New Roman" w:eastAsia="Times New Roman"/>
          <w:szCs w:val="24"/>
        </w:rPr>
        <w:t>.</w:t>
      </w: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105F1" w:rsidP="001105F1" w:rsidR="001105F1">
      <w:pPr>
        <w:rPr>
          <w:rFonts w:cs="Times New Roman" w:eastAsia="Times New Roman"/>
          <w:szCs w:val="20"/>
        </w:rPr>
      </w:pPr>
    </w:p>
    <w:p w:rsidRDefault="001105F1" w:rsidP="001105F1" w:rsidR="001105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A. S. SERVIS d. o. o. Vrsar, Porečka 9, OIB </w:t>
      </w:r>
      <w:r w:rsidRPr="001105F1">
        <w:rPr>
          <w:rFonts w:cs="Times New Roman" w:eastAsia="Times New Roman"/>
          <w:szCs w:val="24"/>
        </w:rPr>
        <w:t>64834707645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105F1">
        <w:rPr>
          <w:rFonts w:cs="Times New Roman" w:eastAsia="Times New Roman"/>
          <w:szCs w:val="24"/>
        </w:rPr>
        <w:t>040158326</w:t>
      </w:r>
      <w:r>
        <w:rPr>
          <w:rFonts w:cs="Times New Roman" w:eastAsia="Times New Roman"/>
          <w:szCs w:val="24"/>
        </w:rPr>
        <w:t>.</w:t>
      </w:r>
    </w:p>
    <w:p w:rsidRDefault="001105F1" w:rsidP="001105F1" w:rsidR="001105F1">
      <w:pPr>
        <w:ind w:firstLine="709"/>
        <w:rPr>
          <w:rFonts w:cs="Times New Roman" w:eastAsia="Times New Roman"/>
          <w:szCs w:val="24"/>
        </w:rPr>
      </w:pPr>
    </w:p>
    <w:p w:rsidRDefault="001105F1" w:rsidP="001105F1" w:rsidR="001105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L. A. S. SERVIS d. o. o. Vrsar, Porečka 9, OIB </w:t>
      </w:r>
      <w:r w:rsidRPr="001105F1">
        <w:rPr>
          <w:rFonts w:cs="Times New Roman" w:eastAsia="Times New Roman"/>
          <w:szCs w:val="24"/>
        </w:rPr>
        <w:t>64834707645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105F1">
        <w:rPr>
          <w:rFonts w:cs="Times New Roman" w:eastAsia="Times New Roman"/>
          <w:szCs w:val="24"/>
        </w:rPr>
        <w:t>040158326</w:t>
      </w:r>
      <w:r>
        <w:rPr>
          <w:rFonts w:cs="Times New Roman" w:eastAsia="Times New Roman"/>
          <w:szCs w:val="24"/>
        </w:rPr>
        <w:t>.</w:t>
      </w:r>
    </w:p>
    <w:p w:rsidRDefault="001105F1" w:rsidP="001105F1" w:rsidR="001105F1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105F1" w:rsidP="001105F1" w:rsidR="001105F1">
      <w:pPr>
        <w:ind w:firstLine="708"/>
        <w:rPr>
          <w:rFonts w:cs="Times New Roman" w:eastAsia="Times New Roman"/>
          <w:szCs w:val="24"/>
        </w:rPr>
      </w:pPr>
    </w:p>
    <w:p w:rsidRDefault="001105F1" w:rsidP="001105F1" w:rsidR="001105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L. A. S. SERVIS d. o. o. Vrsar.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105F1" w:rsidP="001105F1" w:rsidR="001105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A1EB3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105F1" w:rsidP="001105F1" w:rsidR="001105F1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105F1" w:rsidP="001105F1" w:rsidR="001105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31414">
        <w:rPr>
          <w:rFonts w:cs="Times New Roman" w:eastAsia="Times New Roman"/>
          <w:szCs w:val="24"/>
        </w:rPr>
        <w:t xml:space="preserve">, v. r. </w:t>
      </w:r>
    </w:p>
    <w:p w:rsidRDefault="001105F1" w:rsidP="001105F1" w:rsidR="001105F1">
      <w:pPr>
        <w:jc w:val="left"/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left"/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105F1" w:rsidP="001105F1" w:rsidR="001105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105F1" w:rsidP="001105F1" w:rsidR="00110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105F1" w:rsidP="001105F1" w:rsidR="001105F1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rPr>
          <w:rFonts w:cs="Times New Roman" w:eastAsia="Times New Roman"/>
          <w:szCs w:val="24"/>
        </w:rPr>
      </w:pPr>
    </w:p>
    <w:p w:rsidRDefault="001105F1" w:rsidP="001105F1" w:rsidR="001105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105F1" w:rsidP="001105F1" w:rsidR="00110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105F1" w:rsidP="001105F1" w:rsidR="00110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L. A. S. SERVIS d. o. o. Vrsar, Porečka 9,</w:t>
      </w:r>
    </w:p>
    <w:p w:rsidRDefault="001105F1" w:rsidP="001105F1" w:rsidR="001105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1105F1" w:rsidP="001105F1" w:rsidR="00110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105F1" w:rsidP="001105F1" w:rsidR="001105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1105F1" w:rsidP="001105F1" w:rsidR="001105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105F1" w:rsidP="001105F1" w:rsidR="00110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105F1" w:rsidP="001105F1" w:rsidR="00110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105F1" w:rsidP="001105F1" w:rsidR="001105F1"/>
    <w:p w:rsidRDefault="001105F1" w:rsidP="001105F1" w:rsidR="001105F1"/>
    <w:p w:rsidRDefault="00954E32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5F1" w:rsidP="001105F1" w:rsidR="001105F1">
      <w:r>
        <w:separator/>
      </w:r>
    </w:p>
  </w:endnote>
  <w:endnote w:id="0" w:type="continuationSeparator">
    <w:p w:rsidRDefault="001105F1" w:rsidP="001105F1" w:rsidR="00110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5F1" w:rsidP="001105F1" w:rsidR="001105F1">
      <w:r>
        <w:separator/>
      </w:r>
    </w:p>
  </w:footnote>
  <w:footnote w:id="0" w:type="continuationSeparator">
    <w:p w:rsidRDefault="001105F1" w:rsidP="001105F1" w:rsidR="001105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5F1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54E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5F1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682"/>
    <w:rsid w:val="001105F1"/>
    <w:rsid w:val="001E7682"/>
    <w:rsid w:val="0075528E"/>
    <w:rsid w:val="0079403F"/>
    <w:rsid w:val="00893431"/>
    <w:rsid w:val="00931414"/>
    <w:rsid w:val="00954E32"/>
    <w:rsid w:val="00BA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5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5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105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5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5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05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05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E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4E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4E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4E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5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5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105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5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5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05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05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E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4E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4E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4E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A. S. SERVIS d.o.o. VRSAR</izvorni_sadrzaj>
    <derivirana_varijabla naziv="DomainObject.Predmet.ProtustrankaFormated_1">  L. A. S. SERVIS d.o.o. VRSAR</derivirana_varijabla>
  </DomainObject.Predmet.ProtustrankaFormated>
  <DomainObject.Predmet.ProtustrankaFormatedOIB>
    <izvorni_sadrzaj>  L. A. S. SERVIS d.o.o. VRSAR, OIB 64834707645</izvorni_sadrzaj>
    <derivirana_varijabla naziv="DomainObject.Predmet.ProtustrankaFormatedOIB_1">  L. A. S. SERVIS d.o.o. VRSAR, OIB 64834707645</derivirana_varijabla>
  </DomainObject.Predmet.ProtustrankaFormatedOIB>
  <DomainObject.Predmet.ProtustrankaFormatedWithAdress>
    <izvorni_sadrzaj> L. A. S. SERVIS d.o.o. VRSAR, Porečka 9, 52450 Vrsar</izvorni_sadrzaj>
    <derivirana_varijabla naziv="DomainObject.Predmet.ProtustrankaFormatedWithAdress_1"> L. A. S. SERVIS d.o.o. VRSAR, Porečka 9, 52450 Vrsar</derivirana_varijabla>
  </DomainObject.Predmet.ProtustrankaFormatedWithAdress>
  <DomainObject.Predmet.ProtustrankaFormatedWithAdressOIB>
    <izvorni_sadrzaj> L. A. S. SERVIS d.o.o. VRSAR, OIB 64834707645, Porečka 9, 52450 Vrsar</izvorni_sadrzaj>
    <derivirana_varijabla naziv="DomainObject.Predmet.ProtustrankaFormatedWithAdressOIB_1"> L. A. S. SERVIS d.o.o. VRSAR, OIB 64834707645, Porečka 9, 52450 Vrsar</derivirana_varijabla>
  </DomainObject.Predmet.ProtustrankaFormatedWithAdressOIB>
  <DomainObject.Predmet.ProtustrankaWithAdress>
    <izvorni_sadrzaj>L. A. S. SERVIS d.o.o. VRSAR Porečka 9, 52450 Vrsar</izvorni_sadrzaj>
    <derivirana_varijabla naziv="DomainObject.Predmet.ProtustrankaWithAdress_1">L. A. S. SERVIS d.o.o. VRSAR Porečka 9, 52450 Vrsar</derivirana_varijabla>
  </DomainObject.Predmet.ProtustrankaWithAdress>
  <DomainObject.Predmet.ProtustrankaWithAdressOIB>
    <izvorni_sadrzaj>L. A. S. SERVIS d.o.o. VRSAR, OIB 64834707645, Porečka 9, 52450 Vrsar</izvorni_sadrzaj>
    <derivirana_varijabla naziv="DomainObject.Predmet.ProtustrankaWithAdressOIB_1">L. A. S. SERVIS d.o.o. VRSAR, OIB 64834707645, Porečka 9, 52450 Vrsar</derivirana_varijabla>
  </DomainObject.Predmet.ProtustrankaWithAdressOIB>
  <DomainObject.Predmet.ProtustrankaNazivFormated>
    <izvorni_sadrzaj>L. A. S. SERVIS d.o.o. VRSAR</izvorni_sadrzaj>
    <derivirana_varijabla naziv="DomainObject.Predmet.ProtustrankaNazivFormated_1">L. A. S. SERVIS d.o.o. VRSAR</derivirana_varijabla>
  </DomainObject.Predmet.ProtustrankaNazivFormated>
  <DomainObject.Predmet.ProtustrankaNazivFormatedOIB>
    <izvorni_sadrzaj>L. A. S. SERVIS d.o.o. VRSAR, OIB 64834707645</izvorni_sadrzaj>
    <derivirana_varijabla naziv="DomainObject.Predmet.ProtustrankaNazivFormatedOIB_1">L. A. S. SERVIS d.o.o. VRSAR, OIB 64834707645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88592.36</izvorni_sadrzaj>
    <derivirana_varijabla naziv="DomainObject.Predmet.TrenutnaVrijednost_1">88592.36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A. S. SERVIS d.o.o. VRSAR</item>
    </izvorni_sadrzaj>
    <derivirana_varijabla naziv="DomainObject.Predmet.ProtuStrankaListFormated_1">
      <item>L. A. S. SERVIS d.o.o. VRSAR</item>
    </derivirana_varijabla>
  </DomainObject.Predmet.ProtuStrankaListFormated>
  <DomainObject.Predmet.ProtuStrankaListFormatedOIB>
    <izvorni_sadrzaj>
      <item>L. A. S. SERVIS d.o.o. VRSAR, OIB 64834707645</item>
    </izvorni_sadrzaj>
    <derivirana_varijabla naziv="DomainObject.Predmet.ProtuStrankaListFormatedOIB_1">
      <item>L. A. S. SERVIS d.o.o. VRSAR, OIB 64834707645</item>
    </derivirana_varijabla>
  </DomainObject.Predmet.ProtuStrankaListFormatedOIB>
  <DomainObject.Predmet.ProtuStrankaListFormatedWithAdress>
    <izvorni_sadrzaj>
      <item>L. A. S. SERVIS d.o.o. VRSAR, Porečka 9, 52450 Vrsar</item>
    </izvorni_sadrzaj>
    <derivirana_varijabla naziv="DomainObject.Predmet.ProtuStrankaListFormatedWithAdress_1">
      <item>L. A. S. SERVIS d.o.o. VRSAR, Porečka 9, 52450 Vrsar</item>
    </derivirana_varijabla>
  </DomainObject.Predmet.ProtuStrankaListFormatedWithAdress>
  <DomainObject.Predmet.ProtuStrankaListFormatedWithAdressOIB>
    <izvorni_sadrzaj>
      <item>L. A. S. SERVIS d.o.o. VRSAR, OIB 64834707645, Porečka 9, 52450 Vrsar</item>
    </izvorni_sadrzaj>
    <derivirana_varijabla naziv="DomainObject.Predmet.ProtuStrankaListFormatedWithAdressOIB_1">
      <item>L. A. S. SERVIS d.o.o. VRSAR, OIB 64834707645, Porečka 9, 52450 Vrsar</item>
    </derivirana_varijabla>
  </DomainObject.Predmet.ProtuStrankaListFormatedWithAdressOIB>
  <DomainObject.Predmet.ProtuStrankaListNazivFormated>
    <izvorni_sadrzaj>
      <item>L. A. S. SERVIS d.o.o. VRSAR</item>
    </izvorni_sadrzaj>
    <derivirana_varijabla naziv="DomainObject.Predmet.ProtuStrankaListNazivFormated_1">
      <item>L. A. S. SERVIS d.o.o. VRSAR</item>
    </derivirana_varijabla>
  </DomainObject.Predmet.ProtuStrankaListNazivFormated>
  <DomainObject.Predmet.ProtuStrankaListNazivFormatedOIB>
    <izvorni_sadrzaj>
      <item>L. A. S. SERVIS d.o.o. VRSAR, OIB 64834707645</item>
    </izvorni_sadrzaj>
    <derivirana_varijabla naziv="DomainObject.Predmet.ProtuStrankaListNazivFormatedOIB_1">
      <item>L. A. S. SERVIS d.o.o. VRSAR, OIB 64834707645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A. S. SERVIS d.o.o. VRSAR</izvorni_sadrzaj>
    <derivirana_varijabla naziv="DomainObject.Predmet.ProtustrankaIDrugi_1">L. A. S. SERVIS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A. S. SERVIS d.o.o. VRSAR, OIB 64834707645, Porečka 9, 52450 Vrsar</izvorni_sadrzaj>
    <derivirana_varijabla naziv="DomainObject.Predmet.ProtustrankaIDrugiAdressOIB_1">L. A. S. SERVIS d.o.o. VRSAR, OIB 64834707645, Porečka 9,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A. S. SERVIS d.o.o. VRSAR</item>
    </izvorni_sadrzaj>
    <derivirana_varijabla naziv="DomainObject.Predmet.SudioniciListNaziv_1">
      <item>FINANCIJSKA AGENCIJA, RC RIJEKA, PODRUŽNICA PULA, PULA</item>
      <item>L. A. S. SERVIS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A. S. SERVIS d.o.o. VRSAR, OIB 64834707645, Porečka 9,52450 Vrsar</item>
    </izvorni_sadrzaj>
    <derivirana_varijabla naziv="DomainObject.Predmet.SudioniciListAdressOIB_1">
      <item>FINANCIJSKA AGENCIJA, RC RIJEKA, PODRUŽNICA PULA, PULA, OIB 85821130368, Ulica grada Vukovara 70,10000 Zagreb</item>
      <item>L. A. S. SERVIS d.o.o. VRSAR, OIB 64834707645, Porečka 9,52450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64834707645</item>
    </izvorni_sadrzaj>
    <derivirana_varijabla naziv="DomainObject.Predmet.SudioniciListNazivOIB_1">
      <item>, OIB 85821130368</item>
      <item>, OIB 64834707645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2954</properties:Characters>
  <properties:Lines>77</properties:Lines>
  <properties:Paragraphs>29</properties:Paragraphs>
  <properties:TotalTime>5</properties:TotalTime>
  <properties:ScaleCrop>false</properties:ScaleCrop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2016-04-15T06:55:00Z</dcterms:created>
  <dc:creator>Mihaela Kaligari</dc:creator>
  <dc:description/>
  <cp:keywords/>
  <cp:lastModifiedBy>Mihaela Kaligari</cp:lastModifiedBy>
  <cp:lastPrinted>2016-04-19T08:11:00Z</cp:lastPrinted>
  <dcterms:modified xmlns:xsi="http://www.w3.org/2001/XMLSchema-instance" xsi:type="dcterms:W3CDTF">2016-04-19T08:51:00Z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