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876b" w14:paraId="65b876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B43C04">
        <w:t>40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</w:t>
      </w:r>
      <w:r w:rsidRPr="00D445A2">
        <w:t xml:space="preserve">nad dužnikom </w:t>
      </w:r>
      <w:r w:rsidR="00D445A2" w:rsidRPr="00D445A2">
        <w:rPr>
          <w:b/>
        </w:rPr>
        <w:t>ECOING d.o.o.</w:t>
      </w:r>
      <w:r w:rsidRPr="00D445A2">
        <w:rPr>
          <w:b/>
        </w:rPr>
        <w:t xml:space="preserve">, </w:t>
      </w:r>
      <w:r w:rsidR="00D445A2" w:rsidRPr="00D445A2">
        <w:rPr>
          <w:b/>
        </w:rPr>
        <w:t>Zagreb</w:t>
      </w:r>
      <w:r w:rsidR="004B14C7" w:rsidRPr="00D445A2">
        <w:rPr>
          <w:b/>
        </w:rPr>
        <w:t xml:space="preserve">, </w:t>
      </w:r>
      <w:r w:rsidR="00D445A2" w:rsidRPr="00D445A2">
        <w:rPr>
          <w:b/>
        </w:rPr>
        <w:t>Medvedgradska 34</w:t>
      </w:r>
      <w:r w:rsidRPr="00D445A2">
        <w:rPr>
          <w:b/>
        </w:rPr>
        <w:t xml:space="preserve">, </w:t>
      </w:r>
      <w:r w:rsidR="00902D93" w:rsidRPr="00D445A2">
        <w:rPr>
          <w:b/>
        </w:rPr>
        <w:t xml:space="preserve">MBS: </w:t>
      </w:r>
      <w:r w:rsidR="00D445A2" w:rsidRPr="00D445A2">
        <w:rPr>
          <w:b/>
        </w:rPr>
        <w:t>080292872</w:t>
      </w:r>
      <w:r w:rsidRPr="00D445A2">
        <w:rPr>
          <w:b/>
        </w:rPr>
        <w:t xml:space="preserve">, </w:t>
      </w:r>
      <w:r w:rsidR="004B14C7" w:rsidRPr="00D445A2">
        <w:rPr>
          <w:b/>
        </w:rPr>
        <w:t xml:space="preserve">OIB: </w:t>
      </w:r>
      <w:r w:rsidR="00D445A2" w:rsidRPr="00D445A2">
        <w:rPr>
          <w:b/>
        </w:rPr>
        <w:t>04764390297</w:t>
      </w:r>
      <w:r w:rsidRPr="00D445A2">
        <w:t xml:space="preserve">, </w:t>
      </w:r>
      <w:r>
        <w:t xml:space="preserve">temeljem članka 430. Stečajnog zakona („Narodne novine“ 71/15), dana </w:t>
      </w:r>
      <w:r w:rsidR="008E55E9">
        <w:t>1</w:t>
      </w:r>
      <w:r w:rsidR="004E358C">
        <w:t>9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 w:rsidRPr="00D445A2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445A2" w:rsidRPr="00D445A2">
        <w:rPr>
          <w:b/>
        </w:rPr>
        <w:t>ECOING d.o.o., Zagreb, Medvedgradska 34, MBS: 080292872, OIB: 04764390297</w:t>
      </w:r>
      <w:r w:rsidRPr="00D445A2">
        <w:t xml:space="preserve">, iznosi </w:t>
      </w:r>
      <w:r w:rsidR="00D445A2" w:rsidRPr="00D445A2">
        <w:t>5.255,00</w:t>
      </w:r>
      <w:r w:rsidRPr="00D445A2"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D445A2">
        <w:t>II Poziva se osoba ovlaštena za zastupanje dužnika</w:t>
      </w:r>
      <w:r w:rsidR="00D67238" w:rsidRPr="00D445A2">
        <w:t xml:space="preserve"> </w:t>
      </w:r>
      <w:r w:rsidR="00D445A2" w:rsidRPr="00D445A2">
        <w:t xml:space="preserve">Stipe </w:t>
      </w:r>
      <w:proofErr w:type="spellStart"/>
      <w:r w:rsidR="00D445A2" w:rsidRPr="00D445A2">
        <w:t>Tojčić</w:t>
      </w:r>
      <w:proofErr w:type="spellEnd"/>
      <w:r w:rsidR="00D445A2" w:rsidRPr="00D445A2">
        <w:t>, OIB: 84459859200</w:t>
      </w:r>
      <w:r w:rsidR="00D67238" w:rsidRPr="00D445A2">
        <w:t>,</w:t>
      </w:r>
      <w:r w:rsidR="007970F4" w:rsidRPr="00D445A2">
        <w:t xml:space="preserve"> </w:t>
      </w:r>
      <w:r w:rsidR="00D445A2" w:rsidRPr="00D445A2">
        <w:t>Zagreb, Medvedgradska 34</w:t>
      </w:r>
      <w:r w:rsidR="007970F4" w:rsidRPr="00D445A2">
        <w:t>,</w:t>
      </w:r>
      <w:r w:rsidR="00D67238" w:rsidRPr="00D445A2">
        <w:t xml:space="preserve"> </w:t>
      </w:r>
      <w:r w:rsidRPr="00D445A2">
        <w:t xml:space="preserve">da u roku od 15 dana od dana objave ovog oglasa na e-oglasnoj ploči </w:t>
      </w:r>
      <w:r w:rsidRPr="00C24B5B">
        <w:t>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B43C04">
        <w:t>40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</w:t>
      </w:r>
      <w:r w:rsidR="004E358C">
        <w:t>9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929" w:rsidR="00DA0929">
      <w:r>
        <w:separator/>
      </w:r>
    </w:p>
  </w:endnote>
  <w:endnote w:id="0" w:type="continuationSeparator">
    <w:p w:rsidRDefault="00DA0929" w:rsidR="00DA0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929" w:rsidR="00DA0929">
      <w:r>
        <w:separator/>
      </w:r>
    </w:p>
  </w:footnote>
  <w:footnote w:id="0" w:type="continuationSeparator">
    <w:p w:rsidRDefault="00DA0929" w:rsidR="00DA09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58C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5D6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3C04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45A2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0929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5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0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5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0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St-2440/2016</izvorni_sadrzaj>
    <derivirana_varijabla naziv="DomainObject.Predmet.OznakaBroj_1">St-2440/2016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sudovoma</izvorni_sadrzaj>
    <derivirana_varijabla naziv="DomainObject.Predmet.PrimjedbaSuca_1">ČL. 11 Zakona o sudovoma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ECOING d.o.o.</izvorni_sadrzaj>
    <derivirana_varijabla naziv="DomainObject.Predmet.ProtustrankaFormated_1">  ECOING d.o.o.</derivirana_varijabla>
  </DomainObject.Predmet.ProtustrankaFormated>
  <DomainObject.Predmet.ProtustrankaFormatedOIB>
    <izvorni_sadrzaj>  ECOING d.o.o., OIB 04764390297</izvorni_sadrzaj>
    <derivirana_varijabla naziv="DomainObject.Predmet.ProtustrankaFormatedOIB_1">  ECOING d.o.o., OIB 04764390297</derivirana_varijabla>
  </DomainObject.Predmet.ProtustrankaFormatedOIB>
  <DomainObject.Predmet.ProtustrankaFormatedWithAdress>
    <izvorni_sadrzaj> ECOING d.o.o., Medvedgradska 34, 10000 Zagreb</izvorni_sadrzaj>
    <derivirana_varijabla naziv="DomainObject.Predmet.ProtustrankaFormatedWithAdress_1"> ECOING d.o.o., Medvedgradska 34, 10000 Zagreb</derivirana_varijabla>
  </DomainObject.Predmet.ProtustrankaFormatedWithAdress>
  <DomainObject.Predmet.ProtustrankaFormatedWithAdressOIB>
    <izvorni_sadrzaj> ECOING d.o.o., OIB 04764390297, Medvedgradska 34, 10000 Zagreb</izvorni_sadrzaj>
    <derivirana_varijabla naziv="DomainObject.Predmet.ProtustrankaFormatedWithAdressOIB_1"> ECOING d.o.o., OIB 04764390297, Medvedgradska 34, 10000 Zagreb</derivirana_varijabla>
  </DomainObject.Predmet.ProtustrankaFormatedWithAdressOIB>
  <DomainObject.Predmet.ProtustrankaWithAdress>
    <izvorni_sadrzaj>ECOING d.o.o. Medvedgradska 34, 10000 Zagreb</izvorni_sadrzaj>
    <derivirana_varijabla naziv="DomainObject.Predmet.ProtustrankaWithAdress_1">ECOING d.o.o. Medvedgradska 34, 10000 Zagreb</derivirana_varijabla>
  </DomainObject.Predmet.ProtustrankaWithAdress>
  <DomainObject.Predmet.ProtustrankaWithAdressOIB>
    <izvorni_sadrzaj>ECOING d.o.o., OIB 04764390297, Medvedgradska 34, 10000 Zagreb</izvorni_sadrzaj>
    <derivirana_varijabla naziv="DomainObject.Predmet.ProtustrankaWithAdressOIB_1">ECOING d.o.o., OIB 04764390297, Medvedgradska 34, 10000 Zagreb</derivirana_varijabla>
  </DomainObject.Predmet.ProtustrankaWithAdressOIB>
  <DomainObject.Predmet.ProtustrankaNazivFormated>
    <izvorni_sadrzaj>ECOING d.o.o.</izvorni_sadrzaj>
    <derivirana_varijabla naziv="DomainObject.Predmet.ProtustrankaNazivFormated_1">ECOING d.o.o.</derivirana_varijabla>
  </DomainObject.Predmet.ProtustrankaNazivFormated>
  <DomainObject.Predmet.ProtustrankaNazivFormatedOIB>
    <izvorni_sadrzaj>ECOING d.o.o., OIB 04764390297</izvorni_sadrzaj>
    <derivirana_varijabla naziv="DomainObject.Predmet.ProtustrankaNazivFormatedOIB_1">ECOING d.o.o., OIB 04764390297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ECOING d.o.o.</item>
    </izvorni_sadrzaj>
    <derivirana_varijabla naziv="DomainObject.Predmet.ProtuStrankaListFormated_1">
      <item>ECOING d.o.o.</item>
    </derivirana_varijabla>
  </DomainObject.Predmet.ProtuStrankaListFormated>
  <DomainObject.Predmet.ProtuStrankaListFormatedOIB>
    <izvorni_sadrzaj>
      <item>ECOING d.o.o., OIB 04764390297</item>
    </izvorni_sadrzaj>
    <derivirana_varijabla naziv="DomainObject.Predmet.ProtuStrankaListFormatedOIB_1">
      <item>ECOING d.o.o., OIB 04764390297</item>
    </derivirana_varijabla>
  </DomainObject.Predmet.ProtuStrankaListFormatedOIB>
  <DomainObject.Predmet.ProtuStrankaListFormatedWithAdress>
    <izvorni_sadrzaj>
      <item>ECOING d.o.o., Medvedgradska 34, 10000 Zagreb</item>
    </izvorni_sadrzaj>
    <derivirana_varijabla naziv="DomainObject.Predmet.ProtuStrankaListFormatedWithAdress_1">
      <item>ECOING d.o.o., Medvedgradska 34, 10000 Zagreb</item>
    </derivirana_varijabla>
  </DomainObject.Predmet.ProtuStrankaListFormatedWithAdress>
  <DomainObject.Predmet.ProtuStrankaListFormatedWithAdressOIB>
    <izvorni_sadrzaj>
      <item>ECOING d.o.o., OIB 04764390297, Medvedgradska 34, 10000 Zagreb</item>
    </izvorni_sadrzaj>
    <derivirana_varijabla naziv="DomainObject.Predmet.ProtuStrankaListFormatedWithAdressOIB_1">
      <item>ECOING d.o.o., OIB 04764390297, Medvedgradska 34, 10000 Zagreb</item>
    </derivirana_varijabla>
  </DomainObject.Predmet.ProtuStrankaListFormatedWithAdressOIB>
  <DomainObject.Predmet.ProtuStrankaListNazivFormated>
    <izvorni_sadrzaj>
      <item>ECOING d.o.o.</item>
    </izvorni_sadrzaj>
    <derivirana_varijabla naziv="DomainObject.Predmet.ProtuStrankaListNazivFormated_1">
      <item>ECOING d.o.o.</item>
    </derivirana_varijabla>
  </DomainObject.Predmet.ProtuStrankaListNazivFormated>
  <DomainObject.Predmet.ProtuStrankaListNazivFormatedOIB>
    <izvorni_sadrzaj>
      <item>ECOING d.o.o., OIB 04764390297</item>
    </izvorni_sadrzaj>
    <derivirana_varijabla naziv="DomainObject.Predmet.ProtuStrankaListNazivFormatedOIB_1">
      <item>ECOING d.o.o., OIB 04764390297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ECOING d.o.o.</izvorni_sadrzaj>
    <derivirana_varijabla naziv="DomainObject.Predmet.ProtustrankaIDrugi_1">ECOING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ECOING d.o.o., OIB 04764390297, Medvedgradska 34, 10000 Zagreb</izvorni_sadrzaj>
    <derivirana_varijabla naziv="DomainObject.Predmet.ProtustrankaIDrugiAdressOIB_1">ECOING d.o.o., OIB 04764390297, Medvedgradska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ECOING d.o.o.</item>
      <item>FINA Regionalni centar Zagreb</item>
    </izvorni_sadrzaj>
    <derivirana_varijabla naziv="DomainObject.Predmet.SudioniciListNaziv_1">
      <item>ECOING d.o.o.</item>
      <item>FINA Regionalni centar Zagreb</item>
    </derivirana_varijabla>
  </DomainObject.Predmet.SudioniciListNaziv>
  <DomainObject.Predmet.SudioniciListAdressOIB>
    <izvorni_sadrzaj>
      <item>ECOING d.o.o., OIB 04764390297, Medvedgradska 34,10000 Zagreb</item>
      <item>FINA Regionalni centar Zagreb, OIB 85821130368, Trg svibanjskih žrtava 1995. 1,10000 Zagreb</item>
    </izvorni_sadrzaj>
    <derivirana_varijabla naziv="DomainObject.Predmet.SudioniciListAdressOIB_1">
      <item>ECOING d.o.o., OIB 04764390297, Medvedgradska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04764390297</item>
      <item>, OIB 85821130368</item>
    </izvorni_sadrzaj>
    <derivirana_varijabla naziv="DomainObject.Predmet.SudioniciListNazivOIB_1">
      <item>, OIB 04764390297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1921</properties:Characters>
  <properties:Lines>46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2016-10-19T06:32:00Z</dcterms:modified>
  <cp:revision>41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