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344a" w14:paraId="ee6344a" w:rsidRDefault="00413C9C" w:rsidP="00413C9C" w:rsidR="00413C9C" w:rsidRPr="00FF0E70">
      <w:pPr>
        <w:jc w:val="both"/>
        <w15:collapsed w:val="false"/>
      </w:pPr>
      <w:bookmarkStart w:name="_GoBack" w:id="0"/>
      <w:bookmarkEnd w:id="0"/>
      <w:r w:rsidRPr="00FF0E70">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0E70">
      <w:pPr>
        <w:jc w:val="both"/>
      </w:pPr>
      <w:r w:rsidRPr="00FF0E70">
        <w:t xml:space="preserve">REPUBLIKA HRVATSKA                                                                     </w:t>
      </w:r>
    </w:p>
    <w:p w:rsidRDefault="00413C9C" w:rsidP="00413C9C" w:rsidR="00413C9C" w:rsidRPr="00FF0E70">
      <w:pPr>
        <w:jc w:val="both"/>
      </w:pPr>
      <w:r w:rsidRPr="00FF0E70">
        <w:t>TRGOVAČKI SUD U ZAGREBU</w:t>
      </w:r>
    </w:p>
    <w:p w:rsidRDefault="00413C9C" w:rsidP="00413C9C" w:rsidR="00413C9C" w:rsidRPr="00FF0E70">
      <w:pPr>
        <w:jc w:val="both"/>
      </w:pPr>
      <w:r w:rsidRPr="00FF0E70">
        <w:t xml:space="preserve">Zagreb, </w:t>
      </w:r>
      <w:proofErr w:type="spellStart"/>
      <w:r w:rsidRPr="00FF0E70">
        <w:t>Amruševa</w:t>
      </w:r>
      <w:proofErr w:type="spellEnd"/>
      <w:r w:rsidRPr="00FF0E70">
        <w:t xml:space="preserve"> 1/II</w:t>
      </w:r>
    </w:p>
    <w:p w:rsidRDefault="009C2F34" w:rsidP="00413C9C" w:rsidR="009C2F34" w:rsidRPr="00FF0E70">
      <w:pPr>
        <w:jc w:val="center"/>
      </w:pPr>
    </w:p>
    <w:p w:rsidRDefault="00413C9C" w:rsidP="00413C9C" w:rsidR="00413C9C" w:rsidRPr="00FF0E70">
      <w:pPr>
        <w:jc w:val="center"/>
      </w:pPr>
      <w:r w:rsidRPr="00FF0E70">
        <w:t>Z  A  K  L J  U  Č  A   K</w:t>
      </w:r>
    </w:p>
    <w:p w:rsidRDefault="00413C9C" w:rsidP="00413C9C" w:rsidR="00413C9C" w:rsidRPr="00FF0E70">
      <w:pPr>
        <w:jc w:val="both"/>
      </w:pPr>
    </w:p>
    <w:p w:rsidRDefault="00413C9C" w:rsidP="00E330F4" w:rsidR="00413C9C" w:rsidRPr="00FF0E70">
      <w:pPr>
        <w:ind w:firstLine="708"/>
        <w:jc w:val="both"/>
      </w:pPr>
      <w:r w:rsidRPr="00FF0E70">
        <w:t xml:space="preserve">Trgovački sud u Zagrebu po sucu Nini Radiću kao stečajnom sucu u stečajnom postupku nad, JARUŠČICA PROJEKT d.o.o. za poslovanje nekretninama, Zagreb, </w:t>
      </w:r>
      <w:proofErr w:type="spellStart"/>
      <w:r w:rsidRPr="00FF0E70">
        <w:t>Jaruščica</w:t>
      </w:r>
      <w:proofErr w:type="spellEnd"/>
      <w:r w:rsidRPr="00FF0E70">
        <w:t xml:space="preserve"> 7,</w:t>
      </w:r>
      <w:r w:rsidR="00425E42" w:rsidRPr="00FF0E70">
        <w:t xml:space="preserve"> </w:t>
      </w:r>
      <w:r w:rsidRPr="00FF0E70">
        <w:t xml:space="preserve">MBS:080729411, OIB:02217546383, </w:t>
      </w:r>
      <w:r w:rsidR="00BE5EA8">
        <w:t>18</w:t>
      </w:r>
      <w:r w:rsidR="00217F41">
        <w:t xml:space="preserve">. ožujka </w:t>
      </w:r>
      <w:r w:rsidRPr="00FF0E70">
        <w:t>201</w:t>
      </w:r>
      <w:r w:rsidR="001D105A" w:rsidRPr="00FF0E70">
        <w:t>9</w:t>
      </w:r>
      <w:r w:rsidRPr="00FF0E70">
        <w:t>. godine,</w:t>
      </w:r>
    </w:p>
    <w:p w:rsidRDefault="002902AF" w:rsidP="00413C9C" w:rsidR="002902AF" w:rsidRPr="00FF0E70">
      <w:pPr>
        <w:jc w:val="both"/>
      </w:pPr>
    </w:p>
    <w:p w:rsidRDefault="00413C9C" w:rsidP="00413C9C" w:rsidR="00413C9C" w:rsidRPr="00FF0E70">
      <w:pPr>
        <w:jc w:val="center"/>
      </w:pPr>
      <w:r w:rsidRPr="00FF0E70">
        <w:t xml:space="preserve">z  a  k  </w:t>
      </w:r>
      <w:proofErr w:type="spellStart"/>
      <w:r w:rsidRPr="00FF0E70">
        <w:t>lj</w:t>
      </w:r>
      <w:proofErr w:type="spellEnd"/>
      <w:r w:rsidRPr="00FF0E70">
        <w:t xml:space="preserve">  u  č  i  o      j  e</w:t>
      </w:r>
    </w:p>
    <w:p w:rsidRDefault="00413C9C" w:rsidP="00413C9C" w:rsidR="00413C9C" w:rsidRPr="00FF0E70">
      <w:pPr>
        <w:jc w:val="both"/>
        <w:rPr>
          <w:b/>
        </w:rPr>
      </w:pPr>
    </w:p>
    <w:p w:rsidRDefault="004C6A79" w:rsidP="004C6A79" w:rsidR="004C6A79" w:rsidRPr="00FF0E70">
      <w:pPr>
        <w:jc w:val="both"/>
        <w:rPr>
          <w:b/>
        </w:rPr>
      </w:pPr>
      <w:r w:rsidRPr="00FF0E70">
        <w:t xml:space="preserve">I </w:t>
      </w:r>
      <w:r w:rsidR="00E330F4" w:rsidRPr="00FF0E70">
        <w:tab/>
      </w:r>
      <w:r w:rsidR="001669ED" w:rsidRPr="00FF0E70">
        <w:t>Nekretnin</w:t>
      </w:r>
      <w:r w:rsidR="002E183B" w:rsidRPr="00FF0E70">
        <w:t>a</w:t>
      </w:r>
      <w:r w:rsidRPr="00FF0E70">
        <w:t xml:space="preserve"> upisan</w:t>
      </w:r>
      <w:r w:rsidR="002E183B" w:rsidRPr="00FF0E70">
        <w:t>a</w:t>
      </w:r>
      <w:r w:rsidRPr="00FF0E70">
        <w:t xml:space="preserve"> u  zemljišne knjige  Općinskog suda u Novom Zagrebu, </w:t>
      </w:r>
      <w:r w:rsidRPr="00FF0E70">
        <w:rPr>
          <w:b/>
        </w:rPr>
        <w:t>K.O. BLATO NOVO, Z.K.ULOŽAK 2855 BROJ PODULOŠKA</w:t>
      </w:r>
    </w:p>
    <w:p w:rsidRDefault="00D27A94" w:rsidP="00D27A94" w:rsidR="00D27A94">
      <w:pPr>
        <w:rPr>
          <w:b/>
        </w:rPr>
      </w:pPr>
      <w:r>
        <w:rPr>
          <w:b/>
        </w:rPr>
        <w:t xml:space="preserve">324. ETAŽA: 5/10000  </w:t>
      </w:r>
      <w:r>
        <w:rPr>
          <w:b/>
        </w:rPr>
        <w:tab/>
      </w:r>
      <w:r>
        <w:rPr>
          <w:b/>
        </w:rPr>
        <w:tab/>
      </w:r>
    </w:p>
    <w:p w:rsidRDefault="00D27A94" w:rsidP="00D27A94" w:rsidR="001669ED" w:rsidRPr="00FF0E70">
      <w:pPr>
        <w:jc w:val="both"/>
      </w:pPr>
      <w:r>
        <w:t xml:space="preserve">1.garaža oznake G-217 u podrumu -2 objekta S 2, </w:t>
      </w:r>
      <w:proofErr w:type="spellStart"/>
      <w:r>
        <w:t>Jaruščica</w:t>
      </w:r>
      <w:proofErr w:type="spellEnd"/>
      <w:r>
        <w:t xml:space="preserve"> 5 i 5a, neto korisne površine 13,20 m2, u etažnom elaboratu sve označeno crvenom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FF0E70">
        <w:t xml:space="preserve">, </w:t>
      </w:r>
    </w:p>
    <w:p w:rsidRDefault="002E183B" w:rsidP="00526219" w:rsidR="004C6A79" w:rsidRPr="00FF0E70">
      <w:pPr>
        <w:jc w:val="both"/>
      </w:pPr>
      <w:r w:rsidRPr="00FF0E70">
        <w:t>na kojoj</w:t>
      </w:r>
      <w:r w:rsidR="00E330F4" w:rsidRPr="00FF0E70">
        <w:t xml:space="preserve"> nekretnin</w:t>
      </w:r>
      <w:r w:rsidRPr="00FF0E70">
        <w:t>i</w:t>
      </w:r>
      <w:r w:rsidR="00E330F4" w:rsidRPr="00FF0E70">
        <w:t xml:space="preserve"> je na listu C / teretovnica/ upisano pravo pod</w:t>
      </w:r>
      <w:r w:rsidR="00E330F4" w:rsidRPr="00FF0E70">
        <w:rPr>
          <w:color w:val="444444"/>
        </w:rPr>
        <w:t xml:space="preserve"> Z-38320/07, Z-63807/09, Z-41621/10</w:t>
      </w:r>
      <w:r w:rsidRPr="00FF0E70">
        <w:rPr>
          <w:color w:val="444444"/>
        </w:rPr>
        <w:t>,</w:t>
      </w:r>
      <w:r w:rsidR="00E330F4" w:rsidRPr="00FF0E70">
        <w:rPr>
          <w:color w:val="444444"/>
        </w:rPr>
        <w:t xml:space="preserve"> sve </w:t>
      </w:r>
      <w:r w:rsidR="00E330F4" w:rsidRPr="00FF0E70">
        <w:t xml:space="preserve">u korist  Zagrebačka banka d.d. Zagreb, OIB:92963223473 Paromlinska 2, te Z-22590/17 uknjižba ustupanja založnog prava u korist novog založnog vjerovnika APS DELTA S.A., OIB: 45421012929, 1 </w:t>
      </w:r>
      <w:proofErr w:type="spellStart"/>
      <w:r w:rsidR="00E330F4" w:rsidRPr="00FF0E70">
        <w:t>Rue</w:t>
      </w:r>
      <w:proofErr w:type="spellEnd"/>
      <w:r w:rsidR="00E330F4" w:rsidRPr="00FF0E70">
        <w:t xml:space="preserve"> </w:t>
      </w:r>
      <w:proofErr w:type="spellStart"/>
      <w:r w:rsidR="00E330F4" w:rsidRPr="00FF0E70">
        <w:t>Jean</w:t>
      </w:r>
      <w:proofErr w:type="spellEnd"/>
      <w:r w:rsidR="00E330F4" w:rsidRPr="00FF0E70">
        <w:t xml:space="preserve"> </w:t>
      </w:r>
      <w:proofErr w:type="spellStart"/>
      <w:r w:rsidR="00E330F4" w:rsidRPr="00FF0E70">
        <w:t>Piret</w:t>
      </w:r>
      <w:proofErr w:type="spellEnd"/>
      <w:r w:rsidR="00E330F4" w:rsidRPr="00FF0E70">
        <w:t xml:space="preserve">, L-2350, Luksemburg, </w:t>
      </w:r>
      <w:r w:rsidR="00A507DC" w:rsidRPr="00FF0E70">
        <w:t>dosuđena</w:t>
      </w:r>
      <w:r w:rsidR="004C6A79" w:rsidRPr="00FF0E70">
        <w:t xml:space="preserve"> pravomoćnim rješenjem od </w:t>
      </w:r>
      <w:r w:rsidR="00B361BF" w:rsidRPr="00FF0E70">
        <w:t>7. siječnja 2019</w:t>
      </w:r>
      <w:r w:rsidRPr="00FF0E70">
        <w:t>.</w:t>
      </w:r>
      <w:r w:rsidR="004C6A79" w:rsidRPr="00FF0E70">
        <w:t xml:space="preserve"> godine kupcu</w:t>
      </w:r>
      <w:r w:rsidR="004C6A79" w:rsidRPr="00FF0E70">
        <w:rPr>
          <w:b/>
        </w:rPr>
        <w:t xml:space="preserve"> </w:t>
      </w:r>
      <w:r w:rsidR="00D27A94">
        <w:rPr>
          <w:b/>
        </w:rPr>
        <w:t xml:space="preserve">Igor </w:t>
      </w:r>
      <w:proofErr w:type="spellStart"/>
      <w:r w:rsidR="00D27A94">
        <w:rPr>
          <w:b/>
        </w:rPr>
        <w:t>Pereković</w:t>
      </w:r>
      <w:proofErr w:type="spellEnd"/>
      <w:r w:rsidR="00D27A94">
        <w:rPr>
          <w:b/>
        </w:rPr>
        <w:t xml:space="preserve">, OIB: 05606652167, </w:t>
      </w:r>
      <w:proofErr w:type="spellStart"/>
      <w:r w:rsidR="00D27A94">
        <w:rPr>
          <w:b/>
        </w:rPr>
        <w:t>Kupinečki</w:t>
      </w:r>
      <w:proofErr w:type="spellEnd"/>
      <w:r w:rsidR="00D27A94">
        <w:rPr>
          <w:b/>
        </w:rPr>
        <w:t xml:space="preserve"> </w:t>
      </w:r>
      <w:proofErr w:type="spellStart"/>
      <w:r w:rsidR="00D27A94">
        <w:rPr>
          <w:b/>
        </w:rPr>
        <w:t>Kraljevec</w:t>
      </w:r>
      <w:proofErr w:type="spellEnd"/>
      <w:r w:rsidR="00D27A94">
        <w:rPr>
          <w:b/>
        </w:rPr>
        <w:t xml:space="preserve">, </w:t>
      </w:r>
      <w:proofErr w:type="spellStart"/>
      <w:r w:rsidR="00D27A94">
        <w:rPr>
          <w:b/>
        </w:rPr>
        <w:t>Kraljevečki</w:t>
      </w:r>
      <w:proofErr w:type="spellEnd"/>
      <w:r w:rsidR="00D27A94">
        <w:rPr>
          <w:b/>
        </w:rPr>
        <w:t xml:space="preserve"> </w:t>
      </w:r>
      <w:proofErr w:type="spellStart"/>
      <w:r w:rsidR="00D27A94">
        <w:rPr>
          <w:b/>
        </w:rPr>
        <w:t>brijegi</w:t>
      </w:r>
      <w:proofErr w:type="spellEnd"/>
      <w:r w:rsidR="00D27A94">
        <w:rPr>
          <w:b/>
        </w:rPr>
        <w:t xml:space="preserve"> 105</w:t>
      </w:r>
      <w:r w:rsidRPr="00FF0E70">
        <w:t>,</w:t>
      </w:r>
      <w:r w:rsidR="00117A17" w:rsidRPr="00FF0E70">
        <w:rPr>
          <w:b/>
        </w:rPr>
        <w:t xml:space="preserve"> </w:t>
      </w:r>
      <w:r w:rsidR="004C6A79" w:rsidRPr="00FF0E70">
        <w:t>predaj</w:t>
      </w:r>
      <w:r w:rsidR="00D637D7" w:rsidRPr="00FF0E70">
        <w:t>e</w:t>
      </w:r>
      <w:r w:rsidR="004C6A79" w:rsidRPr="00FF0E70">
        <w:t xml:space="preserve"> se u posjed kupcu. </w:t>
      </w:r>
    </w:p>
    <w:p w:rsidRDefault="00840161" w:rsidP="00413C9C" w:rsidR="00413C9C" w:rsidRPr="00FF0E70">
      <w:pPr>
        <w:jc w:val="both"/>
      </w:pPr>
      <w:r w:rsidRPr="00FF0E70">
        <w:t>I</w:t>
      </w:r>
      <w:r w:rsidR="002E183B" w:rsidRPr="00FF0E70">
        <w:t>I</w:t>
      </w:r>
      <w:r w:rsidR="00E330F4" w:rsidRPr="00FF0E70">
        <w:tab/>
      </w:r>
      <w:r w:rsidR="00413C9C" w:rsidRPr="00FF0E70">
        <w:t xml:space="preserve">Potvrđuje se da je kupac, </w:t>
      </w:r>
      <w:r w:rsidR="00D27A94">
        <w:rPr>
          <w:b/>
        </w:rPr>
        <w:t xml:space="preserve">Igor </w:t>
      </w:r>
      <w:proofErr w:type="spellStart"/>
      <w:r w:rsidR="00D27A94">
        <w:rPr>
          <w:b/>
        </w:rPr>
        <w:t>Pereković</w:t>
      </w:r>
      <w:proofErr w:type="spellEnd"/>
      <w:r w:rsidR="00D27A94">
        <w:rPr>
          <w:b/>
        </w:rPr>
        <w:t xml:space="preserve">, OIB: 05606652167, </w:t>
      </w:r>
      <w:proofErr w:type="spellStart"/>
      <w:r w:rsidR="00D27A94">
        <w:rPr>
          <w:b/>
        </w:rPr>
        <w:t>Kupinečki</w:t>
      </w:r>
      <w:proofErr w:type="spellEnd"/>
      <w:r w:rsidR="00D27A94">
        <w:rPr>
          <w:b/>
        </w:rPr>
        <w:t xml:space="preserve"> </w:t>
      </w:r>
      <w:proofErr w:type="spellStart"/>
      <w:r w:rsidR="00D27A94">
        <w:rPr>
          <w:b/>
        </w:rPr>
        <w:t>Kraljevec</w:t>
      </w:r>
      <w:proofErr w:type="spellEnd"/>
      <w:r w:rsidR="00D27A94">
        <w:rPr>
          <w:b/>
        </w:rPr>
        <w:t xml:space="preserve">, </w:t>
      </w:r>
      <w:proofErr w:type="spellStart"/>
      <w:r w:rsidR="00D27A94">
        <w:rPr>
          <w:b/>
        </w:rPr>
        <w:t>Kraljevečki</w:t>
      </w:r>
      <w:proofErr w:type="spellEnd"/>
      <w:r w:rsidR="00D27A94">
        <w:rPr>
          <w:b/>
        </w:rPr>
        <w:t xml:space="preserve"> </w:t>
      </w:r>
      <w:proofErr w:type="spellStart"/>
      <w:r w:rsidR="00D27A94">
        <w:rPr>
          <w:b/>
        </w:rPr>
        <w:t>brijegi</w:t>
      </w:r>
      <w:proofErr w:type="spellEnd"/>
      <w:r w:rsidR="00D27A94">
        <w:rPr>
          <w:b/>
        </w:rPr>
        <w:t xml:space="preserve"> 105</w:t>
      </w:r>
      <w:r w:rsidR="003F60EE" w:rsidRPr="00FF0E70">
        <w:t xml:space="preserve">, </w:t>
      </w:r>
      <w:r w:rsidR="00413C9C" w:rsidRPr="00FF0E70">
        <w:t xml:space="preserve"> položio  </w:t>
      </w:r>
      <w:proofErr w:type="spellStart"/>
      <w:r w:rsidR="00413C9C" w:rsidRPr="00FF0E70">
        <w:t>kupovninu</w:t>
      </w:r>
      <w:proofErr w:type="spellEnd"/>
      <w:r w:rsidR="00413C9C" w:rsidRPr="00FF0E70">
        <w:t xml:space="preserve"> u cijelosti, te se dozvoljava i određuje upis iz točke </w:t>
      </w:r>
      <w:r w:rsidR="009C2F34" w:rsidRPr="00FF0E70">
        <w:t xml:space="preserve">XXXVIII </w:t>
      </w:r>
      <w:r w:rsidR="00B77A38" w:rsidRPr="00FF0E70">
        <w:t>R</w:t>
      </w:r>
      <w:r w:rsidR="00413C9C" w:rsidRPr="00FF0E70">
        <w:t xml:space="preserve">ješenja od </w:t>
      </w:r>
      <w:r w:rsidR="001D105A" w:rsidRPr="00FF0E70">
        <w:t>7. siječnja 2019</w:t>
      </w:r>
      <w:r w:rsidR="00413C9C" w:rsidRPr="00FF0E70">
        <w:t>. u cijelosti.</w:t>
      </w:r>
    </w:p>
    <w:p w:rsidRDefault="009C2F34" w:rsidP="00413C9C" w:rsidR="00413C9C" w:rsidRPr="00FF0E70">
      <w:pPr>
        <w:jc w:val="both"/>
      </w:pPr>
      <w:r w:rsidRPr="00FF0E70">
        <w:t>I</w:t>
      </w:r>
      <w:r w:rsidR="00D637D7" w:rsidRPr="00FF0E70">
        <w:t>II</w:t>
      </w:r>
      <w:r w:rsidR="00E330F4" w:rsidRPr="00FF0E70">
        <w:tab/>
      </w:r>
      <w:r w:rsidR="00413C9C" w:rsidRPr="00FF0E70">
        <w:t xml:space="preserve">Ovaj zaključak dostavlja se Općinskom sudu u Novom Zagrebu, </w:t>
      </w:r>
      <w:r w:rsidRPr="00FF0E70">
        <w:t>Z</w:t>
      </w:r>
      <w:r w:rsidR="00413C9C" w:rsidRPr="00FF0E70">
        <w:t>emljišnoknjižn</w:t>
      </w:r>
      <w:r w:rsidRPr="00FF0E70">
        <w:t>om</w:t>
      </w:r>
      <w:r w:rsidR="00413C9C" w:rsidRPr="00FF0E70">
        <w:t xml:space="preserve"> odjel</w:t>
      </w:r>
      <w:r w:rsidRPr="00FF0E70">
        <w:t>u,</w:t>
      </w:r>
      <w:r w:rsidR="00413C9C" w:rsidRPr="00FF0E70">
        <w:t xml:space="preserve"> radi obavljanja upisa (članak 101.</w:t>
      </w:r>
      <w:r w:rsidR="00B77A38" w:rsidRPr="00FF0E70">
        <w:t xml:space="preserve"> stavak 3. OZ-a) uz pravomoćno R</w:t>
      </w:r>
      <w:r w:rsidR="00413C9C" w:rsidRPr="00FF0E70">
        <w:t xml:space="preserve">ješenje o dosudi od </w:t>
      </w:r>
      <w:r w:rsidR="001D105A" w:rsidRPr="00FF0E70">
        <w:t>7. siječnja 2019</w:t>
      </w:r>
      <w:r w:rsidR="00413C9C" w:rsidRPr="00FF0E70">
        <w:t>. godine.</w:t>
      </w:r>
    </w:p>
    <w:p w:rsidRDefault="00413C9C" w:rsidP="00D637D7" w:rsidR="00413C9C" w:rsidRPr="00FF0E70">
      <w:pPr>
        <w:ind w:hanging="360" w:left="360"/>
        <w:jc w:val="center"/>
      </w:pPr>
      <w:r w:rsidRPr="00FF0E70">
        <w:t>O  b  r  a  z  l  o  ž  e  nj  e</w:t>
      </w:r>
    </w:p>
    <w:p w:rsidRDefault="00413C9C" w:rsidP="00413C9C" w:rsidR="00413C9C" w:rsidRPr="00FF0E70">
      <w:pPr>
        <w:ind w:left="360"/>
        <w:jc w:val="both"/>
        <w:rPr>
          <w:b/>
        </w:rPr>
      </w:pPr>
    </w:p>
    <w:p w:rsidRDefault="00413C9C" w:rsidP="009C2F34" w:rsidR="009C2F34" w:rsidRPr="00FF0E70">
      <w:pPr>
        <w:ind w:firstLine="360"/>
        <w:jc w:val="both"/>
      </w:pPr>
      <w:r w:rsidRPr="00FF0E70">
        <w:t>Rješenje</w:t>
      </w:r>
      <w:r w:rsidR="009C2F34" w:rsidRPr="00FF0E70">
        <w:t xml:space="preserve"> o dosudi</w:t>
      </w:r>
      <w:r w:rsidRPr="00FF0E70">
        <w:t xml:space="preserve"> gornjeg broja od </w:t>
      </w:r>
      <w:r w:rsidR="001D105A" w:rsidRPr="00FF0E70">
        <w:t>7. siječnja 2019</w:t>
      </w:r>
      <w:r w:rsidRPr="00FF0E70">
        <w:t>. godine steklo je u cijelosti svojstvo pravomoćnosti. Kupac je uplatio cijenu</w:t>
      </w:r>
      <w:r w:rsidR="002C0C55" w:rsidRPr="00FF0E70">
        <w:t xml:space="preserve"> u iznosu od </w:t>
      </w:r>
      <w:r w:rsidR="00E7002F">
        <w:t xml:space="preserve">42.900,00 </w:t>
      </w:r>
      <w:r w:rsidR="0052583E">
        <w:t xml:space="preserve">kn </w:t>
      </w:r>
      <w:r w:rsidRPr="00FF0E70">
        <w:t xml:space="preserve">u cijelosti. </w:t>
      </w:r>
    </w:p>
    <w:p w:rsidRDefault="009C2F34" w:rsidP="00413C9C" w:rsidR="00413C9C" w:rsidRPr="00FF0E70">
      <w:pPr>
        <w:jc w:val="both"/>
      </w:pPr>
      <w:r w:rsidRPr="00FF0E70">
        <w:t xml:space="preserve">Temeljem stanja spisa, sukladno članku 101. Ovršnog zakona, nekretnina je predana u posjed kupcu i naloženo brisanje prava upisanih na predmetnoj nekretnini na listu C /teretovnica/. </w:t>
      </w:r>
    </w:p>
    <w:p w:rsidRDefault="00D637D7" w:rsidP="00413C9C" w:rsidR="00D637D7" w:rsidRPr="00FF0E70">
      <w:pPr>
        <w:jc w:val="center"/>
      </w:pPr>
    </w:p>
    <w:p w:rsidRDefault="00413C9C" w:rsidP="00413C9C" w:rsidR="00413C9C" w:rsidRPr="00FF0E70">
      <w:pPr>
        <w:jc w:val="center"/>
      </w:pPr>
      <w:r w:rsidRPr="00FF0E70">
        <w:t>U Zag</w:t>
      </w:r>
      <w:r w:rsidR="00D41945" w:rsidRPr="00FF0E70">
        <w:t xml:space="preserve">rebu, </w:t>
      </w:r>
      <w:r w:rsidR="00BE5EA8">
        <w:t>18</w:t>
      </w:r>
      <w:r w:rsidR="00217F41">
        <w:t>. ožujka</w:t>
      </w:r>
      <w:r w:rsidR="00B361BF" w:rsidRPr="00FF0E70">
        <w:t xml:space="preserve"> 2019</w:t>
      </w:r>
      <w:r w:rsidRPr="00FF0E70">
        <w:t>. godine</w:t>
      </w:r>
    </w:p>
    <w:p w:rsidRDefault="00413C9C" w:rsidP="00413C9C" w:rsidR="00413C9C" w:rsidRPr="00FF0E70">
      <w:pPr>
        <w:jc w:val="center"/>
      </w:pPr>
    </w:p>
    <w:p w:rsidRDefault="00413C9C" w:rsidP="00413C9C" w:rsidR="00413C9C" w:rsidRPr="00FF0E70">
      <w:pPr>
        <w:jc w:val="both"/>
      </w:pPr>
      <w:r w:rsidRPr="00FF0E70">
        <w:t xml:space="preserve">                                                                                                    STEČAJNI SUDAC:</w:t>
      </w:r>
    </w:p>
    <w:p w:rsidRDefault="00413C9C" w:rsidP="00413C9C" w:rsidR="00413C9C" w:rsidRPr="00FF0E70">
      <w:pPr>
        <w:jc w:val="both"/>
      </w:pPr>
      <w:r w:rsidRPr="00FF0E70">
        <w:t xml:space="preserve">                                                                                                </w:t>
      </w:r>
      <w:r w:rsidR="005739F8">
        <w:t xml:space="preserve">   </w:t>
      </w:r>
      <w:r w:rsidRPr="00FF0E70">
        <w:t xml:space="preserve">   NINO RADIĆ </w:t>
      </w:r>
      <w:r w:rsidR="005739F8">
        <w:t>v.r.</w:t>
      </w:r>
      <w:r w:rsidRPr="00FF0E70">
        <w:t xml:space="preserve"> </w:t>
      </w:r>
    </w:p>
    <w:p w:rsidRDefault="00413C9C" w:rsidP="00413C9C" w:rsidR="00413C9C" w:rsidRPr="00FF0E70">
      <w:pPr>
        <w:jc w:val="both"/>
      </w:pPr>
      <w:r w:rsidRPr="00FF0E70">
        <w:t>POUKA</w:t>
      </w:r>
      <w:r w:rsidR="00BD099A" w:rsidRPr="00FF0E70">
        <w:t xml:space="preserve"> O PRAVNOM LIJEKU</w:t>
      </w:r>
      <w:r w:rsidRPr="00FF0E70">
        <w:t xml:space="preserve">: </w:t>
      </w:r>
    </w:p>
    <w:p w:rsidRDefault="00413C9C" w:rsidP="00416F10" w:rsidR="005739F8">
      <w:pPr>
        <w:jc w:val="both"/>
      </w:pPr>
      <w:r w:rsidRPr="00FF0E70">
        <w:t>Protiv ovog zaključka žalba nije dopuštena (čl. 11. stavak 9. SZ-a).</w:t>
      </w:r>
    </w:p>
    <w:p w:rsidRDefault="005739F8" w:rsidP="00416F10" w:rsidR="005739F8">
      <w:pPr>
        <w:jc w:val="both"/>
      </w:pPr>
      <w:r>
        <w:tab/>
      </w:r>
      <w:r>
        <w:tab/>
      </w:r>
      <w:r>
        <w:tab/>
      </w:r>
      <w:r>
        <w:tab/>
      </w:r>
      <w:r>
        <w:tab/>
      </w:r>
      <w:r>
        <w:tab/>
        <w:t xml:space="preserve">      Za točnost </w:t>
      </w:r>
      <w:proofErr w:type="spellStart"/>
      <w:r>
        <w:t>otpravka</w:t>
      </w:r>
      <w:proofErr w:type="spellEnd"/>
      <w:r>
        <w:t xml:space="preserve">-ovlašteni službenik: </w:t>
      </w:r>
    </w:p>
    <w:p w:rsidRDefault="005739F8" w:rsidP="00416F10" w:rsidR="009C2F34" w:rsidRPr="00FF0E70">
      <w:pPr>
        <w:jc w:val="both"/>
      </w:pPr>
      <w:r>
        <w:tab/>
      </w:r>
      <w:r>
        <w:tab/>
      </w:r>
      <w:r>
        <w:tab/>
      </w:r>
      <w:r>
        <w:tab/>
      </w:r>
      <w:r>
        <w:tab/>
      </w:r>
      <w:r>
        <w:tab/>
      </w:r>
      <w:r>
        <w:tab/>
        <w:t xml:space="preserve">         Tatjana Slaviček </w:t>
      </w:r>
      <w:r w:rsidR="00413C9C" w:rsidRPr="00FF0E70">
        <w:tab/>
      </w:r>
      <w:r w:rsidR="00416F10" w:rsidRPr="00FF0E70">
        <w:tab/>
      </w:r>
    </w:p>
    <w:p w:rsidRDefault="003F0745" w:rsidP="009C2F34" w:rsidR="003F0745">
      <w:pPr>
        <w:jc w:val="both"/>
      </w:pPr>
    </w:p>
    <w:p w:rsidRDefault="003F0745" w:rsidP="009C2F34" w:rsidR="003F0745">
      <w:pPr>
        <w:jc w:val="both"/>
      </w:pPr>
    </w:p>
    <w:p w:rsidRDefault="003F0745" w:rsidP="009C2F34" w:rsidR="003F0745">
      <w:pPr>
        <w:jc w:val="both"/>
      </w:pPr>
    </w:p>
    <w:sectPr w:rsidSect="00536DCB" w:rsidR="003F0745">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A0A75"/>
    <w:rsid w:val="000F51BD"/>
    <w:rsid w:val="00117A17"/>
    <w:rsid w:val="001669ED"/>
    <w:rsid w:val="00166F25"/>
    <w:rsid w:val="00187312"/>
    <w:rsid w:val="001C3038"/>
    <w:rsid w:val="001D105A"/>
    <w:rsid w:val="001E7687"/>
    <w:rsid w:val="001F4726"/>
    <w:rsid w:val="00212CD6"/>
    <w:rsid w:val="00217F41"/>
    <w:rsid w:val="002529C7"/>
    <w:rsid w:val="00273C0F"/>
    <w:rsid w:val="002902AF"/>
    <w:rsid w:val="002C0A4D"/>
    <w:rsid w:val="002C0C55"/>
    <w:rsid w:val="002E183B"/>
    <w:rsid w:val="002F4FC7"/>
    <w:rsid w:val="002F6556"/>
    <w:rsid w:val="003454D4"/>
    <w:rsid w:val="003807F6"/>
    <w:rsid w:val="003F0745"/>
    <w:rsid w:val="003F60EE"/>
    <w:rsid w:val="00413C9C"/>
    <w:rsid w:val="00416F10"/>
    <w:rsid w:val="00425E42"/>
    <w:rsid w:val="00450457"/>
    <w:rsid w:val="004A0C63"/>
    <w:rsid w:val="004B6520"/>
    <w:rsid w:val="004C6A79"/>
    <w:rsid w:val="0052583E"/>
    <w:rsid w:val="00526219"/>
    <w:rsid w:val="00536DCB"/>
    <w:rsid w:val="00545283"/>
    <w:rsid w:val="00545FE2"/>
    <w:rsid w:val="005739F8"/>
    <w:rsid w:val="005862D8"/>
    <w:rsid w:val="005B3F68"/>
    <w:rsid w:val="005E4F6E"/>
    <w:rsid w:val="005F3610"/>
    <w:rsid w:val="00606A10"/>
    <w:rsid w:val="006638D0"/>
    <w:rsid w:val="006A1B53"/>
    <w:rsid w:val="007644BB"/>
    <w:rsid w:val="00807318"/>
    <w:rsid w:val="008201E7"/>
    <w:rsid w:val="00840161"/>
    <w:rsid w:val="008C3637"/>
    <w:rsid w:val="00941994"/>
    <w:rsid w:val="009C2F34"/>
    <w:rsid w:val="00A3301E"/>
    <w:rsid w:val="00A35C98"/>
    <w:rsid w:val="00A507DC"/>
    <w:rsid w:val="00A84650"/>
    <w:rsid w:val="00B361BF"/>
    <w:rsid w:val="00B612FF"/>
    <w:rsid w:val="00B77A38"/>
    <w:rsid w:val="00BD099A"/>
    <w:rsid w:val="00BE5EA8"/>
    <w:rsid w:val="00C10529"/>
    <w:rsid w:val="00C66A81"/>
    <w:rsid w:val="00CA28FB"/>
    <w:rsid w:val="00CB2E5E"/>
    <w:rsid w:val="00D27A94"/>
    <w:rsid w:val="00D41945"/>
    <w:rsid w:val="00D637D7"/>
    <w:rsid w:val="00D71957"/>
    <w:rsid w:val="00DA0D61"/>
    <w:rsid w:val="00DB5CCD"/>
    <w:rsid w:val="00E330F4"/>
    <w:rsid w:val="00E7002F"/>
    <w:rsid w:val="00E72A7C"/>
    <w:rsid w:val="00E8352F"/>
    <w:rsid w:val="00E961BF"/>
    <w:rsid w:val="00EB1497"/>
    <w:rsid w:val="00F36648"/>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E5EA8"/>
    <w:rPr>
      <w:color w:val="808080"/>
      <w:bdr w:space="0" w:sz="0" w:color="auto" w:val="none"/>
      <w:shd w:fill="auto" w:color="auto" w:val="clear"/>
    </w:rPr>
  </w:style>
  <w:style w:customStyle="true" w:styleId="eSPISCCParagraphDefaultFont" w:type="character">
    <w:name w:val="eSPIS_CC_Paragraph Default Font"/>
    <w:basedOn w:val="Zadanifontodlomka"/>
    <w:rsid w:val="00BE5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EA8"/>
    <w:rPr>
      <w:bdr w:space="0" w:sz="0" w:color="auto" w:val="none"/>
      <w:shd w:fill="FFFFCC" w:color="auto" w:val="clear"/>
      <w:lang w:val="hr-HR"/>
    </w:rPr>
  </w:style>
  <w:style w:customStyle="true" w:styleId="PozadinaSvijetloCrvena" w:type="character">
    <w:name w:val="Pozadina_SvijetloCrvena"/>
    <w:basedOn w:val="eSPISCCParagraphDefaultFont"/>
    <w:rsid w:val="00BE5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E5EA8"/>
    <w:rPr>
      <w:color w:val="808080"/>
      <w:bdr w:color="auto" w:space="0" w:sz="0" w:val="none"/>
      <w:shd w:color="auto" w:fill="auto" w:val="clear"/>
    </w:rPr>
  </w:style>
  <w:style w:customStyle="1" w:styleId="eSPISCCParagraphDefaultFont" w:type="character">
    <w:name w:val="eSPIS_CC_Paragraph Default Font"/>
    <w:basedOn w:val="Zadanifontodlomka"/>
    <w:rsid w:val="00BE5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EA8"/>
    <w:rPr>
      <w:bdr w:color="auto" w:space="0" w:sz="0" w:val="none"/>
      <w:shd w:color="auto" w:fill="FFFFCC" w:val="clear"/>
      <w:lang w:val="hr-HR"/>
    </w:rPr>
  </w:style>
  <w:style w:customStyle="1" w:styleId="PozadinaSvijetloCrvena" w:type="character">
    <w:name w:val="Pozadina_SvijetloCrvena"/>
    <w:basedOn w:val="eSPISCCParagraphDefaultFont"/>
    <w:rsid w:val="00BE5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13014821">
      <w:bodyDiv w:val="true"/>
      <w:marLeft w:val="0"/>
      <w:marRight w:val="0"/>
      <w:marTop w:val="0"/>
      <w:marBottom w:val="0"/>
      <w:divBdr>
        <w:top w:space="0" w:sz="0" w:color="auto" w:val="none"/>
        <w:left w:space="0" w:sz="0" w:color="auto" w:val="none"/>
        <w:bottom w:space="0" w:sz="0" w:color="auto" w:val="none"/>
        <w:right w:space="0" w:sz="0" w:color="auto" w:val="none"/>
      </w:divBdr>
    </w:div>
    <w:div w:id="173695661">
      <w:bodyDiv w:val="true"/>
      <w:marLeft w:val="0"/>
      <w:marRight w:val="0"/>
      <w:marTop w:val="0"/>
      <w:marBottom w:val="0"/>
      <w:divBdr>
        <w:top w:space="0" w:sz="0" w:color="auto" w:val="none"/>
        <w:left w:space="0" w:sz="0" w:color="auto" w:val="none"/>
        <w:bottom w:space="0" w:sz="0" w:color="auto" w:val="none"/>
        <w:right w:space="0" w:sz="0" w:color="auto" w:val="none"/>
      </w:divBdr>
    </w:div>
    <w:div w:id="210462334">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23000094">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4700540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59325915">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548299621">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St-1094/2012-1139</izvorni_sadrzaj>
    <derivirana_varijabla naziv="DomainObject.PredzadnjaOdlukaIzPredmeta.Oznaka_1">St-1094/2012-1139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D08009-0B8D-466A-8977-AE3950D11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2014</properties:Characters>
  <properties:Lines>50</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2019-03-14T12:33:00Z</dcterms:created>
  <dc:creator>Bernardica Novak</dc:creator>
  <cp:lastModifiedBy>Tatjana Slaviček</cp:lastModifiedBy>
  <cp:lastPrinted>2019-03-18T09:08:00Z</cp:lastPrinted>
  <dcterms:modified xmlns:xsi="http://www.w3.org/2001/XMLSchema-instance" xsi:type="dcterms:W3CDTF">2019-03-18T09:08:00Z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(Zak_predaja_u_posjed_Igor_Pereković.docx)</vt:lpwstr>
  </prop:property>
  <prop:property name="CC_coloring" pid="4" fmtid="{D5CDD505-2E9C-101B-9397-08002B2CF9AE}">
    <vt:bool>false</vt:bool>
  </prop:property>
  <prop:property name="BrojStranica" pid="5" fmtid="{D5CDD505-2E9C-101B-9397-08002B2CF9AE}">
    <vt:i4>1</vt:i4>
  </prop:property>
</prop:Properties>
</file>