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d4cae" w14:paraId="cad4cae"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EF3D95">
        <w:t>64</w:t>
      </w:r>
      <w:r w:rsidR="006B6D58">
        <w:t>5</w:t>
      </w:r>
      <w:r w:rsidR="003C5692">
        <w:t>/1</w:t>
      </w:r>
      <w:r w:rsidR="006B6D58">
        <w:t>8</w:t>
      </w:r>
      <w:r w:rsidR="003C5692">
        <w:t>-</w:t>
      </w:r>
      <w:r w:rsidR="0024553B">
        <w:t>1</w:t>
      </w:r>
      <w:r w:rsidR="00EF3D95">
        <w:t>4</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6B6D58" w:rsidP="006B6D58" w:rsidR="005B067F">
      <w:pPr>
        <w:jc w:val="both"/>
      </w:pPr>
      <w:r>
        <w:tab/>
      </w:r>
      <w:r w:rsidR="00EF3D95" w:rsidRPr="00EF3D95">
        <w:t>Trgovački sud u Osijeku, po sucu mr. sc. Tihomiru Kovačeviću, kao stečajnom sucu, povodom prijedloga FINANCIJSKE AGENCIJE ZAGREB, Regionalni centar Osijek, L. Jagera 3, OIB 85821130368 za otvaranje stečajnog postupka nad dužnikom OSCORP j.d.o.o. za trgovinu i usluge, Višnjevac, Eugena Kvaternika 50, MBS 030168575, OIB: 22890166104, dana 2</w:t>
      </w:r>
      <w:r w:rsidR="004C3E92">
        <w:t>8</w:t>
      </w:r>
      <w:r w:rsidR="00EF3D95" w:rsidRPr="00EF3D95">
        <w:t xml:space="preserve">. </w:t>
      </w:r>
      <w:r w:rsidR="004C3E92">
        <w:t>svib</w:t>
      </w:r>
      <w:r w:rsidR="00EF3D95" w:rsidRPr="00EF3D95">
        <w:t>nja 2018</w:t>
      </w:r>
      <w:r w:rsidR="004C3E92">
        <w:t>.</w:t>
      </w: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4C3E92" w:rsidR="00B324DF">
      <w:pPr>
        <w:pStyle w:val="Tijeloteksta"/>
        <w:numPr>
          <w:ilvl w:val="0"/>
          <w:numId w:val="11"/>
        </w:numPr>
      </w:pPr>
      <w:r>
        <w:t>Privremeno</w:t>
      </w:r>
      <w:r w:rsidR="004C3E92">
        <w:t>j</w:t>
      </w:r>
      <w:r>
        <w:t xml:space="preserve"> stečajno</w:t>
      </w:r>
      <w:r w:rsidR="004C3E92">
        <w:t>j</w:t>
      </w:r>
      <w:r>
        <w:t xml:space="preserve"> upravitelj</w:t>
      </w:r>
      <w:r w:rsidR="004C3E92">
        <w:t>ici</w:t>
      </w:r>
      <w:r>
        <w:t xml:space="preserve"> </w:t>
      </w:r>
      <w:r w:rsidR="004C3E92" w:rsidRPr="004C3E92">
        <w:rPr>
          <w:bCs/>
        </w:rPr>
        <w:t>Sabina Lalić, Osijek, Gundulićeva 5, OIB 09145874795</w:t>
      </w:r>
      <w:r>
        <w:rPr>
          <w:b/>
        </w:rPr>
        <w:t xml:space="preserve">, </w:t>
      </w:r>
      <w:r>
        <w:t xml:space="preserve">odobrava se jednokratna nagrada </w:t>
      </w:r>
      <w:r w:rsidR="00BE6672">
        <w:t xml:space="preserve">i naknada stvarnih troškova </w:t>
      </w:r>
      <w:r>
        <w:t xml:space="preserve">za rad za obnašanje dužnosti privremenog stečajnog upravitelja nad dužnikom </w:t>
      </w:r>
      <w:r w:rsidR="004C3E92" w:rsidRPr="004C3E92">
        <w:t>OSCORP j.d.o.o. za trgovinu i usluge, Višnjevac, Eugena Kvaternika 50, MBS 030168575, OIB: 22890166104</w:t>
      </w:r>
      <w:r>
        <w:t xml:space="preserve">, </w:t>
      </w:r>
      <w:r w:rsidR="00B324DF">
        <w:t>u iznosu ukupnog troška od 3.</w:t>
      </w:r>
      <w:r w:rsidR="00BE6672">
        <w:t>6</w:t>
      </w:r>
      <w:r w:rsidR="00B324DF">
        <w:t>00,00 kn uplatom na žiro-račun privremen</w:t>
      </w:r>
      <w:r w:rsidR="00F62B6C">
        <w:t>og</w:t>
      </w:r>
      <w:r w:rsidR="00B324DF">
        <w:t xml:space="preserve"> stečajn</w:t>
      </w:r>
      <w:r w:rsidR="00F62B6C">
        <w:t>og</w:t>
      </w:r>
      <w:r w:rsidR="00B324DF">
        <w:t xml:space="preserve"> upravitelj</w:t>
      </w:r>
      <w:r w:rsidR="00F62B6C">
        <w:t>a</w:t>
      </w:r>
      <w:r w:rsidR="00B324DF">
        <w:t xml:space="preserve"> broj </w:t>
      </w:r>
      <w:r w:rsidR="00B76DE8">
        <w:t>HR44 2500 0093 2216 7879 5 kod ADDIKO BANK HRVATSKA d.d.</w:t>
      </w:r>
      <w:r w:rsidR="006457F9">
        <w:t xml:space="preserve"> Zagreb.</w:t>
      </w:r>
    </w:p>
    <w:p w:rsidRDefault="00B324DF" w:rsidP="00B324DF" w:rsidR="00B324DF">
      <w:pPr>
        <w:pStyle w:val="Tijeloteksta"/>
        <w:ind w:left="705"/>
      </w:pPr>
    </w:p>
    <w:p w:rsidRDefault="00B324DF" w:rsidP="00C52D75" w:rsidR="00B324DF">
      <w:pPr>
        <w:pStyle w:val="Tijeloteksta"/>
        <w:numPr>
          <w:ilvl w:val="0"/>
          <w:numId w:val="11"/>
        </w:numPr>
      </w:pPr>
      <w:r>
        <w:t xml:space="preserve">Nalaže se računovodstvu ovoga suda da po pravomoćnosti ovoga rješenja </w:t>
      </w:r>
      <w:r w:rsidR="00795199">
        <w:t>s predmeta broj St-645/18</w:t>
      </w:r>
      <w:r w:rsidR="00F3701D">
        <w:t xml:space="preserve"> </w:t>
      </w:r>
      <w:r>
        <w:t>izvrši isplatu privremeno</w:t>
      </w:r>
      <w:r w:rsidR="00795199">
        <w:t>j</w:t>
      </w:r>
      <w:r>
        <w:t xml:space="preserve"> stečajno</w:t>
      </w:r>
      <w:r w:rsidR="00795199">
        <w:t>j</w:t>
      </w:r>
      <w:r>
        <w:t xml:space="preserve"> upravitelj</w:t>
      </w:r>
      <w:r w:rsidR="00795199">
        <w:t>ici</w:t>
      </w:r>
      <w:r>
        <w:t xml:space="preserve"> na nje</w:t>
      </w:r>
      <w:r w:rsidR="00795199">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795199">
        <w:t>645</w:t>
      </w:r>
      <w:r>
        <w:t>/1</w:t>
      </w:r>
      <w:r w:rsidR="00F62B6C">
        <w:t>8</w:t>
      </w:r>
      <w:r>
        <w:t>-</w:t>
      </w:r>
      <w:r w:rsidR="00AA019A">
        <w:t>3</w:t>
      </w:r>
      <w:r>
        <w:t xml:space="preserve"> od </w:t>
      </w:r>
      <w:r w:rsidR="00AA019A">
        <w:t>20</w:t>
      </w:r>
      <w:r>
        <w:t>.</w:t>
      </w:r>
      <w:r w:rsidR="00C52D75">
        <w:t>0</w:t>
      </w:r>
      <w:r w:rsidR="00AA019A">
        <w:t>4</w:t>
      </w:r>
      <w:r>
        <w:t>.201</w:t>
      </w:r>
      <w:r w:rsidR="00C52D75">
        <w:t>8</w:t>
      </w:r>
      <w:r>
        <w:t>. pokrenut je prethodni postupak nad dužnikom i imenovan</w:t>
      </w:r>
      <w:r w:rsidR="00AA019A">
        <w:t>a</w:t>
      </w:r>
      <w:r>
        <w:t xml:space="preserve"> je </w:t>
      </w:r>
      <w:r w:rsidR="00AA019A">
        <w:t>Sabina Lalić iz Osijeka</w:t>
      </w:r>
      <w:r>
        <w:t xml:space="preserve"> za privremen</w:t>
      </w:r>
      <w:r w:rsidR="00C52D75">
        <w:t>og</w:t>
      </w:r>
      <w:r>
        <w:t xml:space="preserve"> stečajn</w:t>
      </w:r>
      <w:r w:rsidR="00C52D75">
        <w:t>og</w:t>
      </w:r>
      <w:r>
        <w:t xml:space="preserve"> upravitelj</w:t>
      </w:r>
      <w:r w:rsidR="00C52D75">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t>Privremen</w:t>
      </w:r>
      <w:r w:rsidR="00AA019A">
        <w:t>a</w:t>
      </w:r>
      <w:r>
        <w:t xml:space="preserve"> stečajn</w:t>
      </w:r>
      <w:r w:rsidR="00AA019A">
        <w:t>a</w:t>
      </w:r>
      <w:r>
        <w:t xml:space="preserve"> upravitelj</w:t>
      </w:r>
      <w:r w:rsidR="00AA019A">
        <w:t>ica</w:t>
      </w:r>
      <w:r>
        <w:t xml:space="preserve"> obavi</w:t>
      </w:r>
      <w:r w:rsidR="00AA019A">
        <w:t>la</w:t>
      </w:r>
      <w:r>
        <w:t xml:space="preserve"> je sve potrebne radnje, te je sastavi</w:t>
      </w:r>
      <w:r w:rsidR="00AA019A">
        <w:t>la</w:t>
      </w:r>
      <w:r>
        <w:t xml:space="preserve"> i dostavi</w:t>
      </w:r>
      <w:r w:rsidR="00AA019A">
        <w:t>la</w:t>
      </w:r>
      <w:r>
        <w:t xml:space="preserve"> svoje pisano izvješće i nazoči</w:t>
      </w:r>
      <w:r w:rsidR="00AA019A">
        <w:t>la</w:t>
      </w:r>
      <w:r>
        <w:t xml:space="preserve"> ročištu radi izjašnjenja o prijedlogu za otvaranje </w:t>
      </w:r>
      <w:r>
        <w:lastRenderedPageBreak/>
        <w:t xml:space="preserve">stečajnog postupka i ročištu radi rasprave o uvjetima za otvaranje stečajnog postupka, a dana </w:t>
      </w:r>
      <w:r w:rsidR="001E2966">
        <w:t>10</w:t>
      </w:r>
      <w:r>
        <w:t>.</w:t>
      </w:r>
      <w:r w:rsidR="00FF414C">
        <w:t>0</w:t>
      </w:r>
      <w:r w:rsidR="001E2966">
        <w:t>5</w:t>
      </w:r>
      <w:r>
        <w:t>.201</w:t>
      </w:r>
      <w:r w:rsidR="00FF414C">
        <w:t>8</w:t>
      </w:r>
      <w:r>
        <w:t xml:space="preserve">. zaprimljen je </w:t>
      </w:r>
      <w:r w:rsidR="002C2ABF">
        <w:t xml:space="preserve">obrazložen i dokumentiran </w:t>
      </w:r>
      <w:r>
        <w:t>zahtjev za određivanje nagrade</w:t>
      </w:r>
      <w:r w:rsidR="001E2966">
        <w:t xml:space="preserve"> i naknade stvarnih troškova (izdavanje potvrde FINE u iznosu od 25,00 kn, poštanske usluge u iznosu od 11,50 kn, potvrda CVH STP  u iznosu od 17,94 kn i sudske pristojbe u iznosu od 20,00 kn)</w:t>
      </w:r>
      <w:r w:rsidR="002C2ABF">
        <w:t>.</w:t>
      </w:r>
      <w:r>
        <w:t xml:space="preserv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2C2ABF" w:rsidRPr="002C2ABF">
        <w:t xml:space="preserve">28. svibnja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2C2ABF">
        <w:t>a</w:t>
      </w:r>
      <w:r>
        <w:t xml:space="preserve"> stečajn</w:t>
      </w:r>
      <w:r w:rsidR="002C2ABF">
        <w:t>a</w:t>
      </w:r>
      <w:r>
        <w:t xml:space="preserve"> upravitelj</w:t>
      </w:r>
      <w:r w:rsidR="002C2ABF">
        <w:t>ica</w:t>
      </w:r>
      <w:r w:rsidR="00F21D52">
        <w:t xml:space="preserve"> </w:t>
      </w:r>
      <w:r w:rsidR="002C2ABF">
        <w:t>Sabina Lalić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2539">
      <w:rPr>
        <w:rStyle w:val="Brojstranice"/>
        <w:noProof/>
      </w:rPr>
      <w:t>2</w:t>
    </w:r>
    <w:r>
      <w:rPr>
        <w:rStyle w:val="Brojstranice"/>
      </w:rPr>
      <w:fldChar w:fldCharType="end"/>
    </w:r>
  </w:p>
  <w:p w:rsidRDefault="000D2EFC" w:rsidP="002B47A8" w:rsidR="00E24B1F">
    <w:pPr>
      <w:jc w:val="right"/>
    </w:pPr>
    <w:r>
      <w:t>14 St-</w:t>
    </w:r>
    <w:r w:rsidR="00EF3D95" w:rsidRPr="00EF3D95">
      <w:t>645/18-14</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645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18A6"/>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966"/>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53B"/>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ABF"/>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3E92"/>
    <w:rsid w:val="004C587D"/>
    <w:rsid w:val="004C7427"/>
    <w:rsid w:val="004D2342"/>
    <w:rsid w:val="004D63EA"/>
    <w:rsid w:val="004E05E5"/>
    <w:rsid w:val="004E0D3F"/>
    <w:rsid w:val="004E0E9A"/>
    <w:rsid w:val="004E1ADA"/>
    <w:rsid w:val="004E2692"/>
    <w:rsid w:val="004E3EB7"/>
    <w:rsid w:val="004E3EFA"/>
    <w:rsid w:val="004E6B70"/>
    <w:rsid w:val="004E7185"/>
    <w:rsid w:val="004F0A56"/>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57F9"/>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6D58"/>
    <w:rsid w:val="006B7CF4"/>
    <w:rsid w:val="006C078E"/>
    <w:rsid w:val="006C3CC6"/>
    <w:rsid w:val="006C3EC5"/>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99"/>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7F7D9A"/>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815"/>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019A"/>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0F62"/>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76DE8"/>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6672"/>
    <w:rsid w:val="00BE724E"/>
    <w:rsid w:val="00BF094B"/>
    <w:rsid w:val="00BF24C5"/>
    <w:rsid w:val="00BF4A4E"/>
    <w:rsid w:val="00BF5A64"/>
    <w:rsid w:val="00BF62B7"/>
    <w:rsid w:val="00C00BF8"/>
    <w:rsid w:val="00C01652"/>
    <w:rsid w:val="00C027A7"/>
    <w:rsid w:val="00C02CAD"/>
    <w:rsid w:val="00C030E2"/>
    <w:rsid w:val="00C05F68"/>
    <w:rsid w:val="00C07578"/>
    <w:rsid w:val="00C101E8"/>
    <w:rsid w:val="00C10AE1"/>
    <w:rsid w:val="00C12001"/>
    <w:rsid w:val="00C15C51"/>
    <w:rsid w:val="00C15FDA"/>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1A3A"/>
    <w:rsid w:val="00C5225C"/>
    <w:rsid w:val="00C52D75"/>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4D8"/>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2539"/>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626"/>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3D95"/>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1D52"/>
    <w:rsid w:val="00F23741"/>
    <w:rsid w:val="00F248E2"/>
    <w:rsid w:val="00F34667"/>
    <w:rsid w:val="00F350E9"/>
    <w:rsid w:val="00F362EA"/>
    <w:rsid w:val="00F3701D"/>
    <w:rsid w:val="00F379A2"/>
    <w:rsid w:val="00F404EA"/>
    <w:rsid w:val="00F41231"/>
    <w:rsid w:val="00F46B8B"/>
    <w:rsid w:val="00F46BC9"/>
    <w:rsid w:val="00F47EF5"/>
    <w:rsid w:val="00F5389A"/>
    <w:rsid w:val="00F5537F"/>
    <w:rsid w:val="00F55833"/>
    <w:rsid w:val="00F5639C"/>
    <w:rsid w:val="00F61132"/>
    <w:rsid w:val="00F62B6C"/>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414C"/>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D52539"/>
    <w:rPr>
      <w:color w:val="808080"/>
      <w:bdr w:space="0" w:sz="0" w:color="auto" w:val="none"/>
      <w:shd w:fill="auto" w:color="auto" w:val="clear"/>
    </w:rPr>
  </w:style>
  <w:style w:customStyle="true" w:styleId="eSPISCCParagraphDefaultFont" w:type="character">
    <w:name w:val="eSPIS_CC_Paragraph Default Font"/>
    <w:basedOn w:val="Zadanifontodlomka"/>
    <w:rsid w:val="00D525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2539"/>
    <w:rPr>
      <w:bdr w:space="0" w:sz="0" w:color="auto" w:val="none"/>
      <w:shd w:fill="FFFFCC" w:color="auto" w:val="clear"/>
      <w:lang w:val="hr-HR"/>
    </w:rPr>
  </w:style>
  <w:style w:customStyle="true" w:styleId="PozadinaSvijetloCrvena" w:type="character">
    <w:name w:val="Pozadina_SvijetloCrvena"/>
    <w:basedOn w:val="eSPISCCParagraphDefaultFont"/>
    <w:rsid w:val="00D525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25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D52539"/>
    <w:rPr>
      <w:color w:val="808080"/>
      <w:bdr w:color="auto" w:space="0" w:sz="0" w:val="none"/>
      <w:shd w:color="auto" w:fill="auto" w:val="clear"/>
    </w:rPr>
  </w:style>
  <w:style w:customStyle="1" w:styleId="eSPISCCParagraphDefaultFont" w:type="character">
    <w:name w:val="eSPIS_CC_Paragraph Default Font"/>
    <w:basedOn w:val="Zadanifontodlomka"/>
    <w:rsid w:val="00D525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2539"/>
    <w:rPr>
      <w:bdr w:color="auto" w:space="0" w:sz="0" w:val="none"/>
      <w:shd w:color="auto" w:fill="FFFFCC" w:val="clear"/>
      <w:lang w:val="hr-HR"/>
    </w:rPr>
  </w:style>
  <w:style w:customStyle="1" w:styleId="PozadinaSvijetloCrvena" w:type="character">
    <w:name w:val="Pozadina_SvijetloCrvena"/>
    <w:basedOn w:val="eSPISCCParagraphDefaultFont"/>
    <w:rsid w:val="00D525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25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2018.</izvorni_sadrzaj>
    <derivirana_varijabla naziv="DomainObject.Predmet.DatumOsnivanja_1">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svibnja 2018.</izvorni_sadrzaj>
    <derivirana_varijabla naziv="DomainObject.Predmet.DatumRjesavanja_1">11.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St-645/2018</izvorni_sadrzaj>
    <derivirana_varijabla naziv="DomainObject.Predmet.OznakaBroj_1">St-645/2018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OSCORP j.d.o.o. za trgovinu i usluge</izvorni_sadrzaj>
    <derivirana_varijabla naziv="DomainObject.Predmet.ProtustrankaFormated_1">  OSCORP j.d.o.o. za trgovinu i usluge</derivirana_varijabla>
  </DomainObject.Predmet.ProtustrankaFormated>
  <DomainObject.Predmet.ProtustrankaFormatedOIB>
    <izvorni_sadrzaj>  OSCORP j.d.o.o. za trgovinu i usluge, OIB 22890166104</izvorni_sadrzaj>
    <derivirana_varijabla naziv="DomainObject.Predmet.ProtustrankaFormatedOIB_1">  OSCORP j.d.o.o. za trgovinu i usluge, OIB 22890166104</derivirana_varijabla>
  </DomainObject.Predmet.ProtustrankaFormatedOIB>
  <DomainObject.Predmet.ProtustrankaFormatedWithAdress>
    <izvorni_sadrzaj> OSCORP j.d.o.o. za trgovinu i usluge, Eugena Kvaternika 50, 31220 Višnjevac</izvorni_sadrzaj>
    <derivirana_varijabla naziv="DomainObject.Predmet.ProtustrankaFormatedWithAdress_1"> OSCORP j.d.o.o. za trgovinu i usluge, Eugena Kvaternika 50, 31220 Višnjevac</derivirana_varijabla>
  </DomainObject.Predmet.ProtustrankaFormatedWithAdress>
  <DomainObject.Predmet.ProtustrankaFormatedWithAdressOIB>
    <izvorni_sadrzaj> OSCORP j.d.o.o. za trgovinu i usluge, OIB 22890166104, Eugena Kvaternika 50, 31220 Višnjevac</izvorni_sadrzaj>
    <derivirana_varijabla naziv="DomainObject.Predmet.ProtustrankaFormatedWithAdressOIB_1"> OSCORP j.d.o.o. za trgovinu i usluge, OIB 22890166104, Eugena Kvaternika 50, 31220 Višnjevac</derivirana_varijabla>
  </DomainObject.Predmet.ProtustrankaFormatedWithAdressOIB>
  <DomainObject.Predmet.ProtustrankaWithAdress>
    <izvorni_sadrzaj>OSCORP j.d.o.o. za trgovinu i usluge Eugena Kvaternika 50, 31220 Višnjevac</izvorni_sadrzaj>
    <derivirana_varijabla naziv="DomainObject.Predmet.ProtustrankaWithAdress_1">OSCORP j.d.o.o. za trgovinu i usluge Eugena Kvaternika 50, 31220 Višnjevac</derivirana_varijabla>
  </DomainObject.Predmet.ProtustrankaWithAdress>
  <DomainObject.Predmet.ProtustrankaWithAdressOIB>
    <izvorni_sadrzaj>OSCORP j.d.o.o. za trgovinu i usluge, OIB 22890166104, Eugena Kvaternika 50, 31220 Višnjevac</izvorni_sadrzaj>
    <derivirana_varijabla naziv="DomainObject.Predmet.ProtustrankaWithAdressOIB_1">OSCORP j.d.o.o. za trgovinu i usluge, OIB 22890166104, Eugena Kvaternika 50, 31220 Višnjevac</derivirana_varijabla>
  </DomainObject.Predmet.ProtustrankaWithAdressOIB>
  <DomainObject.Predmet.ProtustrankaNazivFormated>
    <izvorni_sadrzaj>OSCORP j.d.o.o. za trgovinu i usluge</izvorni_sadrzaj>
    <derivirana_varijabla naziv="DomainObject.Predmet.ProtustrankaNazivFormated_1">OSCORP j.d.o.o. za trgovinu i usluge</derivirana_varijabla>
  </DomainObject.Predmet.ProtustrankaNazivFormated>
  <DomainObject.Predmet.ProtustrankaNazivFormatedOIB>
    <izvorni_sadrzaj>OSCORP j.d.o.o. za trgovinu i usluge, OIB 22890166104</izvorni_sadrzaj>
    <derivirana_varijabla naziv="DomainObject.Predmet.ProtustrankaNazivFormatedOIB_1">OSCORP j.d.o.o. za trgovinu i usluge, OIB 22890166104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OSCORP j.d.o.o. za trgovinu i usluge</item>
    </izvorni_sadrzaj>
    <derivirana_varijabla naziv="DomainObject.Predmet.ProtuStrankaListFormated_1">
      <item>OSCORP j.d.o.o. za trgovinu i usluge</item>
    </derivirana_varijabla>
  </DomainObject.Predmet.ProtuStrankaListFormated>
  <DomainObject.Predmet.ProtuStrankaListFormatedOIB>
    <izvorni_sadrzaj>
      <item>OSCORP j.d.o.o. za trgovinu i usluge, OIB 22890166104</item>
    </izvorni_sadrzaj>
    <derivirana_varijabla naziv="DomainObject.Predmet.ProtuStrankaListFormatedOIB_1">
      <item>OSCORP j.d.o.o. za trgovinu i usluge, OIB 22890166104</item>
    </derivirana_varijabla>
  </DomainObject.Predmet.ProtuStrankaListFormatedOIB>
  <DomainObject.Predmet.ProtuStrankaListFormatedWithAdress>
    <izvorni_sadrzaj>
      <item>OSCORP j.d.o.o. za trgovinu i usluge, Eugena Kvaternika 50, 31220 Višnjevac</item>
    </izvorni_sadrzaj>
    <derivirana_varijabla naziv="DomainObject.Predmet.ProtuStrankaListFormatedWithAdress_1">
      <item>OSCORP j.d.o.o. za trgovinu i usluge, Eugena Kvaternika 50, 31220 Višnjevac</item>
    </derivirana_varijabla>
  </DomainObject.Predmet.ProtuStrankaListFormatedWithAdress>
  <DomainObject.Predmet.ProtuStrankaListFormatedWithAdressOIB>
    <izvorni_sadrzaj>
      <item>OSCORP j.d.o.o. za trgovinu i usluge, OIB 22890166104, Eugena Kvaternika 50, 31220 Višnjevac</item>
    </izvorni_sadrzaj>
    <derivirana_varijabla naziv="DomainObject.Predmet.ProtuStrankaListFormatedWithAdressOIB_1">
      <item>OSCORP j.d.o.o. za trgovinu i usluge, OIB 22890166104, Eugena Kvaternika 50, 31220 Višnjevac</item>
    </derivirana_varijabla>
  </DomainObject.Predmet.ProtuStrankaListFormatedWithAdressOIB>
  <DomainObject.Predmet.ProtuStrankaListNazivFormated>
    <izvorni_sadrzaj>
      <item>OSCORP j.d.o.o. za trgovinu i usluge</item>
    </izvorni_sadrzaj>
    <derivirana_varijabla naziv="DomainObject.Predmet.ProtuStrankaListNazivFormated_1">
      <item>OSCORP j.d.o.o. za trgovinu i usluge</item>
    </derivirana_varijabla>
  </DomainObject.Predmet.ProtuStrankaListNazivFormated>
  <DomainObject.Predmet.ProtuStrankaListNazivFormatedOIB>
    <izvorni_sadrzaj>
      <item>OSCORP j.d.o.o. za trgovinu i usluge, OIB 22890166104</item>
    </izvorni_sadrzaj>
    <derivirana_varijabla naziv="DomainObject.Predmet.ProtuStrankaListNazivFormatedOIB_1">
      <item>OSCORP j.d.o.o. za trgovinu i usluge, OIB 22890166104</item>
    </derivirana_varijabla>
  </DomainObject.Predmet.ProtuStrankaListNazivFormatedOIB>
  <DomainObject.Predmet.OstaliListFormated>
    <izvorni_sadrzaj>
      <item>Martin Teskera</item>
    </izvorni_sadrzaj>
    <derivirana_varijabla naziv="DomainObject.Predmet.OstaliListFormated_1">
      <item>Martin Teskera</item>
    </derivirana_varijabla>
  </DomainObject.Predmet.OstaliListFormated>
  <DomainObject.Predmet.OstaliListFormatedOIB>
    <izvorni_sadrzaj>
      <item>Martin Teskera, OIB 88731920835</item>
    </izvorni_sadrzaj>
    <derivirana_varijabla naziv="DomainObject.Predmet.OstaliListFormatedOIB_1">
      <item>Martin Teskera, OIB 88731920835</item>
    </derivirana_varijabla>
  </DomainObject.Predmet.OstaliListFormatedOIB>
  <DomainObject.Predmet.OstaliListFormatedWithAdress>
    <izvorni_sadrzaj>
      <item>Martin Teskera, Josipa Jurja Strossmayera 156, 31000 Osijek</item>
    </izvorni_sadrzaj>
    <derivirana_varijabla naziv="DomainObject.Predmet.OstaliListFormatedWithAdress_1">
      <item>Martin Teskera, Josipa Jurja Strossmayera 156, 31000 Osijek</item>
    </derivirana_varijabla>
  </DomainObject.Predmet.OstaliListFormatedWithAdress>
  <DomainObject.Predmet.OstaliListFormatedWithAdressOIB>
    <izvorni_sadrzaj>
      <item>Martin Teskera, OIB 88731920835, Josipa Jurja Strossmayera 156, 31000 Osijek</item>
    </izvorni_sadrzaj>
    <derivirana_varijabla naziv="DomainObject.Predmet.OstaliListFormatedWithAdressOIB_1">
      <item>Martin Teskera, OIB 88731920835, Josipa Jurja Strossmayera 156, 31000 Osijek</item>
    </derivirana_varijabla>
  </DomainObject.Predmet.OstaliListFormatedWithAdressOIB>
  <DomainObject.Predmet.OstaliListNazivFormated>
    <izvorni_sadrzaj>
      <item>Martin Teskera</item>
    </izvorni_sadrzaj>
    <derivirana_varijabla naziv="DomainObject.Predmet.OstaliListNazivFormated_1">
      <item>Martin Teskera</item>
    </derivirana_varijabla>
  </DomainObject.Predmet.OstaliListNazivFormated>
  <DomainObject.Predmet.OstaliListNazivFormatedOIB>
    <izvorni_sadrzaj>
      <item>Martin Teskera, OIB 88731920835</item>
    </izvorni_sadrzaj>
    <derivirana_varijabla naziv="DomainObject.Predmet.OstaliListNazivFormatedOIB_1">
      <item>Martin Teskera, OIB 88731920835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OSCORP j.d.o.o. za trgovinu i usluge</izvorni_sadrzaj>
    <derivirana_varijabla naziv="DomainObject.Predmet.ProtustrankaIDrugi_1">OSCORP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OSCORP j.d.o.o. za trgovinu i usluge, OIB 22890166104, Eugena Kvaternika 50, 31220 Višnjevac</izvorni_sadrzaj>
    <derivirana_varijabla naziv="DomainObject.Predmet.ProtustrankaIDrugiAdressOIB_1">OSCORP j.d.o.o. za trgovinu i usluge, OIB 22890166104, Eugena Kvaternika 50,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svibnja 2018.</izvorni_sadrzaj>
    <derivirana_varijabla naziv="DomainObject.Predmet.OdlukaRjesenje.DatumDonosenjaOdluke_1">11.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St-645/2018-12</izvorni_sadrzaj>
    <derivirana_varijabla naziv="DomainObject.Predmet.OdlukaRjesenje.Oznaka_1">St-645/2018-12</derivirana_varijabla>
  </DomainObject.Predmet.OdlukaRjesenje.Oznaka>
  <DomainObject.Predmet.SudioniciListNaziv>
    <izvorni_sadrzaj>
      <item>FINA RC OSIJEK</item>
      <item>OSCORP j.d.o.o. za trgovinu i usluge</item>
      <item>Martin Teskera</item>
    </izvorni_sadrzaj>
    <derivirana_varijabla naziv="DomainObject.Predmet.SudioniciListNaziv_1">
      <item>FINA RC OSIJEK</item>
      <item>OSCORP j.d.o.o. za trgovinu i usluge</item>
      <item>Martin Teskera</item>
    </derivirana_varijabla>
  </DomainObject.Predmet.SudioniciListNaziv>
  <DomainObject.Predmet.SudioniciListAdressOIB>
    <izvorni_sadrzaj>
      <item>FINA RC OSIJEK, OIB 85821130368</item>
      <item>OSCORP j.d.o.o. za trgovinu i usluge, OIB 22890166104, Eugena Kvaternika 50,31220 Višnjevac</item>
      <item>Martin Teskera, OIB 88731920835, Josipa Jurja Strossmayera 156,31000 Osijek</item>
    </izvorni_sadrzaj>
    <derivirana_varijabla naziv="DomainObject.Predmet.SudioniciListAdressOIB_1">
      <item>FINA RC OSIJEK, OIB 85821130368</item>
      <item>OSCORP j.d.o.o. za trgovinu i usluge, OIB 22890166104, Eugena Kvaternika 50,31220 Višnjevac</item>
      <item>Martin Teskera, OIB 88731920835, Josipa Jurja Strossmayera 156,31000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22890166104</item>
      <item>, OIB 88731920835</item>
    </izvorni_sadrzaj>
    <derivirana_varijabla naziv="DomainObject.Predmet.SudioniciListNazivOIB_1">
      <item>, OIB 85821130368</item>
      <item>, OIB 22890166104</item>
      <item>, OIB 88731920835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7A29B8-ECE4-4729-95A3-E603A6F099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485</properties:Words>
  <properties:Characters>2590</properties:Characters>
  <properties:Lines>72</properties:Lines>
  <properties:Paragraphs>21</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3163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2018-05-28T10:30:00Z</cp:lastPrinted>
  <dcterms:modified xmlns:xsi="http://www.w3.org/2001/XMLSchema-instance" xsi:type="dcterms:W3CDTF">2018-05-28T11:05:00Z</dcterms:modified>
  <cp:revision>17</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