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97705" w14:paraId="1c97705" w:rsidRDefault="00510FEE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>
        <w:t xml:space="preserve">Poslovni broj: </w:t>
      </w:r>
      <w:r w:rsidR="00385531" w:rsidRPr="002F799A">
        <w:t>1 St-</w:t>
      </w:r>
      <w:r w:rsidR="00424C0C">
        <w:t>41</w:t>
      </w:r>
      <w:r w:rsidR="0070050D">
        <w:t>/201</w:t>
      </w:r>
      <w:r w:rsidR="00424C0C">
        <w:t>4</w:t>
      </w:r>
      <w:r w:rsidR="00385531">
        <w:t>-</w:t>
      </w:r>
      <w:r w:rsidR="00424C0C">
        <w:t>163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510FEE" w:rsidP="00510FEE" w:rsidR="00510FEE" w:rsidRPr="00510FEE">
      <w:pPr>
        <w:keepNext/>
        <w:ind w:right="6237" w:left="567"/>
        <w:jc w:val="center"/>
        <w:outlineLvl w:val="5"/>
        <w:rPr>
          <w:bCs/>
          <w:lang w:eastAsia="en-US"/>
        </w:rPr>
      </w:pPr>
      <w:r w:rsidRPr="00510FEE">
        <w:rPr>
          <w:bCs/>
          <w:lang w:eastAsia="en-US"/>
        </w:rPr>
        <w:t>Republika  Hrvatska</w:t>
      </w:r>
    </w:p>
    <w:p w:rsidRDefault="00510FEE" w:rsidP="00510FEE" w:rsidR="00510FEE" w:rsidRPr="00510FEE">
      <w:pPr>
        <w:ind w:right="6237" w:left="567"/>
        <w:jc w:val="center"/>
        <w:rPr>
          <w:bCs/>
        </w:rPr>
      </w:pPr>
      <w:r w:rsidRPr="00510FEE">
        <w:rPr>
          <w:bCs/>
        </w:rPr>
        <w:t>Trgovački sud u Zadru</w:t>
      </w:r>
    </w:p>
    <w:p w:rsidRDefault="00510FEE" w:rsidP="00510FEE" w:rsidR="00510FEE" w:rsidRPr="00510FEE">
      <w:pPr>
        <w:tabs>
          <w:tab w:pos="2410" w:val="left"/>
        </w:tabs>
        <w:ind w:right="6237" w:left="567"/>
        <w:jc w:val="center"/>
        <w:rPr>
          <w:bCs/>
        </w:rPr>
      </w:pPr>
      <w:r w:rsidRPr="00510FEE">
        <w:rPr>
          <w:bCs/>
        </w:rPr>
        <w:t>Dr. Franje Tuđmana 35</w:t>
      </w:r>
    </w:p>
    <w:p w:rsidRDefault="00510FEE" w:rsidP="00510FEE" w:rsidR="00510FEE" w:rsidRPr="00510FEE">
      <w:pPr>
        <w:tabs>
          <w:tab w:pos="2410" w:val="left"/>
        </w:tabs>
        <w:ind w:right="6237" w:left="567"/>
        <w:jc w:val="center"/>
        <w:rPr>
          <w:bCs/>
        </w:rPr>
      </w:pPr>
      <w:r w:rsidRPr="00510FEE">
        <w:t>23000 Zadar</w:t>
      </w:r>
    </w:p>
    <w:p w:rsidRDefault="00ED1E23" w:rsidP="002F799A" w:rsidR="00ED1E23">
      <w:pPr>
        <w:jc w:val="center"/>
      </w:pPr>
    </w:p>
    <w:p w:rsidRDefault="00930CEE" w:rsidP="002F799A" w:rsidR="004F62DD">
      <w:pPr>
        <w:jc w:val="center"/>
      </w:pPr>
      <w:r>
        <w:t>Z A K L J U Č A K</w:t>
      </w:r>
    </w:p>
    <w:p w:rsidRDefault="00ED1E23" w:rsidP="00ED1E23" w:rsidR="00ED1E23">
      <w:pPr>
        <w:jc w:val="both"/>
      </w:pPr>
    </w:p>
    <w:p w:rsidRDefault="004F62DD" w:rsidP="00ED1E23" w:rsidR="004F62DD" w:rsidRPr="002F799A">
      <w:pPr>
        <w:jc w:val="both"/>
      </w:pPr>
    </w:p>
    <w:p w:rsidRDefault="00ED1E23" w:rsidP="00F1661E" w:rsidR="00AB6B83">
      <w:pPr>
        <w:jc w:val="both"/>
      </w:pPr>
      <w:r w:rsidRPr="002F799A">
        <w:tab/>
        <w:t xml:space="preserve">Trgovački sud u Zadru po sucu ovog suda Ardeni Bajlo, </w:t>
      </w:r>
      <w:r w:rsidR="00826238" w:rsidRPr="002C6CA0">
        <w:t xml:space="preserve">u stečajnom postupku nad stečajnim dužnikom </w:t>
      </w:r>
      <w:r w:rsidR="00424C0C">
        <w:t>KEMOPLAST, d.o.o. u stečaju, Poličnik, Poslovna zona Grabi bb, OIB: 89957073540</w:t>
      </w:r>
      <w:r w:rsidR="00E06C95">
        <w:t xml:space="preserve">, </w:t>
      </w:r>
      <w:r w:rsidR="00424C0C">
        <w:t xml:space="preserve"> koga zastupa stečajni</w:t>
      </w:r>
      <w:r w:rsidR="00E06C95" w:rsidRPr="002C2297">
        <w:t xml:space="preserve"> upravitelj </w:t>
      </w:r>
      <w:r w:rsidR="00424C0C">
        <w:t>Milan Bariša Obradović</w:t>
      </w:r>
      <w:r w:rsidRPr="002F799A">
        <w:t xml:space="preserve">, dana </w:t>
      </w:r>
      <w:r w:rsidR="00894041">
        <w:t>6</w:t>
      </w:r>
      <w:r w:rsidR="003C4FE0">
        <w:t xml:space="preserve">. </w:t>
      </w:r>
      <w:r w:rsidR="00424C0C">
        <w:t>lipnja</w:t>
      </w:r>
      <w:r w:rsidR="00815E6C">
        <w:t xml:space="preserve"> </w:t>
      </w:r>
      <w:r w:rsidR="00640587">
        <w:t>2018</w:t>
      </w:r>
      <w:r w:rsidRPr="002F799A">
        <w:t>.,</w:t>
      </w:r>
    </w:p>
    <w:p w:rsidRDefault="00F1661E" w:rsidP="00F1661E" w:rsidR="00F1661E" w:rsidRPr="002F799A">
      <w:pPr>
        <w:jc w:val="both"/>
      </w:pPr>
    </w:p>
    <w:p w:rsidRDefault="00930CEE" w:rsidP="00ED1E23" w:rsidR="00ED1E23" w:rsidRPr="002F799A">
      <w:pPr>
        <w:jc w:val="center"/>
      </w:pPr>
      <w:r>
        <w:t>z a k l j u č i o  j e</w:t>
      </w:r>
      <w:r w:rsidR="00815E6C">
        <w:t xml:space="preserve"> </w:t>
      </w:r>
    </w:p>
    <w:p w:rsidRDefault="00ED1E23" w:rsidP="00ED1E23" w:rsidR="00ED1E23" w:rsidRPr="002F799A">
      <w:pPr>
        <w:tabs>
          <w:tab w:pos="960" w:val="left"/>
        </w:tabs>
        <w:ind w:left="360"/>
        <w:jc w:val="both"/>
      </w:pPr>
    </w:p>
    <w:p w:rsidRDefault="004D05CD" w:rsidP="00826238" w:rsidR="00826238">
      <w:pPr>
        <w:ind w:left="708"/>
        <w:jc w:val="both"/>
      </w:pPr>
      <w:r w:rsidRPr="002F799A">
        <w:t>Određuje se ročište za diobu kupovnine od prodaje</w:t>
      </w:r>
      <w:r w:rsidR="0062759B">
        <w:t xml:space="preserve"> </w:t>
      </w:r>
      <w:r w:rsidR="00424C0C">
        <w:t>nekretnine</w:t>
      </w:r>
      <w:r w:rsidR="00826238">
        <w:t xml:space="preserve"> </w:t>
      </w:r>
      <w:r w:rsidR="00E0101B">
        <w:t>i to</w:t>
      </w:r>
      <w:r w:rsidR="00826238">
        <w:t>:</w:t>
      </w:r>
    </w:p>
    <w:p w:rsidRDefault="00E06C95" w:rsidP="00826238" w:rsidR="00E06C95">
      <w:pPr>
        <w:ind w:left="708"/>
        <w:jc w:val="both"/>
      </w:pPr>
    </w:p>
    <w:p w:rsidRDefault="00E06C95" w:rsidP="00E06C95" w:rsidR="00E06C95">
      <w:pPr>
        <w:ind w:left="705"/>
        <w:jc w:val="both"/>
      </w:pPr>
      <w:r w:rsidRPr="00006969">
        <w:t>-</w:t>
      </w:r>
      <w:r>
        <w:t xml:space="preserve"> </w:t>
      </w:r>
      <w:r w:rsidR="00603883">
        <w:t>kč. 481/22 zk. ul. 668 k.o. Poličnik</w:t>
      </w:r>
    </w:p>
    <w:p w:rsidRDefault="00826238" w:rsidP="00826238" w:rsidR="00826238">
      <w:pPr>
        <w:ind w:left="708"/>
        <w:jc w:val="both"/>
      </w:pPr>
    </w:p>
    <w:p w:rsidRDefault="00E06C95" w:rsidP="00930CEE" w:rsidR="00B35AD9">
      <w:pPr>
        <w:jc w:val="both"/>
      </w:pPr>
      <w:r>
        <w:t xml:space="preserve">u </w:t>
      </w:r>
      <w:r w:rsidR="00930CEE">
        <w:t>vlasništvu stečajnog dužnika za dan:</w:t>
      </w:r>
    </w:p>
    <w:p w:rsidRDefault="00930CEE" w:rsidP="00930CEE" w:rsidR="00930CEE">
      <w:pPr>
        <w:jc w:val="both"/>
      </w:pPr>
    </w:p>
    <w:p w:rsidRDefault="00424C0C" w:rsidP="00B35AD9" w:rsidR="00ED1E23" w:rsidRPr="002F799A">
      <w:pPr>
        <w:ind w:firstLine="705"/>
        <w:jc w:val="center"/>
      </w:pPr>
      <w:r>
        <w:t>19</w:t>
      </w:r>
      <w:r w:rsidR="003C4FE0">
        <w:t>.</w:t>
      </w:r>
      <w:r w:rsidR="00E06C95">
        <w:t xml:space="preserve"> </w:t>
      </w:r>
      <w:r w:rsidR="0000372A">
        <w:t>lipnja</w:t>
      </w:r>
      <w:r w:rsidR="00E06C95">
        <w:t xml:space="preserve"> 2018</w:t>
      </w:r>
      <w:r w:rsidR="004D05CD" w:rsidRPr="002F799A">
        <w:t xml:space="preserve">. godine u </w:t>
      </w:r>
      <w:r w:rsidR="00603883">
        <w:t>9</w:t>
      </w:r>
      <w:r w:rsidR="003C4FE0">
        <w:t>,</w:t>
      </w:r>
      <w:r w:rsidR="00603883">
        <w:t>00</w:t>
      </w:r>
      <w:r w:rsidR="004D05CD" w:rsidRPr="002F799A">
        <w:t xml:space="preserve"> sati u sudnici broj </w:t>
      </w:r>
      <w:r w:rsidR="004D05CD">
        <w:t>26</w:t>
      </w:r>
      <w:r w:rsidR="004D05CD" w:rsidRPr="002F799A">
        <w:t>/l.</w:t>
      </w:r>
    </w:p>
    <w:p w:rsidRDefault="00ED1E23" w:rsidP="00ED1E23" w:rsidR="00ED1E23" w:rsidRPr="002F799A">
      <w:pPr>
        <w:ind w:firstLine="708"/>
        <w:jc w:val="both"/>
      </w:pPr>
    </w:p>
    <w:p w:rsidRDefault="00ED1E23" w:rsidP="004D0391" w:rsidR="00ED1E23" w:rsidRPr="002F799A">
      <w:pPr>
        <w:ind w:left="705"/>
        <w:jc w:val="center"/>
      </w:pPr>
      <w:r w:rsidRPr="002F799A">
        <w:t xml:space="preserve">U Zadru, </w:t>
      </w:r>
      <w:r w:rsidR="00894041">
        <w:t>6</w:t>
      </w:r>
      <w:r w:rsidR="00BD6152">
        <w:t xml:space="preserve">. </w:t>
      </w:r>
      <w:r w:rsidR="00424C0C">
        <w:t>lipnja</w:t>
      </w:r>
      <w:r w:rsidR="00640587">
        <w:t xml:space="preserve"> 2018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400EA3" w:rsidP="00CC1902" w:rsidR="00403E10">
      <w:r>
        <w:t>Za točnost otpravka – ovlašteni službenik</w:t>
      </w:r>
      <w:r w:rsidR="00424C0C">
        <w:tab/>
      </w:r>
      <w:r w:rsidR="00424C0C">
        <w:tab/>
      </w:r>
      <w:r w:rsidR="00424C0C">
        <w:tab/>
      </w:r>
      <w:r w:rsidR="00424C0C">
        <w:tab/>
      </w:r>
      <w:r w:rsidR="00424C0C">
        <w:tab/>
      </w:r>
      <w:r w:rsidR="00826238">
        <w:t>Sutkinja:</w:t>
      </w:r>
    </w:p>
    <w:p w:rsidRDefault="00400EA3" w:rsidP="00CC1902" w:rsidR="00403E10">
      <w:r>
        <w:t>Ante Rubelj</w:t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403E10">
        <w:tab/>
      </w:r>
      <w:r w:rsidR="00510FEE">
        <w:tab/>
      </w:r>
      <w:r w:rsidR="00424C0C">
        <w:tab/>
      </w:r>
      <w:r w:rsidR="00403E10">
        <w:t>Ardena Bajlo</w:t>
      </w:r>
      <w:r>
        <w:t>, v.r.</w:t>
      </w:r>
    </w:p>
    <w:p w:rsidRDefault="00403E10" w:rsidP="00403E10" w:rsidR="00403E10"/>
    <w:p w:rsidRDefault="00F1661E" w:rsidP="00F1661E" w:rsidR="00F1661E">
      <w:pPr>
        <w:jc w:val="right"/>
      </w:pPr>
    </w:p>
    <w:p w:rsidRDefault="00F1661E" w:rsidP="00F1661E" w:rsidR="00F1661E" w:rsidRPr="002F799A">
      <w:pPr>
        <w:jc w:val="right"/>
      </w:pPr>
    </w:p>
    <w:p w:rsidRDefault="00BF64D1" w:rsidP="002348F0" w:rsidR="00BF64D1" w:rsidRPr="002F799A">
      <w:pPr>
        <w:jc w:val="right"/>
      </w:pPr>
    </w:p>
    <w:p w:rsidRDefault="00ED1E23" w:rsidP="00AB6B83" w:rsidR="00ED1E23" w:rsidRPr="002F799A">
      <w:pPr>
        <w:jc w:val="right"/>
      </w:pPr>
    </w:p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BC7BAE" w:rsidP="00BC7BAE" w:rsidR="00BC7BAE" w:rsidRPr="002F799A">
      <w:pPr>
        <w:numPr>
          <w:ilvl w:val="0"/>
          <w:numId w:val="1"/>
        </w:numPr>
      </w:pPr>
      <w:r w:rsidRPr="002F799A">
        <w:t>stečajnom upravitelju</w:t>
      </w:r>
      <w:r w:rsidR="00D61FAB">
        <w:t xml:space="preserve"> mailom</w:t>
      </w:r>
    </w:p>
    <w:p w:rsidRDefault="007B455E" w:rsidP="00930CEE" w:rsidR="00930CEE" w:rsidRPr="00713CF8">
      <w:pPr>
        <w:pStyle w:val="Odlomakpopisa"/>
        <w:numPr>
          <w:ilvl w:val="0"/>
          <w:numId w:val="1"/>
        </w:numPr>
        <w:jc w:val="both"/>
      </w:pPr>
      <w:r>
        <w:t>razlučnim vjerovnicima putem e-oglasne ploče</w:t>
      </w:r>
      <w:r w:rsidR="00930CEE" w:rsidRPr="00713CF8">
        <w:t xml:space="preserve"> </w:t>
      </w:r>
    </w:p>
    <w:p w:rsidRDefault="00543F80" w:rsidP="00BC7BAE" w:rsidR="00543F80" w:rsidRPr="002F799A">
      <w:pPr>
        <w:numPr>
          <w:ilvl w:val="0"/>
          <w:numId w:val="1"/>
        </w:numPr>
      </w:pPr>
      <w:r>
        <w:t>e-oglasna ploča</w:t>
      </w:r>
    </w:p>
    <w:p w:rsidRDefault="005B3E0C" w:rsidP="00815E6C" w:rsidR="005B3E0C" w:rsidRPr="002F799A">
      <w:pPr>
        <w:ind w:left="360"/>
      </w:pPr>
    </w:p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0372A"/>
    <w:rsid w:val="00095B71"/>
    <w:rsid w:val="000C733D"/>
    <w:rsid w:val="001513FF"/>
    <w:rsid w:val="001A4AF2"/>
    <w:rsid w:val="001F7EB7"/>
    <w:rsid w:val="00210717"/>
    <w:rsid w:val="00210CDE"/>
    <w:rsid w:val="002348F0"/>
    <w:rsid w:val="00283117"/>
    <w:rsid w:val="00292F46"/>
    <w:rsid w:val="002D112E"/>
    <w:rsid w:val="002F2478"/>
    <w:rsid w:val="002F799A"/>
    <w:rsid w:val="00302C16"/>
    <w:rsid w:val="00385531"/>
    <w:rsid w:val="003A08B9"/>
    <w:rsid w:val="003C4FE0"/>
    <w:rsid w:val="003D0AD2"/>
    <w:rsid w:val="003F745A"/>
    <w:rsid w:val="00400EA3"/>
    <w:rsid w:val="00403E10"/>
    <w:rsid w:val="00424C0C"/>
    <w:rsid w:val="00432EB5"/>
    <w:rsid w:val="00455BCE"/>
    <w:rsid w:val="004C7FEB"/>
    <w:rsid w:val="004D0391"/>
    <w:rsid w:val="004D05CD"/>
    <w:rsid w:val="004F62DD"/>
    <w:rsid w:val="00510FEE"/>
    <w:rsid w:val="00543F80"/>
    <w:rsid w:val="00573C13"/>
    <w:rsid w:val="00582C40"/>
    <w:rsid w:val="005851F9"/>
    <w:rsid w:val="005B3E0C"/>
    <w:rsid w:val="005D5FFD"/>
    <w:rsid w:val="005E09A7"/>
    <w:rsid w:val="00603883"/>
    <w:rsid w:val="0062759B"/>
    <w:rsid w:val="00640587"/>
    <w:rsid w:val="006C2F82"/>
    <w:rsid w:val="0070050D"/>
    <w:rsid w:val="00713CF8"/>
    <w:rsid w:val="00725D77"/>
    <w:rsid w:val="0073755C"/>
    <w:rsid w:val="007764EE"/>
    <w:rsid w:val="007B455E"/>
    <w:rsid w:val="007F51A4"/>
    <w:rsid w:val="00815E6C"/>
    <w:rsid w:val="00826238"/>
    <w:rsid w:val="00870477"/>
    <w:rsid w:val="00894041"/>
    <w:rsid w:val="008A5603"/>
    <w:rsid w:val="008C522C"/>
    <w:rsid w:val="009026AF"/>
    <w:rsid w:val="00930CEE"/>
    <w:rsid w:val="00984806"/>
    <w:rsid w:val="00A25457"/>
    <w:rsid w:val="00AB6B83"/>
    <w:rsid w:val="00B35AD9"/>
    <w:rsid w:val="00B66981"/>
    <w:rsid w:val="00B72BD8"/>
    <w:rsid w:val="00BC7BAE"/>
    <w:rsid w:val="00BD6152"/>
    <w:rsid w:val="00BF64D1"/>
    <w:rsid w:val="00C65399"/>
    <w:rsid w:val="00CB21D2"/>
    <w:rsid w:val="00CC1902"/>
    <w:rsid w:val="00CC6B15"/>
    <w:rsid w:val="00CF2E4D"/>
    <w:rsid w:val="00D338EE"/>
    <w:rsid w:val="00D50C9B"/>
    <w:rsid w:val="00D61FAB"/>
    <w:rsid w:val="00DB0971"/>
    <w:rsid w:val="00DD4FDC"/>
    <w:rsid w:val="00E0101B"/>
    <w:rsid w:val="00E06C95"/>
    <w:rsid w:val="00E94D30"/>
    <w:rsid w:val="00EA46B8"/>
    <w:rsid w:val="00ED1E23"/>
    <w:rsid w:val="00F1661E"/>
    <w:rsid w:val="00F54B47"/>
    <w:rsid w:val="00FD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0E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0E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0E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E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E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0E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0E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0E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E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E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2014.</izvorni_sadrzaj>
    <derivirana_varijabla naziv="DomainObject.Predmet.DatumOsnivanja_1">30.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St-41/2014</izvorni_sadrzaj>
    <derivirana_varijabla naziv="DomainObject.Predmet.OznakaBroj_1">St-41/2014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VRHOVNOM SUDU!
Vraćeno 16.04.2018.</izvorni_sadrzaj>
    <derivirana_varijabla naziv="DomainObject.Predmet.PrimjedbaSuca_1">NA VRHOVNOM SUDU!
Vraćeno 16.04.2018.</derivirana_varijabla>
  </DomainObject.Predmet.PrimjedbaSuca>
  <DomainObject.Predmet.ProtustrankaFormated>
    <izvorni_sadrzaj>  KEMOPLAST d.o.o. za preradu i proizvodnju plastičnih masa i trgovinu</izvorni_sadrzaj>
    <derivirana_varijabla naziv="DomainObject.Predmet.ProtustrankaFormated_1">  KEMOPLAST d.o.o. za preradu i proizvodnju plastičnih masa i trgovinu</derivirana_varijabla>
  </DomainObject.Predmet.ProtustrankaFormated>
  <DomainObject.Predmet.ProtustrankaFormatedOIB>
    <izvorni_sadrzaj>  KEMOPLAST d.o.o. za preradu i proizvodnju plastičnih masa i trgovinu, OIB 89957073540</izvorni_sadrzaj>
    <derivirana_varijabla naziv="DomainObject.Predmet.ProtustrankaFormatedOIB_1">  KEMOPLAST d.o.o. za preradu i proizvodnju plastičnih masa i trgovinu, OIB 89957073540</derivirana_varijabla>
  </DomainObject.Predmet.ProtustrankaFormatedOIB>
  <DomainObject.Predmet.ProtustrankaFormatedWithAdress>
    <izvorni_sadrzaj> KEMOPLAST d.o.o. za preradu i proizvodnju plastičnih masa i trgovinu, Poslovna zona Grabi, 23241 Poličnik</izvorni_sadrzaj>
    <derivirana_varijabla naziv="DomainObject.Predmet.ProtustrankaFormatedWithAdress_1"> KEMOPLAST d.o.o. za preradu i proizvodnju plastičnih masa i trgovinu, Poslovna zona Grabi, 23241 Poličnik</derivirana_varijabla>
  </DomainObject.Predmet.ProtustrankaFormatedWithAdress>
  <DomainObject.Predmet.ProtustrankaFormatedWithAdressOIB>
    <izvorni_sadrzaj> KEMOPLAST d.o.o. za preradu i proizvodnju plastičnih masa i trgovinu, OIB 89957073540, Poslovna zona Grabi, 23241 Poličnik</izvorni_sadrzaj>
    <derivirana_varijabla naziv="DomainObject.Predmet.ProtustrankaFormatedWithAdressOIB_1"> KEMOPLAST d.o.o. za preradu i proizvodnju plastičnih masa i trgovinu, OIB 89957073540, Poslovna zona Grabi, 23241 Poličnik</derivirana_varijabla>
  </DomainObject.Predmet.ProtustrankaFormatedWithAdressOIB>
  <DomainObject.Predmet.ProtustrankaWithAdress>
    <izvorni_sadrzaj>KEMOPLAST d.o.o. za preradu i proizvodnju plastičnih masa i trgovinu Poslovna zona Grabi, 23241 Poličnik</izvorni_sadrzaj>
    <derivirana_varijabla naziv="DomainObject.Predmet.ProtustrankaWithAdress_1">KEMOPLAST d.o.o. za preradu i proizvodnju plastičnih masa i trgovinu Poslovna zona Grabi, 23241 Poličnik</derivirana_varijabla>
  </DomainObject.Predmet.ProtustrankaWithAdress>
  <DomainObject.Predmet.ProtustrankaWithAdressOIB>
    <izvorni_sadrzaj>KEMOPLAST d.o.o. za preradu i proizvodnju plastičnih masa i trgovinu, OIB 89957073540, Poslovna zona Grabi, 23241 Poličnik</izvorni_sadrzaj>
    <derivirana_varijabla naziv="DomainObject.Predmet.ProtustrankaWithAdressOIB_1">KEMOPLAST d.o.o. za preradu i proizvodnju plastičnih masa i trgovinu, OIB 89957073540, Poslovna zona Grabi, 23241 Poličnik</derivirana_varijabla>
  </DomainObject.Predmet.ProtustrankaWithAdressOIB>
  <DomainObject.Predmet.ProtustrankaNazivFormated>
    <izvorni_sadrzaj>KEMOPLAST d.o.o. za preradu i proizvodnju plastičnih masa i trgovinu</izvorni_sadrzaj>
    <derivirana_varijabla naziv="DomainObject.Predmet.ProtustrankaNazivFormated_1">KEMOPLAST d.o.o. za preradu i proizvodnju plastičnih masa i trgovinu</derivirana_varijabla>
  </DomainObject.Predmet.ProtustrankaNazivFormated>
  <DomainObject.Predmet.ProtustrankaNazivFormatedOIB>
    <izvorni_sadrzaj>KEMOPLAST d.o.o. za preradu i proizvodnju plastičnih masa i trgovinu, OIB 89957073540</izvorni_sadrzaj>
    <derivirana_varijabla naziv="DomainObject.Predmet.ProtustrankaNazivFormatedOIB_1">KEMOPLAST d.o.o. za preradu i proizvodnju plastičnih masa i trgovinu, OIB 89957073540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Zagreb; KOVINOPLASTIKA PISKAR MP, d.o.o u stečaju, Mengeš; Ivanka Bosotina</izvorni_sadrzaj>
    <derivirana_varijabla naziv="DomainObject.Predmet.StrankaFormated_1">  FINA, Regionalni centar Zagreb; KOVINOPLASTIKA PISKAR MP, d.o.o u stečaju, Mengeš; Ivanka Bosotina</derivirana_varijabla>
  </DomainObject.Predmet.StrankaFormated>
  <DomainObject.Predmet.StrankaFormatedOIB>
    <izvorni_sadrzaj>  FINA, Regionalni centar Zagreb, OIB 85821130368; KOVINOPLASTIKA PISKAR MP, d.o.o u stečaju, Mengeš; Ivanka Bosotina, OIB 81654623800</izvorni_sadrzaj>
    <derivirana_varijabla naziv="DomainObject.Predmet.StrankaFormatedOIB_1">  FINA, Regionalni centar Zagreb, OIB 85821130368; KOVINOPLASTIKA PISKAR MP, d.o.o u stečaju, Mengeš; Ivanka Bosotina, OIB 81654623800</derivirana_varijabla>
  </DomainObject.Predmet.StrankaFormatedOIB>
  <DomainObject.Predmet.StrankaFormatedWithAdress>
    <izvorni_sadrzaj> FINA, Regionalni centar Zagreb; KOVINOPLASTIKA PISKAR MP, d.o.o u stečaju, Mengeš; Ivanka Bosotina, Frana Supila 25, 23000 Zadar</izvorni_sadrzaj>
    <derivirana_varijabla naziv="DomainObject.Predmet.StrankaFormatedWithAdress_1"> FINA, Regionalni centar Zagreb; KOVINOPLASTIKA PISKAR MP, d.o.o u stečaju, Mengeš; Ivanka Bosotina, Frana Supila 25, 23000 Zadar</derivirana_varijabla>
  </DomainObject.Predmet.StrankaFormatedWithAdress>
  <DomainObject.Predmet.StrankaFormatedWithAdressOIB>
    <izvorni_sadrzaj> FINA, Regionalni centar Zagreb, OIB 85821130368; KOVINOPLASTIKA PISKAR MP, d.o.o u stečaju, Mengeš; Ivanka Bosotina, OIB 81654623800, Frana Supila 25, 23000 Zadar</izvorni_sadrzaj>
    <derivirana_varijabla naziv="DomainObject.Predmet.StrankaFormatedWithAdressOIB_1"> FINA, Regionalni centar Zagreb, OIB 85821130368; KOVINOPLASTIKA PISKAR MP, d.o.o u stečaju, Mengeš; Ivanka Bosotina, OIB 81654623800, Frana Supila 25, 23000 Zadar</derivirana_varijabla>
  </DomainObject.Predmet.StrankaFormatedWithAdressOIB>
  <DomainObject.Predmet.StrankaWithAdress>
    <izvorni_sadrzaj>FINA, Regionalni centar Zagreb ,KOVINOPLASTIKA PISKAR MP, d.o.o u stečaju, Mengeš ,Ivanka Bosotina Frana Supila 25,23000 Zadar</izvorni_sadrzaj>
    <derivirana_varijabla naziv="DomainObject.Predmet.StrankaWithAdress_1">FINA, Regionalni centar Zagreb ,KOVINOPLASTIKA PISKAR MP, d.o.o u stečaju, Mengeš ,Ivanka Bosotina Frana Supila 25,23000 Zadar</derivirana_varijabla>
  </DomainObject.Predmet.StrankaWithAdress>
  <DomainObject.Predmet.StrankaWithAdressOIB>
    <izvorni_sadrzaj>FINA, Regionalni centar Zagreb, OIB 85821130368,KOVINOPLASTIKA PISKAR MP, d.o.o u stečaju, Mengeš,Ivanka Bosotina, OIB 81654623800, Frana Supila 25,23000 Zadar</izvorni_sadrzaj>
    <derivirana_varijabla naziv="DomainObject.Predmet.StrankaWithAdressOIB_1">FINA, Regionalni centar Zagreb, OIB 85821130368,KOVINOPLASTIKA PISKAR MP, d.o.o u stečaju, Mengeš,Ivanka Bosotina, OIB 81654623800, Frana Supila 25,23000 Zadar</derivirana_varijabla>
  </DomainObject.Predmet.StrankaWithAdressOIB>
  <DomainObject.Predmet.StrankaNazivFormated>
    <izvorni_sadrzaj>FINA, Regionalni centar Zagreb,KOVINOPLASTIKA PISKAR MP, d.o.o u stečaju, Mengeš,Ivanka Bosotina</izvorni_sadrzaj>
    <derivirana_varijabla naziv="DomainObject.Predmet.StrankaNazivFormated_1">FINA, Regionalni centar Zagreb,KOVINOPLASTIKA PISKAR MP, d.o.o u stečaju, Mengeš,Ivanka Bosotina</derivirana_varijabla>
  </DomainObject.Predmet.StrankaNazivFormated>
  <DomainObject.Predmet.StrankaNazivFormatedOIB>
    <izvorni_sadrzaj>FINA, Regionalni centar Zagreb, OIB 85821130368,KOVINOPLASTIKA PISKAR MP, d.o.o u stečaju, Mengeš,Ivanka Bosotina, OIB 81654623800</izvorni_sadrzaj>
    <derivirana_varijabla naziv="DomainObject.Predmet.StrankaNazivFormatedOIB_1">FINA, Regionalni centar Zagreb, OIB 85821130368,KOVINOPLASTIKA PISKAR MP, d.o.o u stečaju, Mengeš,Ivanka Bosotina, OIB 81654623800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FINA, Regionalni centar Zagreb</item>
      <item>KOVINOPLASTIKA PISKAR MP, d.o.o u stečaju, Mengeš</item>
      <item>Ivanka Bosotina</item>
    </izvorni_sadrzaj>
    <derivirana_varijabla naziv="DomainObject.Predmet.StrankaListFormated_1">
      <item>FINA, Regionalni centar Zagreb</item>
      <item>KOVINOPLASTIKA PISKAR MP, d.o.o u stečaju, Mengeš</item>
      <item>Ivanka Bosotina</item>
    </derivirana_varijabla>
  </DomainObject.Predmet.StrankaListFormated>
  <DomainObject.Predmet.StrankaListFormatedOIB>
    <izvorni_sadrzaj>
      <item>FINA, Regionalni centar Zagreb, OIB 85821130368</item>
      <item>KOVINOPLASTIKA PISKAR MP, d.o.o u stečaju, Mengeš</item>
      <item>Ivanka Bosotina, OIB 81654623800</item>
    </izvorni_sadrzaj>
    <derivirana_varijabla naziv="DomainObject.Predmet.StrankaListFormatedOIB_1">
      <item>FINA, Regionalni centar Zagreb, OIB 85821130368</item>
      <item>KOVINOPLASTIKA PISKAR MP, d.o.o u stečaju, Mengeš</item>
      <item>Ivanka Bosotina, OIB 81654623800</item>
    </derivirana_varijabla>
  </DomainObject.Predmet.StrankaListFormatedOIB>
  <DomainObject.Predmet.StrankaListFormatedWithAdress>
    <izvorni_sadrzaj>
      <item>FINA, Regionalni centar Zagreb</item>
      <item>KOVINOPLASTIKA PISKAR MP, d.o.o u stečaju, Mengeš</item>
      <item>Ivanka Bosotina, Frana Supila 25, 23000 Zadar</item>
    </izvorni_sadrzaj>
    <derivirana_varijabla naziv="DomainObject.Predmet.StrankaListFormatedWithAdress_1">
      <item>FINA, Regionalni centar Zagreb</item>
      <item>KOVINOPLASTIKA PISKAR MP, d.o.o u stečaju, Mengeš</item>
      <item>Ivanka Bosotina, Frana Supila 25, 23000 Zadar</item>
    </derivirana_varijabla>
  </DomainObject.Predmet.StrankaListFormatedWithAdress>
  <DomainObject.Predmet.StrankaListFormatedWithAdressOIB>
    <izvorni_sadrzaj>
      <item>FINA, Regionalni centar Zagreb, OIB 85821130368</item>
      <item>KOVINOPLASTIKA PISKAR MP, d.o.o u stečaju, Mengeš</item>
      <item>Ivanka Bosotina, OIB 81654623800, Frana Supila 25, 23000 Zadar</item>
    </izvorni_sadrzaj>
    <derivirana_varijabla naziv="DomainObject.Predmet.StrankaListFormatedWithAdressOIB_1">
      <item>FINA, Regionalni centar Zagreb, OIB 85821130368</item>
      <item>KOVINOPLASTIKA PISKAR MP, d.o.o u stečaju, Mengeš</item>
      <item>Ivanka Bosotina, OIB 81654623800, Frana Supila 25, 23000 Zadar</item>
    </derivirana_varijabla>
  </DomainObject.Predmet.StrankaListFormatedWithAdressOIB>
  <DomainObject.Predmet.StrankaListNazivFormated>
    <izvorni_sadrzaj>
      <item>FINA, Regionalni centar Zagreb</item>
      <item>KOVINOPLASTIKA PISKAR MP, d.o.o u stečaju, Mengeš</item>
      <item>Ivanka Bosotina</item>
    </izvorni_sadrzaj>
    <derivirana_varijabla naziv="DomainObject.Predmet.StrankaListNazivFormated_1">
      <item>FINA, Regionalni centar Zagreb</item>
      <item>KOVINOPLASTIKA PISKAR MP, d.o.o u stečaju, Mengeš</item>
      <item>Ivanka Bosotina</item>
    </derivirana_varijabla>
  </DomainObject.Predmet.StrankaListNazivFormated>
  <DomainObject.Predmet.StrankaListNazivFormatedOIB>
    <izvorni_sadrzaj>
      <item>FINA, Regionalni centar Zagreb, OIB 85821130368</item>
      <item>KOVINOPLASTIKA PISKAR MP, d.o.o u stečaju, Mengeš</item>
      <item>Ivanka Bosotina, OIB 81654623800</item>
    </izvorni_sadrzaj>
    <derivirana_varijabla naziv="DomainObject.Predmet.StrankaListNazivFormatedOIB_1">
      <item>FINA, Regionalni centar Zagreb, OIB 85821130368</item>
      <item>KOVINOPLASTIKA PISKAR MP, d.o.o u stečaju, Mengeš</item>
      <item>Ivanka Bosotina, OIB 81654623800</item>
    </derivirana_varijabla>
  </DomainObject.Predmet.StrankaListNazivFormatedOIB>
  <DomainObject.Predmet.ProtuStrankaListFormated>
    <izvorni_sadrzaj>
      <item>KEMOPLAST d.o.o. za preradu i proizvodnju plastičnih masa i trgovinu</item>
    </izvorni_sadrzaj>
    <derivirana_varijabla naziv="DomainObject.Predmet.ProtuStrankaListFormated_1">
      <item>KEMOPLAST d.o.o. za preradu i proizvodnju plastičnih masa i trgovinu</item>
    </derivirana_varijabla>
  </DomainObject.Predmet.ProtuStrankaListFormated>
  <DomainObject.Predmet.ProtuStrankaListFormatedOIB>
    <izvorni_sadrzaj>
      <item>KEMOPLAST d.o.o. za preradu i proizvodnju plastičnih masa i trgovinu, OIB 89957073540</item>
    </izvorni_sadrzaj>
    <derivirana_varijabla naziv="DomainObject.Predmet.ProtuStrankaListFormatedOIB_1">
      <item>KEMOPLAST d.o.o. za preradu i proizvodnju plastičnih masa i trgovinu, OIB 89957073540</item>
    </derivirana_varijabla>
  </DomainObject.Predmet.ProtuStrankaListFormatedOIB>
  <DomainObject.Predmet.ProtuStrankaListFormatedWithAdress>
    <izvorni_sadrzaj>
      <item>KEMOPLAST d.o.o. za preradu i proizvodnju plastičnih masa i trgovinu, Poslovna zona Grabi, 23241 Poličnik</item>
    </izvorni_sadrzaj>
    <derivirana_varijabla naziv="DomainObject.Predmet.ProtuStrankaListFormatedWithAdress_1">
      <item>KEMOPLAST d.o.o. za preradu i proizvodnju plastičnih masa i trgovinu, Poslovna zona Grabi, 23241 Poličnik</item>
    </derivirana_varijabla>
  </DomainObject.Predmet.ProtuStrankaListFormatedWithAdress>
  <DomainObject.Predmet.ProtuStrankaListFormatedWithAdressOIB>
    <izvorni_sadrzaj>
      <item>KEMOPLAST d.o.o. za preradu i proizvodnju plastičnih masa i trgovinu, OIB 89957073540, Poslovna zona Grabi, 23241 Poličnik</item>
    </izvorni_sadrzaj>
    <derivirana_varijabla naziv="DomainObject.Predmet.ProtuStrankaListFormatedWithAdressOIB_1">
      <item>KEMOPLAST d.o.o. za preradu i proizvodnju plastičnih masa i trgovinu, OIB 89957073540, Poslovna zona Grabi, 23241 Poličnik</item>
    </derivirana_varijabla>
  </DomainObject.Predmet.ProtuStrankaListFormatedWithAdressOIB>
  <DomainObject.Predmet.ProtuStrankaListNazivFormated>
    <izvorni_sadrzaj>
      <item>KEMOPLAST d.o.o. za preradu i proizvodnju plastičnih masa i trgovinu</item>
    </izvorni_sadrzaj>
    <derivirana_varijabla naziv="DomainObject.Predmet.ProtuStrankaListNazivFormated_1">
      <item>KEMOPLAST d.o.o. za preradu i proizvodnju plastičnih masa i trgovinu</item>
    </derivirana_varijabla>
  </DomainObject.Predmet.ProtuStrankaListNazivFormated>
  <DomainObject.Predmet.ProtuStrankaListNazivFormatedOIB>
    <izvorni_sadrzaj>
      <item>KEMOPLAST d.o.o. za preradu i proizvodnju plastičnih masa i trgovinu, OIB 89957073540</item>
    </izvorni_sadrzaj>
    <derivirana_varijabla naziv="DomainObject.Predmet.ProtuStrankaListNazivFormatedOIB_1">
      <item>KEMOPLAST d.o.o. za preradu i proizvodnju plastičnih masa i trgovinu, OIB 89957073540</item>
    </derivirana_varijabla>
  </DomainObject.Predmet.ProtuStrankaListNazivFormatedOIB>
  <DomainObject.Predmet.OstaliListFormated>
    <izvorni_sadrzaj>
      <item>IVANKA BOSOTINA</item>
    </izvorni_sadrzaj>
    <derivirana_varijabla naziv="DomainObject.Predmet.OstaliListFormated_1">
      <item>IVANKA BOSOTINA</item>
    </derivirana_varijabla>
  </DomainObject.Predmet.OstaliListFormated>
  <DomainObject.Predmet.OstaliListFormatedOIB>
    <izvorni_sadrzaj>
      <item>IVANKA BOSOTINA, OIB 81654623800</item>
    </izvorni_sadrzaj>
    <derivirana_varijabla naziv="DomainObject.Predmet.OstaliListFormatedOIB_1">
      <item>IVANKA BOSOTINA, OIB 81654623800</item>
    </derivirana_varijabla>
  </DomainObject.Predmet.OstaliListFormatedOIB>
  <DomainObject.Predmet.OstaliListFormatedWithAdress>
    <izvorni_sadrzaj>
      <item>IVANKA BOSOTINA</item>
    </izvorni_sadrzaj>
    <derivirana_varijabla naziv="DomainObject.Predmet.OstaliListFormatedWithAdress_1">
      <item>IVANKA BOSOTINA</item>
    </derivirana_varijabla>
  </DomainObject.Predmet.OstaliListFormatedWithAdress>
  <DomainObject.Predmet.OstaliListFormatedWithAdressOIB>
    <izvorni_sadrzaj>
      <item>IVANKA BOSOTINA, OIB 81654623800</item>
    </izvorni_sadrzaj>
    <derivirana_varijabla naziv="DomainObject.Predmet.OstaliListFormatedWithAdressOIB_1">
      <item>IVANKA BOSOTINA, OIB 81654623800</item>
    </derivirana_varijabla>
  </DomainObject.Predmet.OstaliListFormatedWithAdressOIB>
  <DomainObject.Predmet.OstaliListNazivFormated>
    <izvorni_sadrzaj>
      <item>IVANKA BOSOTINA</item>
    </izvorni_sadrzaj>
    <derivirana_varijabla naziv="DomainObject.Predmet.OstaliListNazivFormated_1">
      <item>IVANKA BOSOTINA</item>
    </derivirana_varijabla>
  </DomainObject.Predmet.OstaliListNazivFormated>
  <DomainObject.Predmet.OstaliListNazivFormatedOIB>
    <izvorni_sadrzaj>
      <item>IVANKA BOSOTINA, OIB 81654623800</item>
    </izvorni_sadrzaj>
    <derivirana_varijabla naziv="DomainObject.Predmet.OstaliListNazivFormatedOIB_1">
      <item>IVANKA BOSOTINA, OIB 81654623800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 i dr.</izvorni_sadrzaj>
    <derivirana_varijabla naziv="DomainObject.Predmet.StrankaIDrugi_1">FINA, Regionalni centar Zagreb i dr.</derivirana_varijabla>
  </DomainObject.Predmet.StrankaIDrugi>
  <DomainObject.Predmet.ProtustrankaIDrugi>
    <izvorni_sadrzaj>KEMOPLAST d.o.o. za preradu i proizvodnju plastičnih masa i trgovinu</izvorni_sadrzaj>
    <derivirana_varijabla naziv="DomainObject.Predmet.ProtustrankaIDrugi_1">KEMOPLAST d.o.o. za preradu i proizvodnju plastičnih masa i trgovinu</derivirana_varijabla>
  </DomainObject.Predmet.ProtustrankaIDrugi>
  <DomainObject.Predmet.StrankaIDrugiAdressOIB>
    <izvorni_sadrzaj>FINA, Regionalni centar Zagreb, OIB 85821130368 i dr.</izvorni_sadrzaj>
    <derivirana_varijabla naziv="DomainObject.Predmet.StrankaIDrugiAdressOIB_1">FINA, Regionalni centar Zagreb, OIB 85821130368 i dr.</derivirana_varijabla>
  </DomainObject.Predmet.StrankaIDrugiAdressOIB>
  <DomainObject.Predmet.ProtustrankaIDrugiAdressOIB>
    <izvorni_sadrzaj>KEMOPLAST d.o.o. za preradu i proizvodnju plastičnih masa i trgovinu, OIB 89957073540, Poslovna zona Grabi, 23241 Poličnik</izvorni_sadrzaj>
    <derivirana_varijabla naziv="DomainObject.Predmet.ProtustrankaIDrugiAdressOIB_1">KEMOPLAST d.o.o. za preradu i proizvodnju plastičnih masa i trgovinu, OIB 89957073540, Poslovna zona Grabi,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</item>
      <item>KEMOPLAST d.o.o. za preradu i proizvodnju plastičnih masa i trgovinu</item>
      <item>IVANKA BOSOTINA</item>
      <item>KOVINOPLASTIKA PISKAR MP, d.o.o u stečaju, Mengeš</item>
      <item>Ivanka Bosotina</item>
    </izvorni_sadrzaj>
    <derivirana_varijabla naziv="DomainObject.Predmet.SudioniciListNaziv_1">
      <item>FINA, Regionalni centar Zagreb</item>
      <item>KEMOPLAST d.o.o. za preradu i proizvodnju plastičnih masa i trgovinu</item>
      <item>IVANKA BOSOTINA</item>
      <item>KOVINOPLASTIKA PISKAR MP, d.o.o u stečaju, Mengeš</item>
      <item>Ivanka Bosotina</item>
    </derivirana_varijabla>
  </DomainObject.Predmet.SudioniciListNaziv>
  <DomainObject.Predmet.SudioniciListAdressOIB>
    <izvorni_sadrzaj>
      <item>FINA, Regionalni centar Zagreb, OIB 85821130368</item>
      <item>KEMOPLAST d.o.o. za preradu i proizvodnju plastičnih masa i trgovinu, OIB 89957073540, Poslovna zona Grabi,23241 Poličnik</item>
      <item>IVANKA BOSOTINA, OIB 81654623800</item>
      <item>KOVINOPLASTIKA PISKAR MP, d.o.o u stečaju, Mengeš</item>
      <item>Ivanka Bosotina, OIB 81654623800, Frana Supila 25,23000 Zadar</item>
    </izvorni_sadrzaj>
    <derivirana_varijabla naziv="DomainObject.Predmet.SudioniciListAdressOIB_1">
      <item>FINA, Regionalni centar Zagreb, OIB 85821130368</item>
      <item>KEMOPLAST d.o.o. za preradu i proizvodnju plastičnih masa i trgovinu, OIB 89957073540, Poslovna zona Grabi,23241 Poličnik</item>
      <item>IVANKA BOSOTINA, OIB 81654623800</item>
      <item>KOVINOPLASTIKA PISKAR MP, d.o.o u stečaju, Mengeš</item>
      <item>Ivanka Bosotina, OIB 81654623800, Frana Supila 25,23000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89957073540</item>
      <item>, OIB 81654623800</item>
      <item>, OIB null</item>
      <item>, OIB 81654623800</item>
    </izvorni_sadrzaj>
    <derivirana_varijabla naziv="DomainObject.Predmet.SudioniciListNazivOIB_1">
      <item>, OIB 85821130368</item>
      <item>, OIB 89957073540</item>
      <item>, OIB 81654623800</item>
      <item>, OIB null</item>
      <item>, OIB 81654623800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140</properties:Words>
  <properties:Characters>681</properties:Characters>
  <properties:Lines>41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2018-06-05T11:11:00Z</dcterms:created>
  <dc:creator>Ardena Bajlo</dc:creator>
  <cp:lastModifiedBy>Ante Rubelj</cp:lastModifiedBy>
  <cp:lastPrinted>2017-09-29T08:57:00Z</cp:lastPrinted>
  <dcterms:modified xmlns:xsi="http://www.w3.org/2001/XMLSchema-instance" xsi:type="dcterms:W3CDTF">2018-06-06T12:49:00Z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(1St-41-14-163 ročište za diobu kupovnine -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