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8026" w14:paraId="c4a8026" w:rsidRDefault="009C17B0" w:rsidP="009C17B0" w:rsidR="009C17B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7B0" w:rsidP="009C17B0" w:rsidR="009C17B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C17B0" w:rsidP="009C17B0" w:rsidR="009C17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C17B0" w:rsidP="009C17B0" w:rsidR="009C17B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C17B0" w:rsidP="009C17B0" w:rsidR="009C17B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C17B0" w:rsidP="009C17B0" w:rsidR="009C17B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C17B0" w:rsidP="009C17B0" w:rsidR="009C17B0" w:rsidRPr="005D578C">
      <w:pPr>
        <w:jc w:val="center"/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24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46966703331, MBS 040327111, 15. travnja 2016.</w:t>
      </w: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24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46966703331, MBS 040327111.</w:t>
      </w: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3139E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9C17B0" w:rsidP="009C17B0" w:rsidR="009C17B0">
      <w:pPr>
        <w:rPr>
          <w:rFonts w:cs="Times New Roman" w:eastAsia="Times New Roman"/>
          <w:szCs w:val="20"/>
        </w:rPr>
      </w:pPr>
    </w:p>
    <w:p w:rsidRDefault="009C17B0" w:rsidP="009C17B0" w:rsidR="009C17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24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46966703331, MBS 040327111.</w:t>
      </w:r>
    </w:p>
    <w:p w:rsidRDefault="009C17B0" w:rsidP="009C17B0" w:rsidR="009C17B0">
      <w:pPr>
        <w:ind w:firstLine="709"/>
        <w:rPr>
          <w:rFonts w:cs="Times New Roman" w:eastAsia="Times New Roman"/>
          <w:szCs w:val="24"/>
        </w:rPr>
      </w:pPr>
    </w:p>
    <w:p w:rsidRDefault="009C17B0" w:rsidP="009C17B0" w:rsidR="009C17B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24 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46966703331, MBS 040327111.</w:t>
      </w:r>
    </w:p>
    <w:p w:rsidRDefault="009C17B0" w:rsidP="009C17B0" w:rsidR="009C17B0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C17B0" w:rsidP="009C17B0" w:rsidR="009C17B0">
      <w:pPr>
        <w:ind w:firstLine="708"/>
        <w:rPr>
          <w:rFonts w:cs="Times New Roman" w:eastAsia="Times New Roman"/>
          <w:szCs w:val="24"/>
        </w:rPr>
      </w:pPr>
    </w:p>
    <w:p w:rsidRDefault="009C17B0" w:rsidP="009C17B0" w:rsidR="009C17B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St-205/2016-3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C17B0" w:rsidP="009C17B0" w:rsidR="009C17B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15.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C17B0" w:rsidP="009C17B0" w:rsidR="009C17B0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C17B0" w:rsidP="009C17B0" w:rsidR="009C17B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9C17B0" w:rsidP="009C17B0" w:rsidR="009C17B0">
      <w:pPr>
        <w:jc w:val="left"/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left"/>
        <w:rPr>
          <w:rFonts w:cs="Times New Roman" w:eastAsia="Times New Roman"/>
          <w:szCs w:val="24"/>
        </w:rPr>
      </w:pPr>
    </w:p>
    <w:p w:rsidRDefault="00D330D4" w:rsidP="009C17B0" w:rsidR="00D330D4">
      <w:pPr>
        <w:jc w:val="left"/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9C17B0" w:rsidP="009C17B0" w:rsidR="009C17B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C17B0" w:rsidP="009C17B0" w:rsidR="009C17B0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rPr>
          <w:rFonts w:cs="Times New Roman" w:eastAsia="Times New Roman"/>
          <w:szCs w:val="24"/>
        </w:rPr>
      </w:pPr>
    </w:p>
    <w:p w:rsidRDefault="009C17B0" w:rsidP="009C17B0" w:rsidR="009C17B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RIBA IZ MORA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Umag, Istarska 24 A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9C17B0" w:rsidP="009C17B0" w:rsidR="009C17B0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C17B0" w:rsidP="009C17B0" w:rsidR="009C17B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9C17B0" w:rsidP="009C17B0" w:rsidR="009C17B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C17B0" w:rsidP="009C17B0" w:rsidR="009C17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9C17B0" w:rsidP="009C17B0" w:rsidR="009C17B0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7B0" w:rsidP="009C17B0" w:rsidR="009C17B0">
      <w:r>
        <w:separator/>
      </w:r>
    </w:p>
  </w:endnote>
  <w:endnote w:id="0" w:type="continuationSeparator">
    <w:p w:rsidRDefault="009C17B0" w:rsidP="009C17B0" w:rsidR="009C1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7B0" w:rsidP="009C17B0" w:rsidR="009C17B0">
      <w:r>
        <w:separator/>
      </w:r>
    </w:p>
  </w:footnote>
  <w:footnote w:id="0" w:type="continuationSeparator">
    <w:p w:rsidRDefault="009C17B0" w:rsidP="009C17B0" w:rsidR="009C1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7B0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458F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7B0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St-205/2016-5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1A3C"/>
    <w:rsid w:val="00391A3C"/>
    <w:rsid w:val="004F5027"/>
    <w:rsid w:val="009458F5"/>
    <w:rsid w:val="009C17B0"/>
    <w:rsid w:val="00D330D4"/>
    <w:rsid w:val="00DD371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17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7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C17B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7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7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7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8F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458F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458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458F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17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7B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C17B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7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7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7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8F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58F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58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58F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 IZ MORA j.d.o.o.UMAG</izvorni_sadrzaj>
    <derivirana_varijabla naziv="DomainObject.Predmet.ProtustrankaFormated_1">  RIBA IZ MORA j.d.o.o.UMAG</derivirana_varijabla>
  </DomainObject.Predmet.ProtustrankaFormated>
  <DomainObject.Predmet.ProtustrankaFormatedOIB>
    <izvorni_sadrzaj>  RIBA IZ MORA j.d.o.o.UMAG, OIB 46966703331</izvorni_sadrzaj>
    <derivirana_varijabla naziv="DomainObject.Predmet.ProtustrankaFormatedOIB_1">  RIBA IZ MORA j.d.o.o.UMAG, OIB 46966703331</derivirana_varijabla>
  </DomainObject.Predmet.ProtustrankaFormatedOIB>
  <DomainObject.Predmet.ProtustrankaFormatedWithAdress>
    <izvorni_sadrzaj> RIBA IZ MORA j.d.o.o.UMAG, Istarska 24 A, 52470 Umag</izvorni_sadrzaj>
    <derivirana_varijabla naziv="DomainObject.Predmet.ProtustrankaFormatedWithAdress_1"> RIBA IZ MORA j.d.o.o.UMAG, Istarska 24 A, 52470 Umag</derivirana_varijabla>
  </DomainObject.Predmet.ProtustrankaFormatedWithAdress>
  <DomainObject.Predmet.ProtustrankaFormatedWithAdressOIB>
    <izvorni_sadrzaj> RIBA IZ MORA j.d.o.o.UMAG, OIB 46966703331, Istarska 24 A, 52470 Umag</izvorni_sadrzaj>
    <derivirana_varijabla naziv="DomainObject.Predmet.ProtustrankaFormatedWithAdressOIB_1"> RIBA IZ MORA j.d.o.o.UMAG, OIB 46966703331, Istarska 24 A, 52470 Umag</derivirana_varijabla>
  </DomainObject.Predmet.ProtustrankaFormatedWithAdressOIB>
  <DomainObject.Predmet.ProtustrankaWithAdress>
    <izvorni_sadrzaj>RIBA IZ MORA j.d.o.o.UMAG Istarska 24 A, 52470 Umag</izvorni_sadrzaj>
    <derivirana_varijabla naziv="DomainObject.Predmet.ProtustrankaWithAdress_1">RIBA IZ MORA j.d.o.o.UMAG Istarska 24 A, 52470 Umag</derivirana_varijabla>
  </DomainObject.Predmet.ProtustrankaWithAdress>
  <DomainObject.Predmet.ProtustrankaWithAdressOIB>
    <izvorni_sadrzaj>RIBA IZ MORA j.d.o.o.UMAG, OIB 46966703331, Istarska 24 A, 52470 Umag</izvorni_sadrzaj>
    <derivirana_varijabla naziv="DomainObject.Predmet.ProtustrankaWithAdressOIB_1">RIBA IZ MORA j.d.o.o.UMAG, OIB 46966703331, Istarska 24 A, 52470 Umag</derivirana_varijabla>
  </DomainObject.Predmet.ProtustrankaWithAdressOIB>
  <DomainObject.Predmet.ProtustrankaNazivFormated>
    <izvorni_sadrzaj>RIBA IZ MORA j.d.o.o.UMAG</izvorni_sadrzaj>
    <derivirana_varijabla naziv="DomainObject.Predmet.ProtustrankaNazivFormated_1">RIBA IZ MORA j.d.o.o.UMAG</derivirana_varijabla>
  </DomainObject.Predmet.ProtustrankaNazivFormated>
  <DomainObject.Predmet.ProtustrankaNazivFormatedOIB>
    <izvorni_sadrzaj>RIBA IZ MORA j.d.o.o.UMAG, OIB 46966703331</izvorni_sadrzaj>
    <derivirana_varijabla naziv="DomainObject.Predmet.ProtustrankaNazivFormatedOIB_1">RIBA IZ MORA j.d.o.o.UMAG, OIB 46966703331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325188.52</izvorni_sadrzaj>
    <derivirana_varijabla naziv="DomainObject.Predmet.TrenutnaVrijednost_1">325188.52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RIBA IZ MORA j.d.o.o.UMAG</item>
    </izvorni_sadrzaj>
    <derivirana_varijabla naziv="DomainObject.Predmet.ProtuStrankaListFormated_1">
      <item>RIBA IZ MORA j.d.o.o.UMAG</item>
    </derivirana_varijabla>
  </DomainObject.Predmet.ProtuStrankaListFormated>
  <DomainObject.Predmet.ProtuStrankaListFormatedOIB>
    <izvorni_sadrzaj>
      <item>RIBA IZ MORA j.d.o.o.UMAG, OIB 46966703331</item>
    </izvorni_sadrzaj>
    <derivirana_varijabla naziv="DomainObject.Predmet.ProtuStrankaListFormatedOIB_1">
      <item>RIBA IZ MORA j.d.o.o.UMAG, OIB 46966703331</item>
    </derivirana_varijabla>
  </DomainObject.Predmet.ProtuStrankaListFormatedOIB>
  <DomainObject.Predmet.ProtuStrankaListFormatedWithAdress>
    <izvorni_sadrzaj>
      <item>RIBA IZ MORA j.d.o.o.UMAG, Istarska 24 A, 52470 Umag</item>
    </izvorni_sadrzaj>
    <derivirana_varijabla naziv="DomainObject.Predmet.ProtuStrankaListFormatedWithAdress_1">
      <item>RIBA IZ MORA j.d.o.o.UMAG, Istarska 24 A, 52470 Umag</item>
    </derivirana_varijabla>
  </DomainObject.Predmet.ProtuStrankaListFormatedWithAdress>
  <DomainObject.Predmet.ProtuStrankaListFormatedWithAdressOIB>
    <izvorni_sadrzaj>
      <item>RIBA IZ MORA j.d.o.o.UMAG, OIB 46966703331, Istarska 24 A, 52470 Umag</item>
    </izvorni_sadrzaj>
    <derivirana_varijabla naziv="DomainObject.Predmet.ProtuStrankaListFormatedWithAdressOIB_1">
      <item>RIBA IZ MORA j.d.o.o.UMAG, OIB 46966703331, Istarska 24 A, 52470 Umag</item>
    </derivirana_varijabla>
  </DomainObject.Predmet.ProtuStrankaListFormatedWithAdressOIB>
  <DomainObject.Predmet.ProtuStrankaListNazivFormated>
    <izvorni_sadrzaj>
      <item>RIBA IZ MORA j.d.o.o.UMAG</item>
    </izvorni_sadrzaj>
    <derivirana_varijabla naziv="DomainObject.Predmet.ProtuStrankaListNazivFormated_1">
      <item>RIBA IZ MORA j.d.o.o.UMAG</item>
    </derivirana_varijabla>
  </DomainObject.Predmet.ProtuStrankaListNazivFormated>
  <DomainObject.Predmet.ProtuStrankaListNazivFormatedOIB>
    <izvorni_sadrzaj>
      <item>RIBA IZ MORA j.d.o.o.UMAG, OIB 46966703331</item>
    </izvorni_sadrzaj>
    <derivirana_varijabla naziv="DomainObject.Predmet.ProtuStrankaListNazivFormatedOIB_1">
      <item>RIBA IZ MORA j.d.o.o.UMAG, OIB 46966703331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RIBA IZ MORA j.d.o.o.UMAG</izvorni_sadrzaj>
    <derivirana_varijabla naziv="DomainObject.Predmet.ProtustrankaIDrugi_1">RIBA IZ MORA j.d.o.o.UMAG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RIBA IZ MORA j.d.o.o.UMAG, OIB 46966703331, Istarska 24 A, 52470 Umag</izvorni_sadrzaj>
    <derivirana_varijabla naziv="DomainObject.Predmet.ProtustrankaIDrugiAdressOIB_1">RIBA IZ MORA j.d.o.o.UMAG, OIB 46966703331, Istarska 24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RIBA IZ MORA j.d.o.o.UMAG</item>
    </izvorni_sadrzaj>
    <derivirana_varijabla naziv="DomainObject.Predmet.SudioniciListNaziv_1">
      <item>FINANCIJSKA AGENCIJA, RC RIJEKA, PODRUŽNICA PULA, PULA</item>
      <item>RIBA IZ MORA j.d.o.o.UMAG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RIBA IZ MORA j.d.o.o.UMAG, OIB 46966703331, Istarska 24 A,52470 Umag</item>
    </izvorni_sadrzaj>
    <derivirana_varijabla naziv="DomainObject.Predmet.SudioniciListAdressOIB_1">
      <item>FINANCIJSKA AGENCIJA, RC RIJEKA, PODRUŽNICA PULA, PULA, OIB 85821130368, Ulica grada Vukovara 70,10000 Zagreb</item>
      <item>RIBA IZ MORA j.d.o.o.UMAG, OIB 46966703331, Istarska 24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46966703331</item>
    </izvorni_sadrzaj>
    <derivirana_varijabla naziv="DomainObject.Predmet.SudioniciListNazivOIB_1">
      <item>, OIB 85821130368</item>
      <item>, OIB 46966703331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2971</properties:Characters>
  <properties:Lines>95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2016-04-15T06:32:00Z</dcterms:created>
  <dc:creator>Mihaela Kaligari</dc:creator>
  <cp:lastModifiedBy>Sanja Lakošeljac</cp:lastModifiedBy>
  <cp:lastPrinted>2016-04-15T06:32:00Z</cp:lastPrinted>
  <dcterms:modified xmlns:xsi="http://www.w3.org/2001/XMLSchema-instance" xsi:type="dcterms:W3CDTF">2016-04-15T06:33:00Z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