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BE0C30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BE0C30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BE0C30">
        <w:tc>
          <w:tcPr>
            <w:tcW w:type="dxa" w:w="3227"/>
            <w:gridSpan w:val="2"/>
          </w:tcPr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8bc609e" w14:paraId="8bc609e" w:rsidRDefault="00AB7880" w:rsidP="00EE4347" w:rsidR="00AB7880" w:rsidRPr="00BE0C30">
      <w:pPr>
        <w15:collapsed w:val="false"/>
        <w:rPr>
          <w:rFonts w:cs="Arial" w:hAnsi="Arial" w:ascii="Arial"/>
        </w:rPr>
      </w:pPr>
    </w:p>
    <w:p w:rsidRDefault="00546865" w:rsidP="00546865" w:rsidR="00546865" w:rsidRPr="00BE0C30">
      <w:pPr>
        <w:jc w:val="right"/>
      </w:pPr>
      <w:r w:rsidRPr="00BE0C30">
        <w:t>FINA</w:t>
      </w:r>
      <w:r w:rsidR="00685D00">
        <w:t>,</w:t>
      </w:r>
      <w:r w:rsidR="00D47776">
        <w:t xml:space="preserve"> ŠIBENIK</w:t>
      </w:r>
      <w:r w:rsidRPr="00BE0C30">
        <w:t xml:space="preserve"> </w:t>
      </w:r>
    </w:p>
    <w:p w:rsidRDefault="007505B7" w:rsidP="00811733" w:rsidR="007505B7" w:rsidRPr="00BE0C30">
      <w:pPr>
        <w:tabs>
          <w:tab w:pos="3555" w:val="left"/>
        </w:tabs>
      </w:pPr>
    </w:p>
    <w:p w:rsidRDefault="00B56DD1" w:rsidP="00811733" w:rsidR="00B56DD1" w:rsidRPr="00BE0C30">
      <w:pPr>
        <w:tabs>
          <w:tab w:pos="3555" w:val="left"/>
        </w:tabs>
      </w:pPr>
    </w:p>
    <w:p w:rsidRDefault="00660C80" w:rsidP="00DF3513" w:rsidR="00660C80" w:rsidRPr="00BE0C30">
      <w:pPr>
        <w:jc w:val="center"/>
      </w:pPr>
    </w:p>
    <w:p w:rsidRDefault="00756F19" w:rsidP="00005CFE" w:rsidR="00005CFE">
      <w:pPr>
        <w:ind w:firstLine="708"/>
        <w:jc w:val="both"/>
        <w:rPr>
          <w:b/>
        </w:rPr>
      </w:pPr>
      <w:r w:rsidRPr="00BE0C30">
        <w:tab/>
      </w:r>
      <w:r w:rsidR="00005CFE">
        <w:t xml:space="preserve">Za potrebe utvrđivanja pretpostavki za otvaranje stečajnog postupka nad stečajnim dužnikom </w:t>
      </w:r>
      <w:r w:rsidR="00D47776">
        <w:rPr>
          <w:sz w:val="22"/>
          <w:szCs w:val="22"/>
        </w:rPr>
        <w:t>MATICA d.o.o. za razvoj poljoprivredno prehrambene djelatnosti, Knin, Krešimirova 30, OIB: 46632822842</w:t>
      </w:r>
      <w:r w:rsidR="00005CFE">
        <w:t xml:space="preserve">, potrebno je ovom sudu temeljem čl. 123. Stečajnog zakona dostaviti podatke iz Očevidnika redoslijeda plaćanja odnosno stanju blokade te ukupnom broju dana neprekidne blokade za predmetno trgovačko društvo i </w:t>
      </w:r>
      <w:r w:rsidR="00005CFE">
        <w:rPr>
          <w:b/>
        </w:rPr>
        <w:t xml:space="preserve">to podatke na dan izdavanja Potvrde, </w:t>
      </w:r>
      <w:r w:rsidR="00005CFE">
        <w:t xml:space="preserve">a ne na dan podnošenja prijedloga sudu za otvaranje stečajnog postupka, što je u konkretnom slučaju bilo </w:t>
      </w:r>
      <w:r w:rsidR="00D47776">
        <w:t xml:space="preserve">29. siječnja </w:t>
      </w:r>
      <w:r w:rsidR="00005CFE">
        <w:t>2019.</w:t>
      </w:r>
      <w:r w:rsidR="006361C0">
        <w:t xml:space="preserve"> </w:t>
      </w:r>
      <w:r w:rsidR="00D47776">
        <w:t xml:space="preserve"> </w:t>
      </w:r>
    </w:p>
    <w:p w:rsidRDefault="001A2481" w:rsidP="008B1F41" w:rsidR="001A2481" w:rsidRPr="00BE0C30">
      <w:pPr>
        <w:jc w:val="both"/>
      </w:pPr>
    </w:p>
    <w:p w:rsidRDefault="008B1F41" w:rsidP="00CF1CBE" w:rsidR="008B1F41" w:rsidRPr="00BE0C30">
      <w:pPr>
        <w:jc w:val="both"/>
      </w:pPr>
      <w:r w:rsidRPr="00BE0C30">
        <w:tab/>
        <w:t xml:space="preserve">Podatke možete dostaviti i </w:t>
      </w:r>
      <w:proofErr w:type="spellStart"/>
      <w:r w:rsidRPr="00BE0C30">
        <w:t>fax</w:t>
      </w:r>
      <w:proofErr w:type="spellEnd"/>
      <w:r w:rsidRPr="00BE0C30">
        <w:t>-om na broj 023/</w:t>
      </w:r>
      <w:r w:rsidR="007E10DD" w:rsidRPr="00BE0C30">
        <w:t>292</w:t>
      </w:r>
      <w:r w:rsidRPr="00BE0C30">
        <w:t>-</w:t>
      </w:r>
      <w:r w:rsidR="007E10DD" w:rsidRPr="00BE0C30">
        <w:t>055</w:t>
      </w:r>
      <w:r w:rsidR="006E086C" w:rsidRPr="00BE0C30">
        <w:t xml:space="preserve"> ili e-mail</w:t>
      </w:r>
      <w:r w:rsidRPr="00BE0C30">
        <w:t xml:space="preserve">, najkasnije do </w:t>
      </w:r>
      <w:r w:rsidR="001A2481" w:rsidRPr="00BE0C30">
        <w:t>12,00</w:t>
      </w:r>
      <w:r w:rsidRPr="00BE0C30">
        <w:t xml:space="preserve"> sati</w:t>
      </w:r>
      <w:r w:rsidR="006E086C" w:rsidRPr="00BE0C30">
        <w:t xml:space="preserve"> </w:t>
      </w:r>
      <w:r w:rsidR="00685D00">
        <w:t xml:space="preserve">28. veljače </w:t>
      </w:r>
      <w:r w:rsidR="0088526E" w:rsidRPr="00BE0C30">
        <w:t>2019</w:t>
      </w:r>
      <w:r w:rsidR="006E086C" w:rsidRPr="00BE0C30">
        <w:t>.</w:t>
      </w:r>
      <w:r w:rsidRPr="00BE0C30">
        <w:t xml:space="preserve"> </w:t>
      </w:r>
    </w:p>
    <w:p w:rsidRDefault="00DB704B" w:rsidP="00DB704B" w:rsidR="00DB704B" w:rsidRPr="00BE0C30"/>
    <w:p w:rsidRDefault="00AB7880" w:rsidP="00CF1CBE" w:rsidR="00AB7880" w:rsidRPr="00BE0C30">
      <w:pPr>
        <w:jc w:val="center"/>
      </w:pPr>
      <w:r w:rsidRPr="00BE0C30">
        <w:t>U Zadru</w:t>
      </w:r>
      <w:r w:rsidR="00197DB5" w:rsidRPr="00BE0C30">
        <w:t xml:space="preserve"> </w:t>
      </w:r>
      <w:r w:rsidR="00685D00">
        <w:t xml:space="preserve">13. veljače </w:t>
      </w:r>
      <w:r w:rsidR="0088526E" w:rsidRPr="00BE0C30">
        <w:t>2019</w:t>
      </w:r>
      <w:r w:rsidR="001A2481" w:rsidRPr="00BE0C30">
        <w:t xml:space="preserve">. </w:t>
      </w:r>
    </w:p>
    <w:p w:rsidRDefault="00AB7880" w:rsidP="00AB7880" w:rsidR="00AB7880" w:rsidRPr="00BE0C30">
      <w:pPr>
        <w:jc w:val="center"/>
      </w:pPr>
    </w:p>
    <w:p w:rsidRDefault="005B795B" w:rsidP="005B795B" w:rsidR="005B795B" w:rsidRPr="00BE0C30"/>
    <w:p w:rsidRDefault="0012273F" w:rsidP="0012273F" w:rsidR="0012273F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12273F" w:rsidP="0012273F" w:rsidR="0012273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B795B" w:rsidP="005B795B" w:rsidR="005B795B" w:rsidRPr="00BE0C30"/>
    <w:p w:rsidRDefault="005B795B" w:rsidP="005B795B" w:rsidR="005B795B" w:rsidRPr="00BE0C30"/>
    <w:p w:rsidRDefault="00AB7880" w:rsidP="00B019B7" w:rsidR="00AB7880" w:rsidRPr="00BE0C30"/>
    <w:p w:rsidRDefault="00B019B7" w:rsidP="00B019B7" w:rsidR="00B019B7" w:rsidRPr="00BE0C30">
      <w:r w:rsidRPr="00BE0C30">
        <w:t>DNA:</w:t>
      </w:r>
    </w:p>
    <w:p w:rsidRDefault="00005CFE" w:rsidP="00B019B7" w:rsidR="00B019B7" w:rsidRPr="00BE0C30">
      <w:r>
        <w:t xml:space="preserve">i </w:t>
      </w:r>
      <w:r w:rsidR="00B019B7" w:rsidRPr="00BE0C30">
        <w:t>putem e-Oglasna ploča sudova</w:t>
      </w:r>
    </w:p>
    <w:sectPr w:rsidR="00B019B7" w:rsidRPr="00BE0C3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D47776">
      <w:t>32</w:t>
    </w:r>
    <w:r w:rsidR="00685D00">
      <w:t>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05CFE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273F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1C0"/>
    <w:rsid w:val="00636C74"/>
    <w:rsid w:val="00660C80"/>
    <w:rsid w:val="00670B7F"/>
    <w:rsid w:val="00670CB1"/>
    <w:rsid w:val="00685D00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8526E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0C30"/>
    <w:rsid w:val="00BE7525"/>
    <w:rsid w:val="00BF1427"/>
    <w:rsid w:val="00BF3DDD"/>
    <w:rsid w:val="00C20005"/>
    <w:rsid w:val="00C2454B"/>
    <w:rsid w:val="00C44B8E"/>
    <w:rsid w:val="00CF1CBE"/>
    <w:rsid w:val="00CF2892"/>
    <w:rsid w:val="00CF76EE"/>
    <w:rsid w:val="00D3344E"/>
    <w:rsid w:val="00D46FD8"/>
    <w:rsid w:val="00D47776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2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73F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273F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273F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273F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2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73F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273F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273F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273F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0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816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St-32/2019</izvorni_sadrzaj>
    <derivirana_varijabla naziv="DomainObject.Predmet.OznakaBroj_1">St-32/2019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MATICA, društvo s ograničenom odgovornošću za razvoj poljoprivredno prehrambene djelatnosti</izvorni_sadrzaj>
    <derivirana_varijabla naziv="DomainObject.Predmet.ProtustrankaFormated_1">  MATICA, društvo s ograničenom odgovornošću za razvoj poljoprivredno prehrambene djelatnosti</derivirana_varijabla>
  </DomainObject.Predmet.ProtustrankaFormated>
  <DomainObject.Predmet.ProtustrankaFormatedOIB>
    <izvorni_sadrzaj>  MATICA, društvo s ograničenom odgovornošću za razvoj poljoprivredno prehrambene djelatnosti, OIB 46632822842</izvorni_sadrzaj>
    <derivirana_varijabla naziv="DomainObject.Predmet.ProtustrankaFormatedOIB_1">  MATICA, društvo s ograničenom odgovornošću za razvoj poljoprivredno prehrambene djelatnosti, OIB 46632822842</derivirana_varijabla>
  </DomainObject.Predmet.ProtustrankaFormatedOIB>
  <DomainObject.Predmet.ProtustrankaFormatedWithAdress>
    <izvorni_sadrzaj> MATICA, društvo s ograničenom odgovornošću za razvoj poljoprivredno prehrambene djelatnosti, Krešimirova 30, 22300 Knin</izvorni_sadrzaj>
    <derivirana_varijabla naziv="DomainObject.Predmet.ProtustrankaFormatedWithAdress_1"> MATICA, društvo s ograničenom odgovornošću za razvoj poljoprivredno prehrambene djelatnosti, Krešimirova 30, 22300 Knin</derivirana_varijabla>
  </DomainObject.Predmet.ProtustrankaFormatedWithAdress>
  <DomainObject.Predmet.ProtustrankaFormatedWithAdressOIB>
    <izvorni_sadrzaj> MATICA, društvo s ograničenom odgovornošću za razvoj poljoprivredno prehrambene djelatnosti, OIB 46632822842, Krešimirova 30, 22300 Knin</izvorni_sadrzaj>
    <derivirana_varijabla naziv="DomainObject.Predmet.ProtustrankaFormatedWithAdressOIB_1"> MATICA, društvo s ograničenom odgovornošću za razvoj poljoprivredno prehrambene djelatnosti, OIB 46632822842, Krešimirova 30, 22300 Knin</derivirana_varijabla>
  </DomainObject.Predmet.ProtustrankaFormatedWithAdressOIB>
  <DomainObject.Predmet.ProtustrankaWithAdress>
    <izvorni_sadrzaj>MATICA, društvo s ograničenom odgovornošću za razvoj poljoprivredno prehrambene djelatnosti Krešimirova 30, 22300 Knin</izvorni_sadrzaj>
    <derivirana_varijabla naziv="DomainObject.Predmet.ProtustrankaWithAdress_1">MATICA, društvo s ograničenom odgovornošću za razvoj poljoprivredno prehrambene djelatnosti Krešimirova 30, 22300 Knin</derivirana_varijabla>
  </DomainObject.Predmet.ProtustrankaWithAdress>
  <DomainObject.Predmet.ProtustrankaWithAdressOIB>
    <izvorni_sadrzaj>MATICA, društvo s ograničenom odgovornošću za razvoj poljoprivredno prehrambene djelatnosti, OIB 46632822842, Krešimirova 30, 22300 Knin</izvorni_sadrzaj>
    <derivirana_varijabla naziv="DomainObject.Predmet.ProtustrankaWithAdressOIB_1">MATICA, društvo s ograničenom odgovornošću za razvoj poljoprivredno prehrambene djelatnosti, OIB 46632822842, Krešimirova 30, 22300 Knin</derivirana_varijabla>
  </DomainObject.Predmet.ProtustrankaWithAdressOIB>
  <DomainObject.Predmet.ProtustrankaNazivFormated>
    <izvorni_sadrzaj>MATICA, društvo s ograničenom odgovornošću za razvoj poljoprivredno prehrambene djelatnosti</izvorni_sadrzaj>
    <derivirana_varijabla naziv="DomainObject.Predmet.ProtustrankaNazivFormated_1">MATICA, društvo s ograničenom odgovornošću za razvoj poljoprivredno prehrambene djelatnosti</derivirana_varijabla>
  </DomainObject.Predmet.ProtustrankaNazivFormated>
  <DomainObject.Predmet.ProtustrankaNazivFormatedOIB>
    <izvorni_sadrzaj>MATICA, društvo s ograničenom odgovornošću za razvoj poljoprivredno prehrambene djelatnosti, OIB 46632822842</izvorni_sadrzaj>
    <derivirana_varijabla naziv="DomainObject.Predmet.ProtustrankaNazivFormatedOIB_1">MATICA, društvo s ograničenom odgovornošću za razvoj poljoprivredno prehrambene djelatnosti, OIB 46632822842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MATICA, društvo s ograničenom odgovornošću za razvoj poljoprivredno prehrambene djelatnosti</item>
    </izvorni_sadrzaj>
    <derivirana_varijabla naziv="DomainObject.Predmet.ProtuStrankaListFormated_1">
      <item>MATICA, društvo s ograničenom odgovornošću za razvoj poljoprivredno prehrambene djelatnosti</item>
    </derivirana_varijabla>
  </DomainObject.Predmet.ProtuStrankaListFormated>
  <DomainObject.Predmet.ProtuStrankaListFormatedOIB>
    <izvorni_sadrzaj>
      <item>MATICA, društvo s ograničenom odgovornošću za razvoj poljoprivredno prehrambene djelatnosti, OIB 46632822842</item>
    </izvorni_sadrzaj>
    <derivirana_varijabla naziv="DomainObject.Predmet.ProtuStrankaListFormatedOIB_1">
      <item>MATICA, društvo s ograničenom odgovornošću za razvoj poljoprivredno prehrambene djelatnosti, OIB 46632822842</item>
    </derivirana_varijabla>
  </DomainObject.Predmet.ProtuStrankaListFormatedOIB>
  <DomainObject.Predmet.ProtuStrankaListFormatedWithAdress>
    <izvorni_sadrzaj>
      <item>MATICA, društvo s ograničenom odgovornošću za razvoj poljoprivredno prehrambene djelatnosti, Krešimirova 30, 22300 Knin</item>
    </izvorni_sadrzaj>
    <derivirana_varijabla naziv="DomainObject.Predmet.ProtuStrankaListFormatedWithAdress_1">
      <item>MATICA, društvo s ograničenom odgovornošću za razvoj poljoprivredno prehrambene djelatnosti, Krešimirova 30, 22300 Knin</item>
    </derivirana_varijabla>
  </DomainObject.Predmet.ProtuStrankaListFormatedWithAdress>
  <DomainObject.Predmet.ProtuStrankaListFormatedWithAdressOIB>
    <izvorni_sadrzaj>
      <item>MATICA, društvo s ograničenom odgovornošću za razvoj poljoprivredno prehrambene djelatnosti, OIB 46632822842, Krešimirova 30, 22300 Knin</item>
    </izvorni_sadrzaj>
    <derivirana_varijabla naziv="DomainObject.Predmet.ProtuStrankaListFormatedWithAdressOIB_1">
      <item>MATICA, društvo s ograničenom odgovornošću za razvoj poljoprivredno prehrambene djelatnosti, OIB 46632822842, Krešimirova 30, 22300 Knin</item>
    </derivirana_varijabla>
  </DomainObject.Predmet.ProtuStrankaListFormatedWithAdressOIB>
  <DomainObject.Predmet.ProtuStrankaListNazivFormated>
    <izvorni_sadrzaj>
      <item>MATICA, društvo s ograničenom odgovornošću za razvoj poljoprivredno prehrambene djelatnosti</item>
    </izvorni_sadrzaj>
    <derivirana_varijabla naziv="DomainObject.Predmet.ProtuStrankaListNazivFormated_1">
      <item>MATICA, društvo s ograničenom odgovornošću za razvoj poljoprivredno prehrambene djelatnosti</item>
    </derivirana_varijabla>
  </DomainObject.Predmet.ProtuStrankaListNazivFormated>
  <DomainObject.Predmet.ProtuStrankaListNazivFormatedOIB>
    <izvorni_sadrzaj>
      <item>MATICA, društvo s ograničenom odgovornošću za razvoj poljoprivredno prehrambene djelatnosti, OIB 46632822842</item>
    </izvorni_sadrzaj>
    <derivirana_varijabla naziv="DomainObject.Predmet.ProtuStrankaListNazivFormatedOIB_1">
      <item>MATICA, društvo s ograničenom odgovornošću za razvoj poljoprivredno prehrambene djelatnosti, OIB 46632822842</item>
    </derivirana_varijabla>
  </DomainObject.Predmet.ProtuStrankaListNazivFormatedOIB>
  <DomainObject.Predmet.OstaliListFormated>
    <izvorni_sadrzaj>
      <item>Jelena Marin</item>
    </izvorni_sadrzaj>
    <derivirana_varijabla naziv="DomainObject.Predmet.OstaliListFormated_1">
      <item>Jelena Marin</item>
    </derivirana_varijabla>
  </DomainObject.Predmet.OstaliListFormated>
  <DomainObject.Predmet.OstaliListFormatedOIB>
    <izvorni_sadrzaj>
      <item>Jelena Marin, OIB 79897787246</item>
    </izvorni_sadrzaj>
    <derivirana_varijabla naziv="DomainObject.Predmet.OstaliListFormatedOIB_1">
      <item>Jelena Marin, OIB 79897787246</item>
    </derivirana_varijabla>
  </DomainObject.Predmet.OstaliListFormatedOIB>
  <DomainObject.Predmet.OstaliListFormatedWithAdress>
    <izvorni_sadrzaj>
      <item>Jelena Marin, Kneza Domagoja 18, 22300 Knin</item>
    </izvorni_sadrzaj>
    <derivirana_varijabla naziv="DomainObject.Predmet.OstaliListFormatedWithAdress_1">
      <item>Jelena Marin, Kneza Domagoja 18, 22300 Knin</item>
    </derivirana_varijabla>
  </DomainObject.Predmet.OstaliListFormatedWithAdress>
  <DomainObject.Predmet.OstaliListFormatedWithAdressOIB>
    <izvorni_sadrzaj>
      <item>Jelena Marin, OIB 79897787246, Kneza Domagoja 18, 22300 Knin</item>
    </izvorni_sadrzaj>
    <derivirana_varijabla naziv="DomainObject.Predmet.OstaliListFormatedWithAdressOIB_1">
      <item>Jelena Marin, OIB 79897787246, Kneza Domagoja 18, 22300 Knin</item>
    </derivirana_varijabla>
  </DomainObject.Predmet.OstaliListFormatedWithAdressOIB>
  <DomainObject.Predmet.OstaliListNazivFormated>
    <izvorni_sadrzaj>
      <item>Jelena Marin</item>
    </izvorni_sadrzaj>
    <derivirana_varijabla naziv="DomainObject.Predmet.OstaliListNazivFormated_1">
      <item>Jelena Marin</item>
    </derivirana_varijabla>
  </DomainObject.Predmet.OstaliListNazivFormated>
  <DomainObject.Predmet.OstaliListNazivFormatedOIB>
    <izvorni_sadrzaj>
      <item>Jelena Marin, OIB 79897787246</item>
    </izvorni_sadrzaj>
    <derivirana_varijabla naziv="DomainObject.Predmet.OstaliListNazivFormatedOIB_1">
      <item>Jelena Marin, OIB 79897787246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MATICA, društvo s ograničenom odgovornošću za razvoj poljoprivredno prehrambene djelatnosti</izvorni_sadrzaj>
    <derivirana_varijabla naziv="DomainObject.Predmet.ProtustrankaIDrugi_1">MATICA, društvo s ograničenom odgovornošću za razvoj poljoprivredno prehrambene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MATICA, društvo s ograničenom odgovornošću za razvoj poljoprivredno prehrambene djelatnosti, OIB 46632822842, Krešimirova 30, 22300 Knin</izvorni_sadrzaj>
    <derivirana_varijabla naziv="DomainObject.Predmet.ProtustrankaIDrugiAdressOIB_1">MATICA, društvo s ograničenom odgovornošću za razvoj poljoprivredno prehrambene djelatnosti, OIB 46632822842, Krešimirova 30,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MATICA, društvo s ograničenom odgovornošću za razvoj poljoprivredno prehrambene djelatnosti</item>
      <item>Jelena Marin</item>
    </izvorni_sadrzaj>
    <derivirana_varijabla naziv="DomainObject.Predmet.SudioniciListNaziv_1">
      <item>FINA - Podružnica Šibenik</item>
      <item>MATICA, društvo s ograničenom odgovornošću za razvoj poljoprivredno prehrambene djelatnosti</item>
      <item>Jelena Marin</item>
    </derivirana_varijabla>
  </DomainObject.Predmet.SudioniciListNaziv>
  <DomainObject.Predmet.SudioniciListAdressOIB>
    <izvorni_sadrzaj>
      <item>FINA - Podružnica Šibenik, OIB 85821130368, Perivoj L. Marune 1,22000 Šibenik</item>
      <item>MATICA, društvo s ograničenom odgovornošću za razvoj poljoprivredno prehrambene djelatnosti, OIB 46632822842, Krešimirova 30,22300 Knin</item>
      <item>Jelena Marin, OIB 79897787246, Kneza Domagoja 18,22300 Knin</item>
    </izvorni_sadrzaj>
    <derivirana_varijabla naziv="DomainObject.Predmet.SudioniciListAdressOIB_1">
      <item>FINA - Podružnica Šibenik, OIB 85821130368, Perivoj L. Marune 1,22000 Šibenik</item>
      <item>MATICA, društvo s ograničenom odgovornošću za razvoj poljoprivredno prehrambene djelatnosti, OIB 46632822842, Krešimirova 30,22300 Knin</item>
      <item>Jelena Marin, OIB 79897787246, Kneza Domagoja 18,22300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46632822842</item>
      <item>, OIB 79897787246</item>
    </izvorni_sadrzaj>
    <derivirana_varijabla naziv="DomainObject.Predmet.SudioniciListNazivOIB_1">
      <item>, OIB 85821130368</item>
      <item>, OIB 46632822842</item>
      <item>, OIB 79897787246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St-32/2019-2</izvorni_sadrzaj>
    <derivirana_varijabla naziv="DomainObject.PredzadnjaOdlukaIzPredmeta.Oznaka_1">St-32/2019-2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4A42E-C1BC-41E4-BD28-2A075A5E92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772</properties:Characters>
  <properties:Lines>30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2019-01-30T08:21:00Z</dcterms:created>
  <dc:creator>Administrator</dc:creator>
  <cp:lastModifiedBy>Martina Kalmeta</cp:lastModifiedBy>
  <cp:lastPrinted>2019-02-12T14:03:00Z</cp:lastPrinted>
  <dcterms:modified xmlns:xsi="http://www.w3.org/2001/XMLSchema-instance" xsi:type="dcterms:W3CDTF">2019-02-13T07:57:00Z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(St-32-19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