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b72b" w14:paraId="704b72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r w:rsidRPr="00ED3057">
        <w:rPr>
          <w:rFonts w:cs="Times New Roman" w:eastAsia="Times New Roman"/>
          <w:lang w:eastAsia="hr-HR"/>
        </w:rPr>
        <w:t>5. St-956/2016-4</w:t>
      </w: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D3057">
        <w:rPr>
          <w:rFonts w:cs="Times New Roman" w:eastAsia="Times New Roman"/>
          <w:szCs w:val="20"/>
          <w:lang w:eastAsia="hr-HR"/>
        </w:rPr>
        <w:t xml:space="preserve">Trgovački sud u Bjelovaru, </w:t>
      </w:r>
      <w:r w:rsidRPr="00ED3057">
        <w:rPr>
          <w:rFonts w:cs="Times New Roman" w:eastAsia="Times New Roman"/>
          <w:noProof/>
          <w:szCs w:val="20"/>
          <w:lang w:eastAsia="hr-HR"/>
        </w:rPr>
        <w:t xml:space="preserve">po stečajnom sucu Mariji Petrina Kubica, </w:t>
      </w:r>
      <w:r w:rsidRPr="00ED3057">
        <w:rPr>
          <w:rFonts w:cs="Times New Roman" w:eastAsia="Times New Roman"/>
          <w:szCs w:val="20"/>
          <w:lang w:eastAsia="hr-HR"/>
        </w:rPr>
        <w:t xml:space="preserve">u skraćenom stečajnom postupku nad dužnikom FIGARO d.o.o. za trgovinu i usluge, </w:t>
      </w:r>
      <w:proofErr w:type="spellStart"/>
      <w:r w:rsidRPr="00ED3057">
        <w:rPr>
          <w:rFonts w:cs="Times New Roman" w:eastAsia="Times New Roman"/>
          <w:szCs w:val="20"/>
          <w:lang w:eastAsia="hr-HR"/>
        </w:rPr>
        <w:t>Dubravica</w:t>
      </w:r>
      <w:proofErr w:type="spellEnd"/>
      <w:r w:rsidRPr="00ED305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ED3057">
        <w:rPr>
          <w:rFonts w:cs="Times New Roman" w:eastAsia="Times New Roman"/>
          <w:szCs w:val="20"/>
          <w:lang w:eastAsia="hr-HR"/>
        </w:rPr>
        <w:t>Čemehovec</w:t>
      </w:r>
      <w:proofErr w:type="spellEnd"/>
      <w:r w:rsidRPr="00ED3057">
        <w:rPr>
          <w:rFonts w:cs="Times New Roman" w:eastAsia="Times New Roman"/>
          <w:szCs w:val="20"/>
          <w:lang w:eastAsia="hr-HR"/>
        </w:rPr>
        <w:t xml:space="preserve">, Željeznička 9, MBS: 080021171, OIB: 99909448242, temeljem odredbe čl.115. st.1. i 5. Stečajnog zakona ("Narodne novine" broj 71/15., dalje: SZ), 30. ožujka 2017. </w:t>
      </w:r>
      <w:r w:rsidRPr="00ED3057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D3057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D3057">
        <w:rPr>
          <w:rFonts w:cs="Times New Roman" w:eastAsia="Times New Roman"/>
          <w:noProof/>
          <w:szCs w:val="20"/>
          <w:lang w:eastAsia="hr-HR"/>
        </w:rPr>
        <w:t>I. Poziva se vjerovnik INA–INDUSTRIJA NAFTE d.d. Zagreb, Av. Večeslava Holjevca 10, da u roku od 8 dana</w:t>
      </w:r>
      <w:r w:rsidRPr="00ED3057">
        <w:rPr>
          <w:rFonts w:cs="Times New Roman" w:eastAsia="Times New Roman"/>
          <w:szCs w:val="20"/>
          <w:lang w:eastAsia="hr-HR"/>
        </w:rPr>
        <w:t>, računajući od isteka osmog dana od objave ovog zaključka na e-oglasnoj ploči suda,</w:t>
      </w:r>
      <w:r w:rsidRPr="00ED3057">
        <w:rPr>
          <w:rFonts w:cs="Times New Roman" w:eastAsia="Times New Roman"/>
          <w:noProof/>
          <w:szCs w:val="20"/>
          <w:lang w:eastAsia="hr-HR"/>
        </w:rPr>
        <w:t xml:space="preserve"> platiti predujam u iznosu od 1.000,00 kn u Fond za namirenje troškova stečajnog postupka uplatom na račun Trgovačkog suda u Bjelovaru</w:t>
      </w:r>
      <w:r w:rsidRPr="00ED3057">
        <w:rPr>
          <w:rFonts w:cs="Times New Roman" w:eastAsia="Times New Roman"/>
          <w:szCs w:val="20"/>
          <w:lang w:eastAsia="hr-HR"/>
        </w:rPr>
        <w:t xml:space="preserve"> IBAN: HR6123900011300000630</w:t>
      </w:r>
      <w:r w:rsidRPr="00ED3057">
        <w:rPr>
          <w:rFonts w:cs="Times New Roman" w:eastAsia="Times New Roman"/>
          <w:noProof/>
          <w:szCs w:val="20"/>
          <w:lang w:eastAsia="hr-HR"/>
        </w:rPr>
        <w:t xml:space="preserve"> model HR00 50-956-16</w:t>
      </w:r>
      <w:r w:rsidRPr="00ED3057">
        <w:rPr>
          <w:rFonts w:cs="Times New Roman" w:eastAsia="Times New Roman"/>
          <w:b/>
          <w:noProof/>
          <w:szCs w:val="20"/>
          <w:lang w:eastAsia="hr-HR"/>
        </w:rPr>
        <w:t>,</w:t>
      </w:r>
      <w:r w:rsidRPr="00ED3057">
        <w:rPr>
          <w:rFonts w:cs="Times New Roman" w:eastAsia="Times New Roman"/>
          <w:noProof/>
          <w:szCs w:val="20"/>
          <w:lang w:eastAsia="hr-HR"/>
        </w:rPr>
        <w:t xml:space="preserve"> i dodatni iznos predujma od 15.000,00 kn, na račun Trgovačkog suda u Bjelovaru IBAN: HR6123900011300000630 model 05-540-956-16.</w:t>
      </w: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D3057">
        <w:rPr>
          <w:rFonts w:cs="Times New Roman" w:eastAsia="Times New Roman"/>
          <w:noProof/>
          <w:szCs w:val="20"/>
          <w:lang w:eastAsia="hr-HR"/>
        </w:rPr>
        <w:t>II. Ako vjerovnik - podnositelj prijedloga za otvaranje stečajnog postupka u navedenom roku ne plati predujam iz točke I., sud će njegov prijedlog odbaciti kao nedopušten.</w:t>
      </w: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D3057">
        <w:rPr>
          <w:rFonts w:cs="Times New Roman" w:eastAsia="Times New Roman"/>
          <w:noProof/>
          <w:szCs w:val="20"/>
          <w:lang w:eastAsia="hr-HR"/>
        </w:rPr>
        <w:t>U Bjelovaru, 30. ožujka 2017.</w:t>
      </w: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ED3057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ED3057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3057" w:rsidP="00ED3057" w:rsidR="00ED3057" w:rsidRPr="00ED305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ED305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ED3057" w:rsidP="00ED3057" w:rsidR="00ED3057" w:rsidRPr="00ED305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ED305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ED3057" w:rsidP="00ED3057" w:rsidR="00ED3057" w:rsidRPr="00ED305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ED305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  <w:r w:rsidRPr="00ED3057">
        <w:rPr>
          <w:rFonts w:cs="Times New Roman" w:eastAsia="Times New Roman"/>
          <w:noProof/>
          <w:szCs w:val="20"/>
          <w:lang w:eastAsia="hr-HR"/>
        </w:rPr>
        <w:t xml:space="preserve">       </w:t>
      </w: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3057">
        <w:rPr>
          <w:rFonts w:cs="Times New Roman" w:eastAsia="Times New Roman"/>
          <w:szCs w:val="20"/>
          <w:lang w:eastAsia="hr-HR"/>
        </w:rPr>
        <w:t xml:space="preserve">POUKA O PRAVNOM LIJEKU:Protiv zaključka nije dopuštena žalba (čl.11. st.9. SZ). </w:t>
      </w: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3057" w:rsidP="00ED3057" w:rsidR="00ED3057" w:rsidRPr="00ED30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057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32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St-956/2016-4</izvorni_sadrzaj>
    <derivirana_varijabla naziv="DomainObject.Oznaka_1">St-956/2016-4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FIGARO d.o.o. zastupanog po punomoćniku Josip Štritof</izvorni_sadrzaj>
    <derivirana_varijabla naziv="DomainObject.Predmet.ProtustrankaFormated_1">  FIGARO d.o.o. zastupanog po punomoćniku Josip Štritof</derivirana_varijabla>
  </DomainObject.Predmet.ProtustrankaFormated>
  <DomainObject.Predmet.ProtustrankaFormatedOIB>
    <izvorni_sadrzaj>  FIGARO d.o.o., OIB 99909448242 zastupanog po punomoćniku Josip Štritof</izvorni_sadrzaj>
    <derivirana_varijabla naziv="DomainObject.Predmet.ProtustrankaFormatedOIB_1">  FIGARO d.o.o., OIB 99909448242 zastupanog po punomoćniku Josip Štritof</derivirana_varijabla>
  </DomainObject.Predmet.ProtustrankaFormatedOIB>
  <DomainObject.Predmet.ProtustrankaFormatedWithAdress>
    <izvorni_sadrzaj> FIGARO d.o.o., Čemehovec, Željeznička 9, 10293 Dubravica zastupanog po punomoćniku Josip Štritof</izvorni_sadrzaj>
    <derivirana_varijabla naziv="DomainObject.Predmet.ProtustrankaFormatedWithAdress_1"> FIGARO d.o.o., Čemehovec, Željeznička 9, 10293 Dubravica zastupanog po punomoćniku Josip Štritof</derivirana_varijabla>
  </DomainObject.Predmet.ProtustrankaFormatedWithAdress>
  <DomainObject.Predmet.ProtustrankaFormatedWithAdressOIB>
    <izvorni_sadrzaj> FIGARO d.o.o., OIB 99909448242, Čemehovec, Željeznička 9, 10293 Dubravica zastupanog po punomoćniku Josip Štritof</izvorni_sadrzaj>
    <derivirana_varijabla naziv="DomainObject.Predmet.ProtustrankaFormatedWithAdressOIB_1"> FIGARO d.o.o., OIB 99909448242, Čemehovec, Željeznička 9, 10293 Dubravica zastupanog po punomoćniku Josip Štritof</derivirana_varijabla>
  </DomainObject.Predmet.ProtustrankaFormatedWithAdressOIB>
  <DomainObject.Predmet.ProtustrankaWithAdress>
    <izvorni_sadrzaj>FIGARO d.o.o. Čemehovec, Željeznička 9, 10293 Dubravica</izvorni_sadrzaj>
    <derivirana_varijabla naziv="DomainObject.Predmet.ProtustrankaWithAdress_1">FIGARO d.o.o. Čemehovec, Željeznička 9, 10293 Dubravica</derivirana_varijabla>
  </DomainObject.Predmet.ProtustrankaWithAdress>
  <DomainObject.Predmet.ProtustrankaWithAdressOIB>
    <izvorni_sadrzaj>FIGARO d.o.o., OIB 99909448242, Čemehovec, Željeznička 9, 10293 Dubravica</izvorni_sadrzaj>
    <derivirana_varijabla naziv="DomainObject.Predmet.ProtustrankaWithAdressOIB_1">FIGARO d.o.o., OIB 99909448242, Čemehovec, Željeznička 9, 10293 Dubravica</derivirana_varijabla>
  </DomainObject.Predmet.ProtustrankaWithAdressOIB>
  <DomainObject.Predmet.ProtustrankaNazivFormated>
    <izvorni_sadrzaj>FIGARO d.o.o.</izvorni_sadrzaj>
    <derivirana_varijabla naziv="DomainObject.Predmet.ProtustrankaNazivFormated_1">FIGARO d.o.o.</derivirana_varijabla>
  </DomainObject.Predmet.ProtustrankaNazivFormated>
  <DomainObject.Predmet.ProtustrankaNazivFormatedOIB>
    <izvorni_sadrzaj>FIGARO d.o.o., OIB 99909448242</izvorni_sadrzaj>
    <derivirana_varijabla naziv="DomainObject.Predmet.ProtustrankaNazivFormatedOIB_1">FIGARO d.o.o., OIB 99909448242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INA-INDUSTRIJA NAFTE, d.d. zastupanog po punomoćniku Odvjetničko društvo Ilić, Orehovec &amp; Partneri d.o.o.</izvorni_sadrzaj>
    <derivirana_varijabla naziv="DomainObject.Predmet.StrankaFormated_1">  FINA Regionalni centar Zagreb; INA-INDUSTRIJA NAFTE, d.d. zastupanog po punomoćniku Odvjetničko društvo Ilić, Orehovec &amp; Partneri d.o.o.</derivirana_varijabla>
  </DomainObject.Predmet.StrankaFormated>
  <DomainObject.Predmet.StrankaFormatedOIB>
    <izvorni_sadrzaj>  FINA Regionalni centar Zagreb, OIB 85821130368; INA-INDUSTRIJA NAFTE, d.d., OIB 27759560625 zastupanog po punomoćniku Odvjetničko društvo Ilić, Orehovec &amp; Partneri d.o.o.</izvorni_sadrzaj>
    <derivirana_varijabla naziv="DomainObject.Predmet.StrankaFormatedOIB_1">  FINA Regionalni centar Zagreb, OIB 85821130368; INA-INDUSTRIJA NAFTE, d.d., OIB 27759560625 zastupanog po punomoćniku Odvjetničko društvo Ilić, Orehovec &amp; Partneri d.o.o.</derivirana_varijabla>
  </DomainObject.Predmet.StrankaFormatedOIB>
  <DomainObject.Predmet.StrankaFormatedWithAdress>
    <izvorni_sadrzaj> FINA Regionalni centar Zagreb, Trg svibanjskih žrtava 1995. 1, 10000 Zagreb; INA-INDUSTRIJA NAFTE, d.d., Avenija V. Holjevca 10, 10000 Zagreb zastupanog po punomoćniku Odvjetničko društvo Ilić, Orehovec &amp; Partneri d.o.o.</izvorni_sadrzaj>
    <derivirana_varijabla naziv="DomainObject.Predmet.StrankaFormatedWithAdress_1"> FINA Regionalni centar Zagreb, Trg svibanjskih žrtava 1995. 1, 10000 Zagreb; INA-INDUSTRIJA NAFTE, d.d., Avenija V. Holjevca 10, 10000 Zagreb zastupanog po punomoćniku Odvjetničko društvo Ilić, Orehovec &amp; Partneri d.o.o.</derivirana_varijabla>
  </DomainObject.Predmet.StrankaFormatedWithAdress>
  <DomainObject.Predmet.StrankaFormatedWithAdressOIB>
    <izvorni_sadrzaj> FINA Regionalni centar Zagreb, OIB 85821130368, Trg svibanjskih žrtava 1995. 1, 10000 Zagreb; INA-INDUSTRIJA NAFTE, d.d., OIB 27759560625, Avenija V. Holjevca 10, 10000 Zagreb zastupanog po punomoćniku Odvjetničko društvo Ilić, Orehovec &amp; Partneri d.o.o.</izvorni_sadrzaj>
    <derivirana_varijabla naziv="DomainObject.Predmet.StrankaFormatedWithAdressOIB_1"> FINA Regionalni centar Zagreb, OIB 85821130368, Trg svibanjskih žrtava 1995. 1, 10000 Zagreb; INA-INDUSTRIJA NAFTE, d.d., OIB 27759560625, Avenija V. Holjevca 10, 10000 Zagreb zastupanog po punomoćniku Odvjetničko društvo Ilić, Orehovec &amp; Partneri d.o.o.</derivirana_varijabla>
  </DomainObject.Predmet.StrankaFormatedWithAdressOIB>
  <DomainObject.Predmet.StrankaWithAdress>
    <izvorni_sadrzaj>FINA Regionalni centar Zagreb Trg svibanjskih žrtava 1995. 1,10000 Zagreb,INA-INDUSTRIJA NAFTE, d.d. Avenija V. Holjevca 10,10000 Zagreb</izvorni_sadrzaj>
    <derivirana_varijabla naziv="DomainObject.Predmet.StrankaWithAdress_1">FINA Regionalni centar Zagreb Trg svibanjskih žrtava 1995. 1,10000 Zagreb,INA-INDUSTRIJA NAFTE, d.d. Avenija V. Holjevca 10,10000 Zagreb</derivirana_varijabla>
  </DomainObject.Predmet.StrankaWithAdress>
  <DomainObject.Predmet.StrankaWithAdressOIB>
    <izvorni_sadrzaj>FINA Regionalni centar Zagreb, OIB 85821130368, Trg svibanjskih žrtava 1995. 1,10000 Zagreb,INA-INDUSTRIJA NAFTE, d.d., OIB 27759560625, Avenija V. Holjevca 10,10000 Zagreb</izvorni_sadrzaj>
    <derivirana_varijabla naziv="DomainObject.Predmet.StrankaWithAdressOIB_1">FINA Regionalni centar Zagreb, OIB 85821130368, Trg svibanjskih žrtava 1995. 1,10000 Zagreb,INA-INDUSTRIJA NAFTE, d.d., OIB 27759560625, Avenija V. Holjevca 10,10000 Zagreb</derivirana_varijabla>
  </DomainObject.Predmet.StrankaWithAdressOIB>
  <DomainObject.Predmet.StrankaNazivFormated>
    <izvorni_sadrzaj>FINA Regionalni centar Zagreb,INA-INDUSTRIJA NAFTE, d.d.</izvorni_sadrzaj>
    <derivirana_varijabla naziv="DomainObject.Predmet.StrankaNazivFormated_1">FINA Regionalni centar Zagreb,INA-INDUSTRIJA NAFTE, d.d.</derivirana_varijabla>
  </DomainObject.Predmet.StrankaNazivFormated>
  <DomainObject.Predmet.StrankaNazivFormatedOIB>
    <izvorni_sadrzaj>FINA Regionalni centar Zagreb, OIB 85821130368,INA-INDUSTRIJA NAFTE, d.d., OIB 27759560625</izvorni_sadrzaj>
    <derivirana_varijabla naziv="DomainObject.Predmet.StrankaNazivFormatedOIB_1">FINA Regionalni centar Zagreb, OIB 85821130368,INA-INDUSTRIJA NAFTE, d.d., OIB 27759560625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  <item>INA-INDUSTRIJA NAFTE, d.d. zastupanog po punomoćniku Odvjetničko društvo Ilić, Orehovec &amp; Partneri d.o.o.</item>
    </izvorni_sadrzaj>
    <derivirana_varijabla naziv="DomainObject.Predmet.StrankaListFormated_1">
      <item>FINA Regionalni centar Zagreb</item>
      <item>INA-INDUSTRIJA NAFTE, d.d. zastupanog po punomoćniku Odvjetničko društvo Ilić, Orehovec &amp; Partneri d.o.o.</item>
    </derivirana_varijabla>
  </DomainObject.Predmet.StrankaListFormated>
  <DomainObject.Predmet.StrankaListFormatedOIB>
    <izvorni_sadrzaj>
      <item>FINA Regionalni centar Zagreb, OIB 85821130368</item>
      <item>INA-INDUSTRIJA NAFTE, d.d., OIB 27759560625 zastupanog po punomoćniku Odvjetničko društvo Ilić, Orehovec &amp; Partneri d.o.o.</item>
    </izvorni_sadrzaj>
    <derivirana_varijabla naziv="DomainObject.Predmet.StrankaListFormatedOIB_1">
      <item>FINA Regionalni centar Zagreb, OIB 85821130368</item>
      <item>INA-INDUSTRIJA NAFTE, d.d., OIB 27759560625 zastupanog po punomoćniku Odvjetničko društvo Ilić, Orehovec &amp; Partneri d.o.o.</item>
    </derivirana_varijabla>
  </DomainObject.Predmet.StrankaListFormatedOIB>
  <DomainObject.Predmet.StrankaListFormatedWithAdress>
    <izvorni_sadrzaj>
      <item>FINA Regionalni centar Zagreb, Trg svibanjskih žrtava 1995. 1, 10000 Zagreb</item>
      <item>INA-INDUSTRIJA NAFTE, d.d., Avenija V. Holjevca 10, 10000 Zagreb zastupanog po punomoćniku Odvjetničko društvo Ilić, Orehovec &amp; Partneri d.o.o.</item>
    </izvorni_sadrzaj>
    <derivirana_varijabla naziv="DomainObject.Predmet.StrankaListFormatedWithAdress_1">
      <item>FINA Regionalni centar Zagreb, Trg svibanjskih žrtava 1995. 1, 10000 Zagreb</item>
      <item>INA-INDUSTRIJA NAFTE, d.d., Avenija V. Holjevca 10, 10000 Zagreb zastupanog po punomoćniku Odvjetničko društvo Ilić, Orehovec &amp; Partneri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INA-INDUSTRIJA NAFTE, d.d., OIB 27759560625, Avenija V. Holjevca 10, 10000 Zagreb zastupanog po punomoćniku Odvjetničko društvo Ilić, Orehovec &amp; Partneri d.o.o.</item>
    </izvorni_sadrzaj>
    <derivirana_varijabla naziv="DomainObject.Predmet.StrankaListFormatedWithAdressOIB_1">
      <item>FINA Regionalni centar Zagreb, OIB 85821130368, Trg svibanjskih žrtava 1995. 1, 10000 Zagreb</item>
      <item>INA-INDUSTRIJA NAFTE, d.d., OIB 27759560625, Avenija V. Holjevca 10, 10000 Zagreb zastupanog po punomoćniku Odvjetničko društvo Ilić, Orehovec &amp; Partneri d.o.o.</item>
    </derivirana_varijabla>
  </DomainObject.Predmet.StrankaListFormatedWithAdressOIB>
  <DomainObject.Predmet.StrankaListNazivFormated>
    <izvorni_sadrzaj>
      <item>FINA Regionalni centar Zagreb</item>
      <item>INA-INDUSTRIJA NAFTE, d.d.</item>
    </izvorni_sadrzaj>
    <derivirana_varijabla naziv="DomainObject.Predmet.StrankaListNazivFormated_1">
      <item>FINA Regionalni centar Zagreb</item>
      <item>INA-INDUSTRIJA NAFTE, d.d.</item>
    </derivirana_varijabla>
  </DomainObject.Predmet.StrankaListNazivFormated>
  <DomainObject.Predmet.StrankaListNazivFormatedOIB>
    <izvorni_sadrzaj>
      <item>FINA Regionalni centar Zagreb, OIB 85821130368</item>
      <item>INA-INDUSTRIJA NAFTE, d.d., OIB 27759560625</item>
    </izvorni_sadrzaj>
    <derivirana_varijabla naziv="DomainObject.Predmet.StrankaListNazivFormatedOIB_1">
      <item>FINA Regionalni centar Zagreb, OIB 85821130368</item>
      <item>INA-INDUSTRIJA NAFTE, d.d., OIB 27759560625</item>
    </derivirana_varijabla>
  </DomainObject.Predmet.StrankaListNazivFormatedOIB>
  <DomainObject.Predmet.ProtuStrankaListFormated>
    <izvorni_sadrzaj>
      <item>FIGARO d.o.o. zastupanog po punomoćniku Josip Štritof</item>
    </izvorni_sadrzaj>
    <derivirana_varijabla naziv="DomainObject.Predmet.ProtuStrankaListFormated_1">
      <item>FIGARO d.o.o. zastupanog po punomoćniku Josip Štritof</item>
    </derivirana_varijabla>
  </DomainObject.Predmet.ProtuStrankaListFormated>
  <DomainObject.Predmet.ProtuStrankaListFormatedOIB>
    <izvorni_sadrzaj>
      <item>FIGARO d.o.o., OIB 99909448242 zastupanog po punomoćniku Josip Štritof</item>
    </izvorni_sadrzaj>
    <derivirana_varijabla naziv="DomainObject.Predmet.ProtuStrankaListFormatedOIB_1">
      <item>FIGARO d.o.o., OIB 99909448242 zastupanog po punomoćniku Josip Štritof</item>
    </derivirana_varijabla>
  </DomainObject.Predmet.ProtuStrankaListFormatedOIB>
  <DomainObject.Predmet.ProtuStrankaListFormatedWithAdress>
    <izvorni_sadrzaj>
      <item>FIGARO d.o.o., Čemehovec, Željeznička 9, 10293 Dubravica zastupanog po punomoćniku Josip Štritof</item>
    </izvorni_sadrzaj>
    <derivirana_varijabla naziv="DomainObject.Predmet.ProtuStrankaListFormatedWithAdress_1">
      <item>FIGARO d.o.o., Čemehovec, Željeznička 9, 10293 Dubravica zastupanog po punomoćniku Josip Štritof</item>
    </derivirana_varijabla>
  </DomainObject.Predmet.ProtuStrankaListFormatedWithAdress>
  <DomainObject.Predmet.ProtuStrankaListFormatedWithAdressOIB>
    <izvorni_sadrzaj>
      <item>FIGARO d.o.o., OIB 99909448242, Čemehovec, Željeznička 9, 10293 Dubravica zastupanog po punomoćniku Josip Štritof</item>
    </izvorni_sadrzaj>
    <derivirana_varijabla naziv="DomainObject.Predmet.ProtuStrankaListFormatedWithAdressOIB_1">
      <item>FIGARO d.o.o., OIB 99909448242, Čemehovec, Željeznička 9, 10293 Dubravica zastupanog po punomoćniku Josip Štritof</item>
    </derivirana_varijabla>
  </DomainObject.Predmet.ProtuStrankaListFormatedWithAdressOIB>
  <DomainObject.Predmet.ProtuStrankaListNazivFormated>
    <izvorni_sadrzaj>
      <item>FIGARO d.o.o.</item>
    </izvorni_sadrzaj>
    <derivirana_varijabla naziv="DomainObject.Predmet.ProtuStrankaListNazivFormated_1">
      <item>FIGARO d.o.o.</item>
    </derivirana_varijabla>
  </DomainObject.Predmet.ProtuStrankaListNazivFormated>
  <DomainObject.Predmet.ProtuStrankaListNazivFormatedOIB>
    <izvorni_sadrzaj>
      <item>FIGARO d.o.o., OIB 99909448242</item>
    </izvorni_sadrzaj>
    <derivirana_varijabla naziv="DomainObject.Predmet.ProtuStrankaListNazivFormatedOIB_1">
      <item>FIGARO d.o.o., OIB 99909448242</item>
    </derivirana_varijabla>
  </DomainObject.Predmet.ProtuStrankaListNazivFormatedOIB>
  <DomainObject.Predmet.OstaliListFormated>
    <izvorni_sadrzaj>
      <item>Josip Štritof punomoćnik sudionika u postupku FIGARO d.o.o.</item>
      <item>Odvjetničko društvo Ilić, Orehovec &amp; Partneri d.o.o. punomoćnik sudionika u postupku INA-INDUSTRIJA NAFTE, d.d.</item>
    </izvorni_sadrzaj>
    <derivirana_varijabla naziv="DomainObject.Predmet.OstaliListFormated_1">
      <item>Josip Štritof punomoćnik sudionika u postupku FIGARO d.o.o.</item>
      <item>Odvjetničko društvo Ilić, Orehovec &amp; Partneri d.o.o. punomoćnik sudionika u postupku INA-INDUSTRIJA NAFTE, d.d.</item>
    </derivirana_varijabla>
  </DomainObject.Predmet.OstaliListFormated>
  <DomainObject.Predmet.OstaliListFormatedOIB>
    <izvorni_sadrzaj>
      <item>Josip Štritof, OIB 56516412586 punomoćnik sudionika u postupku FIGARO d.o.o.</item>
      <item>Odvjetničko društvo Ilić, Orehovec &amp; Partneri d.o.o. punomoćnik sudionika u postupku INA-INDUSTRIJA NAFTE, d.d.</item>
    </izvorni_sadrzaj>
    <derivirana_varijabla naziv="DomainObject.Predmet.OstaliListFormatedOIB_1">
      <item>Josip Štritof, OIB 56516412586 punomoćnik sudionika u postupku FIGARO d.o.o.</item>
      <item>Odvjetničko društvo Ilić, Orehovec &amp; Partneri d.o.o. punomoćnik sudionika u postupku INA-INDUSTRIJA NAFTE, d.d.</item>
    </derivirana_varijabla>
  </DomainObject.Predmet.OstaliListFormatedOIB>
  <DomainObject.Predmet.OstaliListFormatedWithAdress>
    <izvorni_sadrzaj>
      <item>Josip Štritof, Željeznička cesta 9, 10292 Donji Čemehovec punomoćnik sudionika u postupku FIGARO d.o.o.</item>
      <item>Odvjetničko društvo Ilić, Orehovec &amp; Partneri d.o.o., Smičiklasova 18, 10000 Zagreb punomoćnik sudionika u postupku INA-INDUSTRIJA NAFTE, d.d.</item>
    </izvorni_sadrzaj>
    <derivirana_varijabla naziv="DomainObject.Predmet.OstaliListFormatedWithAdress_1">
      <item>Josip Štritof, Željeznička cesta 9, 10292 Donji Čemehovec punomoćnik sudionika u postupku FIGARO d.o.o.</item>
      <item>Odvjetničko društvo Ilić, Orehovec &amp; Partneri d.o.o., Smičiklasova 18, 10000 Zagreb punomoćnik sudionika u postupku INA-INDUSTRIJA NAFTE, d.d.</item>
    </derivirana_varijabla>
  </DomainObject.Predmet.OstaliListFormatedWithAdress>
  <DomainObject.Predmet.OstaliListFormatedWithAdressOIB>
    <izvorni_sadrzaj>
      <item>Josip Štritof, OIB 56516412586, Željeznička cesta 9, 10292 Donji Čemehovec punomoćnik sudionika u postupku FIGARO d.o.o.</item>
      <item>Odvjetničko društvo Ilić, Orehovec &amp; Partneri d.o.o., Smičiklasova 18, 10000 Zagreb punomoćnik sudionika u postupku INA-INDUSTRIJA NAFTE, d.d.</item>
    </izvorni_sadrzaj>
    <derivirana_varijabla naziv="DomainObject.Predmet.OstaliListFormatedWithAdressOIB_1">
      <item>Josip Štritof, OIB 56516412586, Željeznička cesta 9, 10292 Donji Čemehovec punomoćnik sudionika u postupku FIGARO d.o.o.</item>
      <item>Odvjetničko društvo Ilić, Orehovec &amp; Partneri d.o.o., Smičiklasova 18, 10000 Zagreb punomoćnik sudionika u postupku INA-INDUSTRIJA NAFTE, d.d.</item>
    </derivirana_varijabla>
  </DomainObject.Predmet.OstaliListFormatedWithAdressOIB>
  <DomainObject.Predmet.OstaliListNazivFormated>
    <izvorni_sadrzaj>
      <item>Josip Štritof</item>
      <item>Odvjetničko društvo Ilić, Orehovec &amp; Partneri d.o.o.</item>
    </izvorni_sadrzaj>
    <derivirana_varijabla naziv="DomainObject.Predmet.OstaliListNazivFormated_1">
      <item>Josip Štritof</item>
      <item>Odvjetničko društvo Ilić, Orehovec &amp; Partneri d.o.o.</item>
    </derivirana_varijabla>
  </DomainObject.Predmet.OstaliListNazivFormated>
  <DomainObject.Predmet.OstaliListNazivFormatedOIB>
    <izvorni_sadrzaj>
      <item>Josip Štritof, OIB 56516412586</item>
      <item>Odvjetničko društvo Ilić, Orehovec &amp; Partneri d.o.o.</item>
    </izvorni_sadrzaj>
    <derivirana_varijabla naziv="DomainObject.Predmet.OstaliListNazivFormatedOIB_1">
      <item>Josip Štritof, OIB 56516412586</item>
      <item>Odvjetničko društvo Ilić, Orehovec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St-956/2016-4</izvorni_sadrzaj>
    <derivirana_varijabla naziv="DomainObject.PoslovniBrojDokumenta_1">St-956/2016-4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FIGARO d.o.o.</izvorni_sadrzaj>
    <derivirana_varijabla naziv="DomainObject.Predmet.ProtustrankaIDrugi_1">FIGARO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FIGARO d.o.o., OIB 99909448242, Čemehovec, Željeznička 9, 10293 Dubravica</izvorni_sadrzaj>
    <derivirana_varijabla naziv="DomainObject.Predmet.ProtustrankaIDrugiAdressOIB_1">FIGARO d.o.o., OIB 99909448242, Čemehovec, Željeznička 9, 10293 Dubravica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FIGARO d.o.o.</item>
      <item>FINA Regionalni centar Zagreb</item>
      <item>Josip Štritof</item>
      <item>INA-INDUSTRIJA NAFTE, d.d.</item>
      <item>Odvjetničko društvo Ilić, Orehovec &amp; Partneri d.o.o.</item>
    </izvorni_sadrzaj>
    <derivirana_varijabla naziv="DomainObject.Predmet.SudioniciListNaziv_1">
      <item>FIGARO d.o.o.</item>
      <item>FINA Regionalni centar Zagreb</item>
      <item>Josip Štritof</item>
      <item>INA-INDUSTRIJA NAFTE, d.d.</item>
      <item>Odvjetničko društvo Ilić, Orehovec &amp; Partneri d.o.o.</item>
    </derivirana_varijabla>
  </DomainObject.Predmet.SudioniciListNaziv>
  <DomainObject.Predmet.SudioniciListAdressOIB>
    <izvorni_sadrzaj>
      <item>FIGARO d.o.o., OIB 99909448242, Čemehovec, Željeznička 9,10293 Dubravica</item>
      <item>FINA Regionalni centar Zagreb, OIB 85821130368, Trg svibanjskih žrtava 1995. 1,10000 Zagreb</item>
      <item>Josip Štritof, OIB 56516412586, Željeznička cesta 9,10292 Donji Čemehovec</item>
      <item>INA-INDUSTRIJA NAFTE, d.d., OIB 27759560625, Avenija V. Holjevca 10,10000 Zagreb</item>
      <item>Odvjetničko društvo Ilić, Orehovec &amp; Partneri d.o.o., Smičiklasova 18,10000 Zagreb</item>
    </izvorni_sadrzaj>
    <derivirana_varijabla naziv="DomainObject.Predmet.SudioniciListAdressOIB_1">
      <item>FIGARO d.o.o., OIB 99909448242, Čemehovec, Željeznička 9,10293 Dubravica</item>
      <item>FINA Regionalni centar Zagreb, OIB 85821130368, Trg svibanjskih žrtava 1995. 1,10000 Zagreb</item>
      <item>Josip Štritof, OIB 56516412586, Željeznička cesta 9,10292 Donji Čemehovec</item>
      <item>INA-INDUSTRIJA NAFTE, d.d., OIB 27759560625, Avenija V. Holjevca 10,10000 Zagreb</item>
      <item>Odvjetničko društvo Ilić, Orehovec &amp; Partneri d.o.o.,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310924-5F7C-49B1-A807-B205D8AC2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1064</properties:Characters>
  <properties:Lines>43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2017-03-30T12:33:00Z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St-956/2016-4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