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b3d2" w14:paraId="76cb3d2" w:rsidRDefault="00284E22" w:rsidP="00284E22" w:rsidR="00284E22">
      <w:pPr>
        <w:tabs>
          <w:tab w:pos="1336" w:val="left"/>
          <w:tab w:pos="9072" w:val="right"/>
        </w:tabs>
        <w15:collapsed w:val="false"/>
      </w:pPr>
      <w:bookmarkStart w:name="_GoBack" w:id="0"/>
      <w:bookmarkEnd w:id="0"/>
    </w:p>
    <w:p w:rsidRDefault="00284E22" w:rsidP="00284E22" w:rsidR="00284E22">
      <w:pPr>
        <w:tabs>
          <w:tab w:pos="1336" w:val="left"/>
          <w:tab w:pos="9072" w:val="right"/>
        </w:tabs>
      </w:pPr>
    </w:p>
    <w:p w:rsidRDefault="009D27D1" w:rsidP="00284E22" w:rsidR="00065B67">
      <w:pPr>
        <w:tabs>
          <w:tab w:pos="1336" w:val="left"/>
          <w:tab w:pos="9072" w:val="right"/>
        </w:tabs>
      </w:pPr>
      <w:r>
        <w:rPr>
          <w:noProof/>
        </w:rPr>
        <w:t xml:space="preserve">    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4E22" w:rsidP="00284E22" w:rsidR="00284E22">
      <w:pPr>
        <w:tabs>
          <w:tab w:pos="1336" w:val="left"/>
          <w:tab w:pos="9072" w:val="right"/>
        </w:tabs>
      </w:pPr>
    </w:p>
    <w:p w:rsidRDefault="00284E22" w:rsidP="00284E22" w:rsidR="00284E22">
      <w:pPr>
        <w:rPr>
          <w:rFonts w:hAnsi="Times" w:ascii="Times"/>
          <w:noProof/>
          <w:color w:val="0000FF"/>
        </w:rPr>
      </w:pPr>
      <w:r>
        <w:rPr>
          <w:rFonts w:hAnsi="Times" w:ascii="Times"/>
        </w:rPr>
        <w:t xml:space="preserve">          Republika Hrvatska</w:t>
      </w:r>
    </w:p>
    <w:p w:rsidRDefault="00284E22" w:rsidP="00284E22" w:rsidR="00284E22">
      <w:pPr>
        <w:rPr>
          <w:rFonts w:hAnsi="Times" w:ascii="Times"/>
        </w:rPr>
      </w:pPr>
      <w:r>
        <w:rPr>
          <w:rFonts w:hAnsi="Times" w:ascii="Times"/>
        </w:rPr>
        <w:t xml:space="preserve">         Trgovački sud u Zadru</w:t>
      </w:r>
    </w:p>
    <w:p w:rsidRDefault="00284E22" w:rsidP="00235601" w:rsidR="00284E22">
      <w:pPr>
        <w:rPr>
          <w:rFonts w:hAnsi="Times" w:ascii="Times"/>
        </w:rPr>
      </w:pPr>
      <w:r>
        <w:rPr>
          <w:rFonts w:hAnsi="Times" w:ascii="Times"/>
        </w:rPr>
        <w:t xml:space="preserve">    Zadar, Dr. Franje Tuđmana 35</w:t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</w:p>
    <w:p w:rsidRDefault="00284E22" w:rsidP="00284E22" w:rsidR="00284E22">
      <w:pPr>
        <w:jc w:val="both"/>
        <w:rPr>
          <w:rFonts w:hAnsi="Times" w:ascii="Times"/>
        </w:rPr>
      </w:pPr>
    </w:p>
    <w:p w:rsidRDefault="009D27D1" w:rsidP="00284E22" w:rsidR="009D27D1">
      <w:pPr>
        <w:jc w:val="both"/>
        <w:rPr>
          <w:rFonts w:hAnsi="Times" w:ascii="Times"/>
        </w:rPr>
      </w:pPr>
    </w:p>
    <w:p w:rsidRDefault="00235601" w:rsidP="00284E22" w:rsidR="00235601">
      <w:pPr>
        <w:jc w:val="both"/>
        <w:rPr>
          <w:rFonts w:hAnsi="Times" w:ascii="Times"/>
        </w:rPr>
      </w:pPr>
    </w:p>
    <w:p w:rsidRDefault="00284E22" w:rsidP="00284E22" w:rsidR="00284E22">
      <w:pPr>
        <w:jc w:val="center"/>
        <w:rPr>
          <w:rFonts w:hAnsi="Times" w:ascii="Times"/>
        </w:rPr>
      </w:pPr>
      <w:r>
        <w:rPr>
          <w:rFonts w:hAnsi="Times" w:ascii="Times"/>
        </w:rPr>
        <w:t>U   I M E   R E P U B L I K E   H R V A T S K E</w:t>
      </w:r>
    </w:p>
    <w:p w:rsidRDefault="00284E22" w:rsidP="00284E22" w:rsidR="00284E22">
      <w:pPr>
        <w:rPr>
          <w:rFonts w:hAnsi="Times" w:ascii="Times"/>
        </w:rPr>
      </w:pPr>
    </w:p>
    <w:p w:rsidRDefault="00284E22" w:rsidP="00284E22" w:rsidR="00284E22">
      <w:pPr>
        <w:jc w:val="center"/>
        <w:rPr>
          <w:rFonts w:hAnsi="Times" w:ascii="Times"/>
        </w:rPr>
      </w:pPr>
      <w:r>
        <w:rPr>
          <w:rFonts w:hAnsi="Times" w:ascii="Times"/>
        </w:rPr>
        <w:t>R J E Š E N J E</w:t>
      </w:r>
    </w:p>
    <w:p w:rsidRDefault="00235601" w:rsidP="00284E22" w:rsidR="00235601">
      <w:pPr>
        <w:pStyle w:val="Bezproreda"/>
        <w:jc w:val="both"/>
      </w:pPr>
    </w:p>
    <w:p w:rsidRDefault="00284E22" w:rsidP="0014239D" w:rsidR="00284E22">
      <w:pPr>
        <w:pStyle w:val="Bezproreda"/>
        <w:tabs>
          <w:tab w:pos="709" w:val="left"/>
        </w:tabs>
        <w:jc w:val="both"/>
      </w:pPr>
      <w:r>
        <w:t xml:space="preserve">           Trgovački sud u Zadru, po sudskoj savjetnici Anamariji Kovačić Milković, povodom prijedloga predlagatelja REPUBLIKE HRVATSKE, Ministarstva financija, Područnog ureda Zadar, zastupane po Županijskom državnom odvjetništvu u Zadru za otvaranje stečajnog postupka nad dužnikom TAURUS d.o.o., Zadar, Ulica Marija</w:t>
      </w:r>
      <w:r w:rsidR="001C573A">
        <w:t xml:space="preserve">ne Radev 0, OIB: 63685650893, </w:t>
      </w:r>
      <w:r w:rsidR="0067356A">
        <w:t xml:space="preserve">3. prosinca </w:t>
      </w:r>
      <w:r>
        <w:t xml:space="preserve">2018., </w:t>
      </w:r>
    </w:p>
    <w:p w:rsidRDefault="00284E22" w:rsidP="00E75A3A" w:rsidR="00284E22">
      <w:pPr>
        <w:pStyle w:val="Tijeloteksta"/>
        <w:tabs>
          <w:tab w:pos="709" w:val="left"/>
        </w:tabs>
        <w:rPr>
          <w:szCs w:val="24"/>
        </w:rPr>
      </w:pPr>
    </w:p>
    <w:p w:rsidRDefault="00284E22" w:rsidP="00284E22" w:rsidR="00284E22">
      <w:pPr>
        <w:jc w:val="center"/>
      </w:pPr>
      <w:r>
        <w:t>r i j e š i o  j e</w:t>
      </w:r>
    </w:p>
    <w:p w:rsidRDefault="00284E22" w:rsidP="00284E22" w:rsidR="00284E22"/>
    <w:p w:rsidRDefault="00284E22" w:rsidP="00284E22" w:rsidR="00284E22">
      <w:pPr>
        <w:pStyle w:val="Tijeloteksta"/>
        <w:tabs>
          <w:tab w:pos="709" w:val="left"/>
        </w:tabs>
        <w:rPr>
          <w:szCs w:val="24"/>
        </w:rPr>
      </w:pPr>
      <w:r>
        <w:rPr>
          <w:szCs w:val="24"/>
        </w:rPr>
        <w:tab/>
        <w:t>Odbija se prijedlog za otvaranje stečajnog postupka nad dužnikom</w:t>
      </w:r>
      <w:r w:rsidRPr="00284E22">
        <w:t xml:space="preserve"> </w:t>
      </w:r>
      <w:r>
        <w:t>TAURUS d.o.o., Zadar, Ulica Marijane Radev 0, OIB: 63685650893</w:t>
      </w:r>
      <w:r>
        <w:rPr>
          <w:szCs w:val="24"/>
        </w:rPr>
        <w:t xml:space="preserve"> kao neosnovan.</w:t>
      </w:r>
    </w:p>
    <w:p w:rsidRDefault="00235601" w:rsidP="00235601" w:rsidR="00235601">
      <w:pPr>
        <w:pStyle w:val="Tijeloteksta"/>
        <w:tabs>
          <w:tab w:pos="709" w:val="left"/>
        </w:tabs>
      </w:pPr>
    </w:p>
    <w:p w:rsidRDefault="00284E22" w:rsidP="00284E22" w:rsidR="00284E22">
      <w:pPr>
        <w:jc w:val="center"/>
      </w:pPr>
      <w:r>
        <w:t>Obrazloženje</w:t>
      </w:r>
    </w:p>
    <w:p w:rsidRDefault="00284E22" w:rsidP="00284E22" w:rsidR="00284E22">
      <w:pPr>
        <w:jc w:val="both"/>
      </w:pPr>
    </w:p>
    <w:p w:rsidRDefault="00284E22" w:rsidP="002117AC" w:rsidR="00284E22">
      <w:pPr>
        <w:pStyle w:val="Bezproreda"/>
        <w:tabs>
          <w:tab w:pos="709" w:val="left"/>
        </w:tabs>
        <w:jc w:val="both"/>
        <w:rPr>
          <w:rFonts w:hAnsi="Times" w:ascii="Times"/>
        </w:rPr>
      </w:pPr>
      <w:r>
        <w:rPr>
          <w:color w:val="000000"/>
        </w:rPr>
        <w:t xml:space="preserve">          </w:t>
      </w:r>
      <w:r>
        <w:rPr>
          <w:rFonts w:hAnsi="Times" w:ascii="Times"/>
        </w:rPr>
        <w:t>Postupajući po zahtjevu Financijske agencije od 30. svibnja 2018. za provedbu skraćenoga stečajnog postupka nad dužnikom</w:t>
      </w:r>
      <w:r w:rsidR="00803CC0">
        <w:rPr>
          <w:rFonts w:hAnsi="Times" w:ascii="Times"/>
        </w:rPr>
        <w:t xml:space="preserve"> </w:t>
      </w:r>
      <w:r w:rsidR="00803CC0">
        <w:t>TAURUS d.o.o., Zadar, Ulica Marijane Radev 0, OIB: 63685650893 (dalje: dužnik)</w:t>
      </w:r>
      <w:r>
        <w:rPr>
          <w:rFonts w:hAnsi="Times" w:ascii="Times"/>
        </w:rPr>
        <w:t>, oglasom ovog suda od 18. lipnja 2018. pozvane su osobe ovlaštene za zastupanje dužnika po zakonu u roku od 15 dana od dana objave oglasa, podnijeti sudu javnobilježnički ovjerovljen popis imovine</w:t>
      </w:r>
      <w:r w:rsidR="002117AC">
        <w:rPr>
          <w:rFonts w:hAnsi="Times" w:ascii="Times"/>
        </w:rPr>
        <w:t xml:space="preserve"> i obveza na propisanom obrascu</w:t>
      </w:r>
      <w:r>
        <w:rPr>
          <w:rFonts w:hAnsi="Times" w:ascii="Times"/>
        </w:rPr>
        <w:t xml:space="preserve"> te su pozvani vjerovnici u roku od 45 dana predložiti otvaranje stečajnoga postupka, sve sukladno odredbama čl. 430. i 431.</w:t>
      </w:r>
      <w:r w:rsidR="0014239D">
        <w:rPr>
          <w:rFonts w:hAnsi="Times" w:ascii="Times"/>
        </w:rPr>
        <w:t xml:space="preserve"> </w:t>
      </w:r>
      <w:r>
        <w:rPr>
          <w:rFonts w:hAnsi="Times" w:ascii="Times"/>
          <w:color w:val="000000"/>
        </w:rPr>
        <w:t xml:space="preserve">Stečajnog zakona </w:t>
      </w:r>
      <w:r>
        <w:rPr>
          <w:rFonts w:hAnsi="Times" w:ascii="Times"/>
        </w:rPr>
        <w:t>(Narodne novine broj 71/15 i 104/17, dalje u tekstu: SZ).</w:t>
      </w:r>
    </w:p>
    <w:p w:rsidRDefault="009D27D1" w:rsidP="002117AC" w:rsidR="009D27D1">
      <w:pPr>
        <w:pStyle w:val="Bezproreda"/>
        <w:tabs>
          <w:tab w:pos="709" w:val="left"/>
        </w:tabs>
        <w:jc w:val="both"/>
        <w:rPr>
          <w:color w:val="000000"/>
        </w:rPr>
      </w:pPr>
    </w:p>
    <w:p w:rsidRDefault="00E75A3A" w:rsidP="00235601" w:rsidR="00803CC0">
      <w:pPr>
        <w:pStyle w:val="Bezproreda"/>
        <w:tabs>
          <w:tab w:pos="709" w:val="left"/>
        </w:tabs>
        <w:jc w:val="both"/>
        <w:rPr>
          <w:rFonts w:hAnsi="Times" w:ascii="Times"/>
        </w:rPr>
      </w:pPr>
      <w:r>
        <w:rPr>
          <w:rFonts w:hAnsi="Times" w:ascii="Times"/>
          <w:color w:val="000000"/>
        </w:rPr>
        <w:t xml:space="preserve">          </w:t>
      </w:r>
      <w:r w:rsidR="00803CC0">
        <w:rPr>
          <w:rFonts w:hAnsi="Times" w:ascii="Times"/>
          <w:color w:val="000000"/>
        </w:rPr>
        <w:t xml:space="preserve">U zakonskom roku, 12. srpnja 2018. vjerovnik </w:t>
      </w:r>
      <w:r w:rsidR="00284E22">
        <w:rPr>
          <w:rFonts w:hAnsi="Times" w:ascii="Times"/>
        </w:rPr>
        <w:t>REPUBLIKA HRVATSKA,</w:t>
      </w:r>
      <w:r w:rsidR="00284E22" w:rsidRPr="00284E22">
        <w:t xml:space="preserve"> </w:t>
      </w:r>
      <w:r w:rsidR="00284E22">
        <w:t>Ministarstvo financija, Područni ured Zadar</w:t>
      </w:r>
      <w:r w:rsidR="00284E22">
        <w:rPr>
          <w:rFonts w:hAnsi="Times" w:ascii="Times"/>
        </w:rPr>
        <w:t xml:space="preserve"> </w:t>
      </w:r>
      <w:r w:rsidR="00284E22">
        <w:rPr>
          <w:rFonts w:hAnsi="Times" w:ascii="Times"/>
          <w:color w:val="000000"/>
        </w:rPr>
        <w:t xml:space="preserve">podnijela </w:t>
      </w:r>
      <w:r w:rsidR="00803CC0">
        <w:rPr>
          <w:rFonts w:hAnsi="Times" w:ascii="Times"/>
          <w:color w:val="000000"/>
        </w:rPr>
        <w:t xml:space="preserve">je </w:t>
      </w:r>
      <w:r w:rsidR="00284E22">
        <w:rPr>
          <w:rFonts w:hAnsi="Times" w:ascii="Times"/>
          <w:color w:val="000000"/>
        </w:rPr>
        <w:t>prijedlog za otvaranje stečajnog postupka nad dužnikom</w:t>
      </w:r>
      <w:r w:rsidR="00803CC0">
        <w:rPr>
          <w:rFonts w:hAnsi="Times" w:ascii="Times"/>
        </w:rPr>
        <w:t>.</w:t>
      </w:r>
    </w:p>
    <w:p w:rsidRDefault="009D27D1" w:rsidP="00235601" w:rsidR="009D27D1">
      <w:pPr>
        <w:pStyle w:val="Bezproreda"/>
        <w:tabs>
          <w:tab w:pos="709" w:val="left"/>
        </w:tabs>
        <w:jc w:val="both"/>
        <w:rPr>
          <w:rFonts w:hAnsi="Times" w:ascii="Times"/>
        </w:rPr>
      </w:pPr>
    </w:p>
    <w:p w:rsidRDefault="0067356A" w:rsidP="00181EF9" w:rsidR="00181EF9">
      <w:pPr>
        <w:pStyle w:val="Bezproreda"/>
        <w:jc w:val="both"/>
        <w:rPr>
          <w:rFonts w:hAnsi="Times" w:ascii="Times"/>
        </w:rPr>
      </w:pPr>
      <w:r>
        <w:rPr>
          <w:rFonts w:hAnsi="Times" w:ascii="Times"/>
        </w:rPr>
        <w:t xml:space="preserve">          U međuvremenu</w:t>
      </w:r>
      <w:r w:rsidRPr="0067356A">
        <w:rPr>
          <w:rFonts w:hAnsi="Times" w:ascii="Times"/>
        </w:rPr>
        <w:t xml:space="preserve"> </w:t>
      </w:r>
      <w:r>
        <w:rPr>
          <w:rFonts w:hAnsi="Times" w:ascii="Times"/>
        </w:rPr>
        <w:t>je 17. kolovoza 2018. Financijska agencija dostavila potvrdu iz koje proizlazi da dužnik nema nepodmirenih obaveza te je istoga dana s</w:t>
      </w:r>
      <w:r w:rsidR="0014239D">
        <w:rPr>
          <w:rFonts w:hAnsi="Times" w:ascii="Times"/>
        </w:rPr>
        <w:t>ud rješenjem poslovni broj St-183</w:t>
      </w:r>
      <w:r>
        <w:rPr>
          <w:rFonts w:hAnsi="Times" w:ascii="Times"/>
        </w:rPr>
        <w:t xml:space="preserve">/2018-10 </w:t>
      </w:r>
      <w:r w:rsidR="0014239D">
        <w:rPr>
          <w:rFonts w:hAnsi="Times" w:ascii="Times"/>
        </w:rPr>
        <w:t xml:space="preserve">odbacio zahtjev Financijske agencije od 30. svibnja 2018. za provedbu skraćenoga </w:t>
      </w:r>
      <w:r>
        <w:rPr>
          <w:rFonts w:hAnsi="Times" w:ascii="Times"/>
        </w:rPr>
        <w:t>stečajnog postupka nad dužnikom.</w:t>
      </w:r>
    </w:p>
    <w:p w:rsidRDefault="009D27D1" w:rsidP="00181EF9" w:rsidR="009D27D1" w:rsidRPr="00181EF9">
      <w:pPr>
        <w:pStyle w:val="Bezproreda"/>
        <w:jc w:val="both"/>
        <w:rPr>
          <w:rFonts w:hAnsi="Times" w:ascii="Times"/>
        </w:rPr>
      </w:pPr>
    </w:p>
    <w:p w:rsidRDefault="00235601" w:rsidP="00235601" w:rsidR="00181EF9">
      <w:pPr>
        <w:jc w:val="both"/>
      </w:pPr>
      <w:r>
        <w:t xml:space="preserve">          </w:t>
      </w:r>
      <w:r w:rsidR="00181EF9" w:rsidRPr="00181EF9">
        <w:t>Slijedom navedeno</w:t>
      </w:r>
      <w:r w:rsidR="00181EF9">
        <w:t>g,</w:t>
      </w:r>
      <w:r w:rsidR="00181EF9" w:rsidRPr="00181EF9">
        <w:t xml:space="preserve"> sud </w:t>
      </w:r>
      <w:r w:rsidR="00181EF9">
        <w:t xml:space="preserve">utvrđuje </w:t>
      </w:r>
      <w:r w:rsidR="00181EF9" w:rsidRPr="00181EF9">
        <w:t>da je prestao stečajni razlog i da dužnik nije nesposoban za plaćanje niti prezadužen</w:t>
      </w:r>
      <w:r w:rsidR="00917AE0">
        <w:t xml:space="preserve"> odnosno da nisu ostvareni uvjeti propisani odredbama </w:t>
      </w:r>
      <w:r w:rsidR="00181EF9" w:rsidRPr="00181EF9">
        <w:t xml:space="preserve"> </w:t>
      </w:r>
      <w:r w:rsidR="00181EF9" w:rsidRPr="00181EF9">
        <w:lastRenderedPageBreak/>
        <w:t xml:space="preserve">čl. 5., 6. i 7. </w:t>
      </w:r>
      <w:r w:rsidR="00181EF9">
        <w:t>SZ-a</w:t>
      </w:r>
      <w:r w:rsidR="0014239D">
        <w:t xml:space="preserve"> </w:t>
      </w:r>
      <w:r w:rsidR="00917AE0">
        <w:t xml:space="preserve"> potrebni za otvaranje stečajnog postupka </w:t>
      </w:r>
      <w:r w:rsidR="0014239D">
        <w:t>pa je stoga odlučeno kao u izreci rješenja.</w:t>
      </w:r>
    </w:p>
    <w:p w:rsidRDefault="00284E22" w:rsidP="00284E22" w:rsidR="00284E22">
      <w:pPr>
        <w:jc w:val="both"/>
      </w:pPr>
    </w:p>
    <w:p w:rsidRDefault="00284E22" w:rsidP="00284E22" w:rsidR="00284E22">
      <w:pPr>
        <w:jc w:val="center"/>
      </w:pPr>
      <w:r>
        <w:t xml:space="preserve">U Zadru </w:t>
      </w:r>
      <w:r w:rsidR="0067356A">
        <w:t xml:space="preserve">3. prosinca </w:t>
      </w:r>
      <w:r>
        <w:t xml:space="preserve">2018.    </w:t>
      </w:r>
    </w:p>
    <w:p w:rsidRDefault="00284E22" w:rsidP="00235601" w:rsidR="00235601">
      <w:r>
        <w:tab/>
      </w:r>
      <w:r>
        <w:tab/>
      </w:r>
      <w:r>
        <w:tab/>
      </w:r>
      <w:r>
        <w:tab/>
        <w:t xml:space="preserve">                             </w:t>
      </w:r>
    </w:p>
    <w:p w:rsidRDefault="00235601" w:rsidP="009D27D1" w:rsidR="00284E22">
      <w:pPr>
        <w:tabs>
          <w:tab w:pos="709" w:val="left"/>
        </w:tabs>
      </w:pPr>
      <w:r>
        <w:t xml:space="preserve">                                                                           </w:t>
      </w:r>
      <w:r w:rsidR="009D27D1">
        <w:t xml:space="preserve">                             </w:t>
      </w:r>
      <w:r w:rsidR="00284E22">
        <w:t>Sudska savjetnica</w:t>
      </w:r>
    </w:p>
    <w:p w:rsidRDefault="00284E22" w:rsidP="009D27D1" w:rsidR="00284E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D27D1">
        <w:t xml:space="preserve">    </w:t>
      </w:r>
      <w:r>
        <w:t xml:space="preserve"> Anamarija Kovačić Milković</w:t>
      </w:r>
    </w:p>
    <w:p w:rsidRDefault="00284E22" w:rsidP="00065B67" w:rsidR="00284E22" w:rsidRPr="00065B6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284E22" w:rsidP="00284E22" w:rsidR="00284E22">
      <w:pPr>
        <w:pStyle w:val="Bezproreda"/>
        <w:jc w:val="both"/>
        <w:rPr>
          <w:rFonts w:hAnsi="Times" w:ascii="Times"/>
        </w:rPr>
      </w:pPr>
      <w:r>
        <w:rPr>
          <w:rFonts w:hAnsi="Times" w:ascii="Times"/>
        </w:rPr>
        <w:t xml:space="preserve">          Uputa o pravnom lijeku</w:t>
      </w:r>
    </w:p>
    <w:p w:rsidRDefault="00284E22" w:rsidP="00284E22" w:rsidR="00284E22">
      <w:pPr>
        <w:pStyle w:val="Bezproreda"/>
        <w:jc w:val="both"/>
        <w:rPr>
          <w:rFonts w:hAnsi="Times" w:ascii="Times"/>
        </w:rPr>
      </w:pPr>
      <w:r>
        <w:rPr>
          <w:rFonts w:hAnsi="Times" w:ascii="Times"/>
        </w:rPr>
        <w:t xml:space="preserve">          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284E22" w:rsidP="00284E22" w:rsidR="00284E22">
      <w:pPr>
        <w:pStyle w:val="Bezproreda"/>
        <w:jc w:val="both"/>
        <w:rPr>
          <w:rFonts w:hAnsi="Times" w:ascii="Times"/>
        </w:rPr>
      </w:pPr>
    </w:p>
    <w:p w:rsidRDefault="00284E22" w:rsidP="00284E22" w:rsidR="00284E22">
      <w:pPr>
        <w:pStyle w:val="Bezproreda"/>
        <w:jc w:val="both"/>
        <w:rPr>
          <w:rFonts w:hAnsi="Times" w:ascii="Times"/>
        </w:rPr>
      </w:pPr>
      <w:r>
        <w:rPr>
          <w:rFonts w:hAnsi="Times" w:ascii="Times"/>
        </w:rPr>
        <w:t xml:space="preserve">           DNA: </w:t>
      </w:r>
    </w:p>
    <w:p w:rsidRDefault="00284E22" w:rsidP="00284E22" w:rsidR="00284E22">
      <w:pPr>
        <w:pStyle w:val="Bezproreda"/>
        <w:numPr>
          <w:ilvl w:val="0"/>
          <w:numId w:val="1"/>
        </w:numPr>
        <w:jc w:val="both"/>
        <w:rPr>
          <w:rFonts w:hAnsi="Times" w:ascii="Times"/>
        </w:rPr>
      </w:pPr>
      <w:r>
        <w:rPr>
          <w:rFonts w:hAnsi="Times" w:ascii="Times"/>
        </w:rPr>
        <w:t>predlagatelju putem Županijskog državnog odvjetništva u Zadru</w:t>
      </w:r>
    </w:p>
    <w:p w:rsidRDefault="0067356A" w:rsidP="00284E22" w:rsidR="00284E22">
      <w:pPr>
        <w:pStyle w:val="Bezproreda"/>
        <w:numPr>
          <w:ilvl w:val="0"/>
          <w:numId w:val="1"/>
        </w:numPr>
        <w:jc w:val="both"/>
        <w:rPr>
          <w:rFonts w:hAnsi="Times" w:ascii="Times"/>
        </w:rPr>
      </w:pPr>
      <w:r>
        <w:rPr>
          <w:rFonts w:hAnsi="Times" w:ascii="Times"/>
        </w:rPr>
        <w:t>e-Oglasna ploča suda</w:t>
      </w:r>
    </w:p>
    <w:p w:rsidRDefault="00284E22" w:rsidP="00284E22" w:rsidR="00284E22">
      <w:pPr>
        <w:pStyle w:val="Bezproreda"/>
        <w:numPr>
          <w:ilvl w:val="0"/>
          <w:numId w:val="1"/>
        </w:numPr>
        <w:jc w:val="both"/>
        <w:rPr>
          <w:rFonts w:hAnsi="Times" w:ascii="Times"/>
        </w:rPr>
      </w:pPr>
      <w:r>
        <w:rPr>
          <w:rFonts w:hAnsi="Times" w:ascii="Times"/>
        </w:rPr>
        <w:t>u spis</w:t>
      </w:r>
    </w:p>
    <w:p w:rsidRDefault="00284E22" w:rsidP="00284E22" w:rsidR="00284E22">
      <w:pPr>
        <w:jc w:val="both"/>
      </w:pPr>
    </w:p>
    <w:p w:rsidRDefault="00284E22" w:rsidP="00284E22" w:rsidR="00284E22"/>
    <w:p w:rsidRDefault="00284E22" w:rsidP="00284E22" w:rsidR="00284E22">
      <w:pPr>
        <w:ind w:firstLine="360"/>
      </w:pPr>
    </w:p>
    <w:p w:rsidRDefault="00284E22" w:rsidP="00284E22" w:rsidR="00284E22">
      <w:pPr>
        <w:ind w:firstLine="360"/>
      </w:pPr>
    </w:p>
    <w:p w:rsidRDefault="00284E22" w:rsidP="00284E22" w:rsidR="00284E22"/>
    <w:p w:rsidRDefault="009177D5" w:rsidR="009177D5"/>
    <w:sectPr w:rsidSect="00284E22" w:rsidR="009177D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E22" w:rsidP="00284E22" w:rsidR="00284E22">
      <w:r>
        <w:separator/>
      </w:r>
    </w:p>
  </w:endnote>
  <w:endnote w:id="0" w:type="continuationSeparator">
    <w:p w:rsidRDefault="00284E22" w:rsidP="00284E22" w:rsidR="00284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E22" w:rsidP="00284E22" w:rsidR="00284E22">
      <w:r>
        <w:separator/>
      </w:r>
    </w:p>
  </w:footnote>
  <w:footnote w:id="0" w:type="continuationSeparator">
    <w:p w:rsidRDefault="00284E22" w:rsidP="00284E22" w:rsidR="00284E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E22" w:rsidR="00284E22">
    <w:pPr>
      <w:pStyle w:val="Zaglavlje"/>
    </w:pPr>
    <w:r>
      <w:ptab w:leader="none" w:relativeTo="margin" w:alignment="center"/>
    </w:r>
    <w:r>
      <w:t>-2-</w:t>
    </w:r>
    <w:r>
      <w:ptab w:leader="none" w:relativeTo="margin" w:alignment="right"/>
    </w:r>
    <w:r>
      <w:t xml:space="preserve">Poslovni broj: 6 St-183/2018-11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7D1" w:rsidR="00284E22">
    <w:pPr>
      <w:pStyle w:val="Zaglavlje"/>
    </w:pPr>
    <w:sdt>
      <w:sdtPr>
        <w:rPr>
          <w:rStyle w:val="eSPISCCParagraphDefaultFont"/>
        </w:rPr>
        <w:id w:val="-1067647031"/>
        <w:placeholder>
          <w:docPart w:val="D09E1C1E6CAB491DB54C05BC0ECC408A"/>
        </w:placeholder>
        <w:temporary/>
        <w:showingPlcHdr/>
      </w:sdtPr>
      <w:sdtEndPr>
        <w:rPr>
          <w:rStyle w:val="Zadanifontodlomka"/>
        </w:rPr>
      </w:sdtEndPr>
      <w:sdtContent>
        <w:r w:rsidR="00284E22" w:rsidRPr="009D27D1">
          <w:rPr>
            <w:shd w:fill="FFFFFF" w:color="auto" w:val="clear"/>
          </w:rPr>
          <w:t>[upišite tekst]</w:t>
        </w:r>
      </w:sdtContent>
    </w:sdt>
    <w:r w:rsidR="00284E22">
      <w:ptab w:leader="none" w:relativeTo="margin" w:alignment="center"/>
    </w:r>
    <w:sdt>
      <w:sdtPr>
        <w:rPr>
          <w:rStyle w:val="eSPISCCParagraphDefaultFont"/>
        </w:rPr>
        <w:id w:val="968859947"/>
        <w:placeholder>
          <w:docPart w:val="D09E1C1E6CAB491DB54C05BC0ECC408A"/>
        </w:placeholder>
        <w:temporary/>
        <w:showingPlcHdr/>
      </w:sdtPr>
      <w:sdtEndPr>
        <w:rPr>
          <w:rStyle w:val="Zadanifontodlomka"/>
        </w:rPr>
      </w:sdtEndPr>
      <w:sdtContent>
        <w:r w:rsidR="00284E22" w:rsidRPr="009D27D1">
          <w:rPr>
            <w:shd w:fill="FFFFFF" w:color="auto" w:val="clear"/>
          </w:rPr>
          <w:t>[upišite tekst]</w:t>
        </w:r>
      </w:sdtContent>
    </w:sdt>
    <w:r w:rsidR="00284E22">
      <w:ptab w:leader="none" w:relativeTo="margin" w:alignment="right"/>
    </w:r>
    <w:sdt>
      <w:sdtPr>
        <w:rPr>
          <w:rStyle w:val="eSPISCCParagraphDefaultFont"/>
        </w:rPr>
        <w:id w:val="968859952"/>
        <w:placeholder>
          <w:docPart w:val="D09E1C1E6CAB491DB54C05BC0ECC408A"/>
        </w:placeholder>
        <w:temporary/>
        <w:showingPlcHdr/>
      </w:sdtPr>
      <w:sdtEndPr>
        <w:rPr>
          <w:rStyle w:val="Zadanifontodlomka"/>
        </w:rPr>
      </w:sdtEndPr>
      <w:sdtContent>
        <w:r w:rsidR="00284E22" w:rsidRPr="009D27D1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E22" w:rsidR="00284E22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St-183/2018-11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90249"/>
    <w:multiLevelType w:val="hybridMultilevel"/>
    <w:tmpl w:val="501CD46A"/>
    <w:lvl w:tplc="C6C89570" w:ilvl="0">
      <w:start w:val="1"/>
      <w:numFmt w:val="bullet"/>
      <w:lvlText w:val="-"/>
      <w:lvlJc w:val="left"/>
      <w:pPr>
        <w:ind w:hanging="360" w:left="1620"/>
      </w:pPr>
      <w:rPr>
        <w:rFonts w:cs="Times New Roman" w:eastAsia="Times New Roman" w:hAnsi="Times" w:ascii="Times" w:hint="default"/>
      </w:rPr>
    </w:lvl>
    <w:lvl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E22"/>
    <w:rsid w:val="00065B67"/>
    <w:rsid w:val="0014239D"/>
    <w:rsid w:val="00181EF9"/>
    <w:rsid w:val="001C573A"/>
    <w:rsid w:val="002117AC"/>
    <w:rsid w:val="00235601"/>
    <w:rsid w:val="00284E22"/>
    <w:rsid w:val="00501522"/>
    <w:rsid w:val="0067356A"/>
    <w:rsid w:val="00803CC0"/>
    <w:rsid w:val="009177D5"/>
    <w:rsid w:val="00917AE0"/>
    <w:rsid w:val="009D27D1"/>
    <w:rsid w:val="00D0211D"/>
    <w:rsid w:val="00E7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E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84E22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84E22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284E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84E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4E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4E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4E2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4E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4E2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E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84E22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84E22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284E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84E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4E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4E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4E2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4E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4E2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758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D09E1C1E6CAB491DB54C05BC0ECC4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CB8AFA-93D3-48C1-BE84-69D448189750}"/>
      </w:docPartPr>
      <w:docPartBody>
        <w:p w:rsidRDefault="003807F3" w:rsidP="003807F3" w:rsidR="004D28F3">
          <w:pPr>
            <w:pStyle w:val="D09E1C1E6CAB491DB54C05BC0ECC408A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07F3"/>
    <w:rsid w:val="003807F3"/>
    <w:rsid w:val="004D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09E1C1E6CAB491DB54C05BC0ECC408A" w:type="paragraph">
    <w:name w:val="D09E1C1E6CAB491DB54C05BC0ECC408A"/>
    <w:rsid w:val="003807F3"/>
  </w:style>
  <w:style w:customStyle="true" w:styleId="EA589D58693947209A4FB87917CF7017" w:type="paragraph">
    <w:name w:val="EA589D58693947209A4FB87917CF7017"/>
    <w:rsid w:val="003807F3"/>
  </w:style>
  <w:style w:customStyle="true" w:styleId="21EB0208CB4E4D9D9D43011271BA304D" w:type="paragraph">
    <w:name w:val="21EB0208CB4E4D9D9D43011271BA304D"/>
    <w:rsid w:val="003807F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09E1C1E6CAB491DB54C05BC0ECC408A" w:type="paragraph">
    <w:name w:val="D09E1C1E6CAB491DB54C05BC0ECC408A"/>
    <w:rsid w:val="003807F3"/>
  </w:style>
  <w:style w:customStyle="1" w:styleId="EA589D58693947209A4FB87917CF7017" w:type="paragraph">
    <w:name w:val="EA589D58693947209A4FB87917CF7017"/>
    <w:rsid w:val="003807F3"/>
  </w:style>
  <w:style w:customStyle="1" w:styleId="21EB0208CB4E4D9D9D43011271BA304D" w:type="paragraph">
    <w:name w:val="21EB0208CB4E4D9D9D43011271BA304D"/>
    <w:rsid w:val="003807F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St-183/2018</izvorni_sadrzaj>
    <derivirana_varijabla naziv="DomainObject.Predmet.OznakaBroj_1">St-183/2018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društvo s ograničenom odgovornošću za skladištenje i trgovinu</izvorni_sadrzaj>
    <derivirana_varijabla naziv="DomainObject.Predmet.ProtustrankaFormated_1">  TAURUS društvo s ograničenom odgovornošću za skladištenje i trgovinu</derivirana_varijabla>
  </DomainObject.Predmet.ProtustrankaFormated>
  <DomainObject.Predmet.ProtustrankaFormatedOIB>
    <izvorni_sadrzaj>  TAURUS društvo s ograničenom odgovornošću za skladištenje i trgovinu, OIB 63685650893</izvorni_sadrzaj>
    <derivirana_varijabla naziv="DomainObject.Predmet.ProtustrankaFormatedOIB_1">  TAURUS društvo s ograničenom odgovornošću za skladištenje i trgovinu, OIB 63685650893</derivirana_varijabla>
  </DomainObject.Predmet.ProtustrankaFormatedOIB>
  <DomainObject.Predmet.ProtustrankaFormatedWithAdress>
    <izvorni_sadrzaj> TAURUS društvo s ograničenom odgovornošću za skladištenje i trgovinu, Ulica Marijane Radev 0, 23000 Zadar</izvorni_sadrzaj>
    <derivirana_varijabla naziv="DomainObject.Predmet.ProtustrankaFormatedWithAdress_1"> TAURUS društvo s ograničenom odgovornošću za skladištenje i trgovinu, Ulica Marijane Radev 0, 23000 Zadar</derivirana_varijabla>
  </DomainObject.Predmet.ProtustrankaFormatedWithAdress>
  <DomainObject.Predmet.ProtustrankaFormatedWithAdressOIB>
    <izvorni_sadrzaj> TAURUS društvo s ograničenom odgovornošću za skladištenje i trgovinu, OIB 63685650893, Ulica Marijane Radev 0, 23000 Zadar</izvorni_sadrzaj>
    <derivirana_varijabla naziv="DomainObject.Predmet.ProtustrankaFormatedWithAdressOIB_1"> TAURUS društvo s ograničenom odgovornošću za skladištenje i trgovinu, OIB 63685650893, Ulica Marijane Radev 0, 23000 Zadar</derivirana_varijabla>
  </DomainObject.Predmet.ProtustrankaFormatedWithAdressOIB>
  <DomainObject.Predmet.ProtustrankaWithAdress>
    <izvorni_sadrzaj>TAURUS društvo s ograničenom odgovornošću za skladištenje i trgovinu Ulica Marijane Radev 0, 23000 Zadar</izvorni_sadrzaj>
    <derivirana_varijabla naziv="DomainObject.Predmet.ProtustrankaWithAdress_1">TAURUS društvo s ograničenom odgovornošću za skladištenje i trgovinu Ulica Marijane Radev 0, 23000 Zadar</derivirana_varijabla>
  </DomainObject.Predmet.ProtustrankaWithAdress>
  <DomainObject.Predmet.ProtustrankaWithAdressOIB>
    <izvorni_sadrzaj>TAURUS društvo s ograničenom odgovornošću za skladištenje i trgovinu, OIB 63685650893, Ulica Marijane Radev 0, 23000 Zadar</izvorni_sadrzaj>
    <derivirana_varijabla naziv="DomainObject.Predmet.ProtustrankaWithAdressOIB_1">TAURUS društvo s ograničenom odgovornošću za skladištenje i trgovinu, OIB 63685650893, Ulica Marijane Radev 0, 23000 Zadar</derivirana_varijabla>
  </DomainObject.Predmet.ProtustrankaWithAdressOIB>
  <DomainObject.Predmet.ProtustrankaNazivFormated>
    <izvorni_sadrzaj>TAURUS društvo s ograničenom odgovornošću za skladištenje i trgovinu</izvorni_sadrzaj>
    <derivirana_varijabla naziv="DomainObject.Predmet.ProtustrankaNazivFormated_1">TAURUS društvo s ograničenom odgovornošću za skladištenje i trgovinu</derivirana_varijabla>
  </DomainObject.Predmet.ProtustrankaNazivFormated>
  <DomainObject.Predmet.ProtustrankaNazivFormatedOIB>
    <izvorni_sadrzaj>TAURUS društvo s ograničenom odgovornošću za skladištenje i trgovinu, OIB 63685650893</izvorni_sadrzaj>
    <derivirana_varijabla naziv="DomainObject.Predmet.ProtustrankaNazivFormatedOIB_1">TAURUS društvo s ograničenom odgovornošću za skladištenje i trgovinu, OIB 63685650893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TAURUS društvo s ograničenom odgovornošću za skladištenje i trgovinu</item>
    </izvorni_sadrzaj>
    <derivirana_varijabla naziv="DomainObject.Predmet.ProtuStrankaListFormated_1">
      <item>TAURUS društvo s ograničenom odgovornošću za skladištenje i trgovinu</item>
    </derivirana_varijabla>
  </DomainObject.Predmet.ProtuStrankaListFormated>
  <DomainObject.Predmet.ProtuStrankaListFormatedOIB>
    <izvorni_sadrzaj>
      <item>TAURUS društvo s ograničenom odgovornošću za skladištenje i trgovinu, OIB 63685650893</item>
    </izvorni_sadrzaj>
    <derivirana_varijabla naziv="DomainObject.Predmet.ProtuStrankaListFormatedOIB_1">
      <item>TAURUS društvo s ograničenom odgovornošću za skladištenje i trgovinu, OIB 63685650893</item>
    </derivirana_varijabla>
  </DomainObject.Predmet.ProtuStrankaListFormatedOIB>
  <DomainObject.Predmet.ProtuStrankaListFormatedWithAdress>
    <izvorni_sadrzaj>
      <item>TAURUS društvo s ograničenom odgovornošću za skladištenje i trgovinu, Ulica Marijane Radev 0, 23000 Zadar</item>
    </izvorni_sadrzaj>
    <derivirana_varijabla naziv="DomainObject.Predmet.ProtuStrankaListFormatedWithAdress_1">
      <item>TAURUS društvo s ograničenom odgovornošću za skladištenje i trgovinu, Ulica Marijane Radev 0, 23000 Zadar</item>
    </derivirana_varijabla>
  </DomainObject.Predmet.ProtuStrankaListFormatedWithAdress>
  <DomainObject.Predmet.ProtuStrankaListFormatedWithAdressOIB>
    <izvorni_sadrzaj>
      <item>TAURUS društvo s ograničenom odgovornošću za skladištenje i trgovinu, OIB 63685650893, Ulica Marijane Radev 0, 23000 Zadar</item>
    </izvorni_sadrzaj>
    <derivirana_varijabla naziv="DomainObject.Predmet.ProtuStrankaListFormatedWithAdressOIB_1">
      <item>TAURUS društvo s ograničenom odgovornošću za skladištenje i trgovinu, OIB 63685650893, Ulica Marijane Radev 0, 23000 Zadar</item>
    </derivirana_varijabla>
  </DomainObject.Predmet.ProtuStrankaListFormatedWithAdressOIB>
  <DomainObject.Predmet.ProtuStrankaListNazivFormated>
    <izvorni_sadrzaj>
      <item>TAURUS društvo s ograničenom odgovornošću za skladištenje i trgovinu</item>
    </izvorni_sadrzaj>
    <derivirana_varijabla naziv="DomainObject.Predmet.ProtuStrankaListNazivFormated_1">
      <item>TAURUS društvo s ograničenom odgovornošću za skladištenje i trgovinu</item>
    </derivirana_varijabla>
  </DomainObject.Predmet.ProtuStrankaListNazivFormated>
  <DomainObject.Predmet.ProtuStrankaListNazivFormatedOIB>
    <izvorni_sadrzaj>
      <item>TAURUS društvo s ograničenom odgovornošću za skladištenje i trgovinu, OIB 63685650893</item>
    </izvorni_sadrzaj>
    <derivirana_varijabla naziv="DomainObject.Predmet.ProtuStrankaListNazivFormatedOIB_1">
      <item>TAURUS društvo s ograničenom odgovornošću za skladištenje i trgovinu, OIB 63685650893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TAURUS društvo s ograničenom odgovornošću za skladištenje i trgovinu</izvorni_sadrzaj>
    <derivirana_varijabla naziv="DomainObject.Predmet.ProtustrankaIDrugi_1">TAURUS društvo s ograničenom odgovornošću za skladištenje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TAURUS društvo s ograničenom odgovornošću za skladištenje i trgovinu, OIB 63685650893, Ulica Marijane Radev 0, 23000 Zadar</izvorni_sadrzaj>
    <derivirana_varijabla naziv="DomainObject.Predmet.ProtustrankaIDrugiAdressOIB_1">TAURUS društvo s ograničenom odgovornošću za skladištenje i trgovinu, OIB 63685650893, Ulica Marijane Radev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>5. rujna 2018.</izvorni_sadrzaj>
    <derivirana_varijabla naziv="DomainObject.Predmet.OdlukaRjesenje.DatumPravomocnosti_1">5. rujna 2018.</derivirana_varijabla>
  </DomainObject.Predmet.OdlukaRjesenje.DatumPravomocnosti>
  <DomainObject.Predmet.OdlukaRjesenje.Oznaka>
    <izvorni_sadrzaj>St-183/2018-9</izvorni_sadrzaj>
    <derivirana_varijabla naziv="DomainObject.Predmet.OdlukaRjesenje.Oznaka_1">St-183/2018-9</derivirana_varijabla>
  </DomainObject.Predmet.OdlukaRjesenje.Oznaka>
  <DomainObject.Predmet.SudioniciListNaziv>
    <izvorni_sadrzaj>
      <item>FINA</item>
      <item>TAURUS društvo s ograničenom odgovornošću za skladištenje i trgovinu</item>
    </izvorni_sadrzaj>
    <derivirana_varijabla naziv="DomainObject.Predmet.SudioniciListNaziv_1">
      <item>FINA</item>
      <item>TAURUS društvo s ograničenom odgovornošću za skladištenje i trgovinu</item>
    </derivirana_varijabla>
  </DomainObject.Predmet.SudioniciListNaziv>
  <DomainObject.Predmet.SudioniciListAdressOIB>
    <izvorni_sadrzaj>
      <item>FINA, OIB 85821130368, Ivana Danila 4,23000 Zadar</item>
      <item>TAURUS društvo s ograničenom odgovornošću za skladištenje i trgovinu, OIB 63685650893, Ulica Marijane Radev 0,23000 Zadar</item>
    </izvorni_sadrzaj>
    <derivirana_varijabla naziv="DomainObject.Predmet.SudioniciListAdressOIB_1">
      <item>FINA, OIB 85821130368, Ivana Danila 4,23000 Zadar</item>
      <item>TAURUS društvo s ograničenom odgovornošću za skladištenje i trgovinu, OIB 63685650893, Ulica Marijane Radev 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63685650893</item>
    </izvorni_sadrzaj>
    <derivirana_varijabla naziv="DomainObject.Predmet.SudioniciListNazivOIB_1">
      <item>, OIB 85821130368</item>
      <item>, OIB 63685650893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kolovoza 2018.</izvorni_sadrzaj>
    <derivirana_varijabla naziv="DomainObject.PredzadnjaOdlukaIzPredmeta.DatumDonosenjaOdluke_1">16. kolovoza 2018.</derivirana_varijabla>
  </DomainObject.PredzadnjaOdlukaIzPredmeta.DatumDonosenjaOdluke>
  <DomainObject.PredzadnjaOdlukaIzPredmeta.Oznaka>
    <izvorni_sadrzaj>St-183/2018-7</izvorni_sadrzaj>
    <derivirana_varijabla naziv="DomainObject.PredzadnjaOdlukaIzPredmeta.Oznaka_1">St-183/2018-7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2219</properties:Characters>
  <properties:Lines>71</properties:Lines>
  <properties:Paragraphs>22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2018-11-28T13:06:00Z</dcterms:created>
  <dc:creator>Anamarija Kovačić Milković</dc:creator>
  <cp:lastModifiedBy>Anita Ivandić</cp:lastModifiedBy>
  <cp:lastPrinted>2018-12-03T12:16:00Z</cp:lastPrinted>
  <dcterms:modified xmlns:xsi="http://www.w3.org/2001/XMLSchema-instance" xsi:type="dcterms:W3CDTF">2018-12-03T12:16:00Z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(St-183-18-odbija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