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6024" w14:paraId="ee56024" w:rsidRDefault="009133A8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-48895</wp:posOffset>
            </wp:positionH>
            <wp:positionV relativeFrom="paragraph">
              <wp:posOffset>-91440</wp:posOffset>
            </wp:positionV>
            <wp:extent cy="716280" cx="543560"/>
            <wp:effectExtent b="7620" r="8890" t="0" l="0"/>
            <wp:wrapSquare wrapText="right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9133A8" w:rsidR="009133A8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9133A8" w:rsidR="009133A8">
      <w:r>
        <w:t>STALNA SLUŽBA</w:t>
      </w:r>
      <w:r w:rsidR="009133A8">
        <w:t xml:space="preserve"> </w:t>
      </w:r>
    </w:p>
    <w:p w:rsidRDefault="009133A8" w:rsidP="009133A8" w:rsidR="009133A8">
      <w:r>
        <w:t>U SLAVONSKOM BRODU</w:t>
      </w:r>
      <w:r w:rsidR="00C43432">
        <w:t xml:space="preserve"> 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FB19B8">
        <w:t xml:space="preserve">       </w:t>
      </w:r>
      <w:r w:rsidR="00453B7A">
        <w:t xml:space="preserve">  BROJ: </w:t>
      </w:r>
      <w:r>
        <w:t>2/</w:t>
      </w:r>
      <w:r w:rsidR="00453B7A">
        <w:t>St -</w:t>
      </w:r>
      <w:r w:rsidR="005E03B4">
        <w:t>51</w:t>
      </w:r>
      <w:r w:rsidR="00975A3F">
        <w:t>8</w:t>
      </w:r>
      <w:r w:rsidR="00572249">
        <w:t>/201</w:t>
      </w:r>
      <w:r w:rsidR="005E03B4">
        <w:t>7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ED5811">
        <w:t xml:space="preserve"> </w:t>
      </w:r>
      <w:r w:rsidR="00003EE3">
        <w:t xml:space="preserve">U </w:t>
      </w:r>
      <w:r w:rsidR="00ED5811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5E03B4">
        <w:t>Osijek</w:t>
      </w:r>
      <w:r w:rsidR="00003EE3">
        <w:t xml:space="preserve">, Podružnica </w:t>
      </w:r>
      <w:r w:rsidR="005E03B4">
        <w:t>Slavonski Brod</w:t>
      </w:r>
      <w:r w:rsidR="00003EE3">
        <w:t>, za pokretanje skraćenog postupka nad dužnikom</w:t>
      </w:r>
      <w:r w:rsidR="009D3538">
        <w:t xml:space="preserve"> </w:t>
      </w:r>
      <w:r w:rsidR="00975A3F">
        <w:t>ZUBAK d.o.o.</w:t>
      </w:r>
      <w:r w:rsidR="001A6DE6">
        <w:t xml:space="preserve">, OIB: </w:t>
      </w:r>
      <w:r w:rsidR="00975A3F">
        <w:t>65716231657</w:t>
      </w:r>
      <w:r w:rsidR="001A6DE6">
        <w:t xml:space="preserve"> sa sjedištem u </w:t>
      </w:r>
      <w:r w:rsidR="00975A3F">
        <w:t>Sv. Lovre 156</w:t>
      </w:r>
      <w:r w:rsidR="005E03B4">
        <w:t>, SLAVONSKI BROD</w:t>
      </w:r>
      <w:r w:rsidR="00EE45A7">
        <w:t>,</w:t>
      </w:r>
      <w:r w:rsidR="001A6DE6">
        <w:t xml:space="preserve"> </w:t>
      </w:r>
      <w:r w:rsidR="00003EE3">
        <w:t xml:space="preserve">temeljem članka 430. Stečajnog zakona („Narodne novine „ 71/15), </w:t>
      </w:r>
      <w:r>
        <w:t xml:space="preserve"> dana </w:t>
      </w:r>
      <w:r w:rsidR="005E03B4">
        <w:t>2. svibnja</w:t>
      </w:r>
      <w:r w:rsidR="00572249">
        <w:t xml:space="preserve"> </w:t>
      </w:r>
      <w:r>
        <w:t>201</w:t>
      </w:r>
      <w:r w:rsidR="005E03B4">
        <w:t>7</w:t>
      </w:r>
      <w:r>
        <w:t>.g.</w:t>
      </w:r>
      <w:r w:rsidR="00003EE3">
        <w:t>objavljuje slijedeći</w:t>
      </w:r>
    </w:p>
    <w:p w:rsidRDefault="00FB19B8" w:rsidP="00436883" w:rsidR="00FB19B8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>Utvrđuje se da ukupni iznos evidentiranog duga dužnika</w:t>
      </w:r>
      <w:r w:rsidR="001A6DE6">
        <w:t xml:space="preserve"> </w:t>
      </w:r>
      <w:r w:rsidR="00975A3F">
        <w:t>ZUBAK</w:t>
      </w:r>
      <w:r w:rsidR="00EE45A7">
        <w:t xml:space="preserve"> d.o.o, OIB: </w:t>
      </w:r>
      <w:r w:rsidR="00975A3F">
        <w:t>65716231657</w:t>
      </w:r>
      <w:r w:rsidR="00EE45A7">
        <w:t xml:space="preserve"> sa sjedištem u </w:t>
      </w:r>
      <w:r w:rsidR="00975A3F">
        <w:t>Svetog Lovre 156</w:t>
      </w:r>
      <w:r w:rsidR="005E03B4">
        <w:t>, Slavonski Brod</w:t>
      </w:r>
      <w:r w:rsidR="00197FF9">
        <w:t>,</w:t>
      </w:r>
      <w:r w:rsidR="0089497D">
        <w:t xml:space="preserve"> </w:t>
      </w:r>
      <w:r w:rsidR="00003EE3">
        <w:t xml:space="preserve"> iznosi</w:t>
      </w:r>
      <w:r w:rsidR="000300EF">
        <w:t xml:space="preserve"> </w:t>
      </w:r>
      <w:r w:rsidR="00975A3F">
        <w:t>55.742,63</w:t>
      </w:r>
      <w:r w:rsidR="00003EE3">
        <w:t xml:space="preserve"> kn.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975A3F">
        <w:t>Željko Štefančić</w:t>
      </w:r>
      <w:r w:rsidR="002F6F70">
        <w:t>, osoba ovlaštena za zastupanje,</w:t>
      </w:r>
      <w:r w:rsidR="00521537">
        <w:t xml:space="preserve"> OIB:</w:t>
      </w:r>
      <w:r w:rsidR="00975A3F">
        <w:t xml:space="preserve">45586720830, iz Gornje Vrbe, </w:t>
      </w:r>
      <w:proofErr w:type="spellStart"/>
      <w:r w:rsidR="00975A3F">
        <w:t>Vrbskih</w:t>
      </w:r>
      <w:proofErr w:type="spellEnd"/>
      <w:r w:rsidR="00975A3F">
        <w:t xml:space="preserve"> žrtava 85</w:t>
      </w:r>
      <w:r w:rsidR="00A21C8E">
        <w:t xml:space="preserve">, 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5E03B4">
        <w:t>51</w:t>
      </w:r>
      <w:r w:rsidR="00975A3F">
        <w:t>8</w:t>
      </w:r>
      <w:r w:rsidR="005E0434">
        <w:t>-201</w:t>
      </w:r>
      <w:r w:rsidR="005E03B4">
        <w:t>7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5E03B4">
        <w:t>2. svibnja</w:t>
      </w:r>
      <w:r w:rsidR="00572249">
        <w:t xml:space="preserve"> </w:t>
      </w:r>
      <w:r>
        <w:t>201</w:t>
      </w:r>
      <w:r w:rsidR="005E03B4">
        <w:t>7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04686" w:rsidP="00DE2BD8" w:rsidR="00A04686">
      <w:pPr>
        <w:ind w:left="708"/>
      </w:pP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5E03B4" w:rsidP="00F45F8B" w:rsidR="00F45F8B">
      <w:r>
        <w:t>2.5.</w:t>
      </w:r>
      <w:r w:rsidR="00F45F8B">
        <w:t>201</w:t>
      </w:r>
      <w:r>
        <w:t>7</w:t>
      </w:r>
      <w:r w:rsidR="00F45F8B">
        <w:t>.                S u d a c:</w:t>
      </w:r>
    </w:p>
    <w:sectPr w:rsidSect="00295846" w:rsidR="00F45F8B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B2B18"/>
    <w:rsid w:val="00166398"/>
    <w:rsid w:val="0019113A"/>
    <w:rsid w:val="00197FF9"/>
    <w:rsid w:val="001A6DE6"/>
    <w:rsid w:val="001B4768"/>
    <w:rsid w:val="001D632D"/>
    <w:rsid w:val="001E69C8"/>
    <w:rsid w:val="001E7A3D"/>
    <w:rsid w:val="0021192D"/>
    <w:rsid w:val="00255694"/>
    <w:rsid w:val="00295846"/>
    <w:rsid w:val="002E4DB1"/>
    <w:rsid w:val="002F6F70"/>
    <w:rsid w:val="00336764"/>
    <w:rsid w:val="003775B6"/>
    <w:rsid w:val="00386605"/>
    <w:rsid w:val="00436883"/>
    <w:rsid w:val="00453B7A"/>
    <w:rsid w:val="0047223C"/>
    <w:rsid w:val="00521537"/>
    <w:rsid w:val="00572249"/>
    <w:rsid w:val="005C0D29"/>
    <w:rsid w:val="005E03B4"/>
    <w:rsid w:val="005E0434"/>
    <w:rsid w:val="006157D1"/>
    <w:rsid w:val="0067231C"/>
    <w:rsid w:val="00714395"/>
    <w:rsid w:val="00837A2F"/>
    <w:rsid w:val="0089497D"/>
    <w:rsid w:val="008A1D89"/>
    <w:rsid w:val="008B2C14"/>
    <w:rsid w:val="009111CD"/>
    <w:rsid w:val="009133A8"/>
    <w:rsid w:val="00916116"/>
    <w:rsid w:val="00925622"/>
    <w:rsid w:val="00946742"/>
    <w:rsid w:val="00954A13"/>
    <w:rsid w:val="00975A3F"/>
    <w:rsid w:val="009D3538"/>
    <w:rsid w:val="00A04686"/>
    <w:rsid w:val="00A21C8E"/>
    <w:rsid w:val="00AC25AB"/>
    <w:rsid w:val="00AD0E8B"/>
    <w:rsid w:val="00B446A5"/>
    <w:rsid w:val="00B44AD3"/>
    <w:rsid w:val="00B7464E"/>
    <w:rsid w:val="00B976DA"/>
    <w:rsid w:val="00BB3982"/>
    <w:rsid w:val="00C24120"/>
    <w:rsid w:val="00C43432"/>
    <w:rsid w:val="00C76AD4"/>
    <w:rsid w:val="00CC420C"/>
    <w:rsid w:val="00D07BB8"/>
    <w:rsid w:val="00D422F5"/>
    <w:rsid w:val="00DE2BD8"/>
    <w:rsid w:val="00DF59BB"/>
    <w:rsid w:val="00E22955"/>
    <w:rsid w:val="00ED42F5"/>
    <w:rsid w:val="00ED5811"/>
    <w:rsid w:val="00EE45A7"/>
    <w:rsid w:val="00EF0E5E"/>
    <w:rsid w:val="00F45F8B"/>
    <w:rsid w:val="00FB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255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6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6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6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6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255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6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6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6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6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55742.63</izvorni_sadrzaj>
    <derivirana_varijabla naziv="DomainObject.Predmet.InicijalnaVrijednost_1">55742.63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ZUBAK d.o.o. za trgovinu i usluge</izvorni_sadrzaj>
    <derivirana_varijabla naziv="DomainObject.Predmet.ProtustrankaFormated_1">  ZUBAK d.o.o. za trgovinu i usluge</derivirana_varijabla>
  </DomainObject.Predmet.ProtustrankaFormated>
  <DomainObject.Predmet.ProtustrankaFormatedOIB>
    <izvorni_sadrzaj>  ZUBAK d.o.o. za trgovinu i usluge, OIB 65716231657</izvorni_sadrzaj>
    <derivirana_varijabla naziv="DomainObject.Predmet.ProtustrankaFormatedOIB_1">  ZUBAK d.o.o. za trgovinu i usluge, OIB 65716231657</derivirana_varijabla>
  </DomainObject.Predmet.ProtustrankaFormatedOIB>
  <DomainObject.Predmet.ProtustrankaFormatedWithAdress>
    <izvorni_sadrzaj> ZUBAK d.o.o. za trgovinu i usluge, Svetog Lovre 156, 35000 Slavonski Brod</izvorni_sadrzaj>
    <derivirana_varijabla naziv="DomainObject.Predmet.ProtustrankaFormatedWithAdress_1"> ZUBAK d.o.o. za trgovinu i usluge, Svetog Lovre 156, 35000 Slavonski Brod</derivirana_varijabla>
  </DomainObject.Predmet.ProtustrankaFormatedWithAdress>
  <DomainObject.Predmet.ProtustrankaFormatedWithAdressOIB>
    <izvorni_sadrzaj> ZUBAK d.o.o. za trgovinu i usluge, OIB 65716231657, Svetog Lovre 156, 35000 Slavonski Brod</izvorni_sadrzaj>
    <derivirana_varijabla naziv="DomainObject.Predmet.ProtustrankaFormatedWithAdressOIB_1"> ZUBAK d.o.o. za trgovinu i usluge, OIB 65716231657, Svetog Lovre 156, 35000 Slavonski Brod</derivirana_varijabla>
  </DomainObject.Predmet.ProtustrankaFormatedWithAdressOIB>
  <DomainObject.Predmet.ProtustrankaWithAdress>
    <izvorni_sadrzaj>ZUBAK d.o.o. za trgovinu i usluge Svetog Lovre 156, 35000 Slavonski Brod</izvorni_sadrzaj>
    <derivirana_varijabla naziv="DomainObject.Predmet.ProtustrankaWithAdress_1">ZUBAK d.o.o. za trgovinu i usluge Svetog Lovre 156, 35000 Slavonski Brod</derivirana_varijabla>
  </DomainObject.Predmet.ProtustrankaWithAdress>
  <DomainObject.Predmet.ProtustrankaWithAdressOIB>
    <izvorni_sadrzaj>ZUBAK d.o.o. za trgovinu i usluge, OIB 65716231657, Svetog Lovre 156, 35000 Slavonski Brod</izvorni_sadrzaj>
    <derivirana_varijabla naziv="DomainObject.Predmet.ProtustrankaWithAdressOIB_1">ZUBAK d.o.o. za trgovinu i usluge, OIB 65716231657, Svetog Lovre 156, 35000 Slavonski Brod</derivirana_varijabla>
  </DomainObject.Predmet.ProtustrankaWithAdressOIB>
  <DomainObject.Predmet.ProtustrankaNazivFormated>
    <izvorni_sadrzaj>ZUBAK d.o.o. za trgovinu i usluge</izvorni_sadrzaj>
    <derivirana_varijabla naziv="DomainObject.Predmet.ProtustrankaNazivFormated_1">ZUBAK d.o.o. za trgovinu i usluge</derivirana_varijabla>
  </DomainObject.Predmet.ProtustrankaNazivFormated>
  <DomainObject.Predmet.ProtustrankaNazivFormatedOIB>
    <izvorni_sadrzaj>ZUBAK d.o.o. za trgovinu i usluge, OIB 65716231657</izvorni_sadrzaj>
    <derivirana_varijabla naziv="DomainObject.Predmet.ProtustrankaNazivFormatedOIB_1">ZUBAK d.o.o. za trgovinu i usluge, OIB 65716231657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ZUBAK d.o.o. za trgovinu i usluge</item>
    </izvorni_sadrzaj>
    <derivirana_varijabla naziv="DomainObject.Predmet.ProtuStrankaListFormated_1">
      <item>ZUBAK d.o.o. za trgovinu i usluge</item>
    </derivirana_varijabla>
  </DomainObject.Predmet.ProtuStrankaListFormated>
  <DomainObject.Predmet.ProtuStrankaListFormatedOIB>
    <izvorni_sadrzaj>
      <item>ZUBAK d.o.o. za trgovinu i usluge, OIB 65716231657</item>
    </izvorni_sadrzaj>
    <derivirana_varijabla naziv="DomainObject.Predmet.ProtuStrankaListFormatedOIB_1">
      <item>ZUBAK d.o.o. za trgovinu i usluge, OIB 65716231657</item>
    </derivirana_varijabla>
  </DomainObject.Predmet.ProtuStrankaListFormatedOIB>
  <DomainObject.Predmet.ProtuStrankaListFormatedWithAdress>
    <izvorni_sadrzaj>
      <item>ZUBAK d.o.o. za trgovinu i usluge, Svetog Lovre 156, 35000 Slavonski Brod</item>
    </izvorni_sadrzaj>
    <derivirana_varijabla naziv="DomainObject.Predmet.ProtuStrankaListFormatedWithAdress_1">
      <item>ZUBAK d.o.o. za trgovinu i usluge, Svetog Lovre 156, 35000 Slavonski Brod</item>
    </derivirana_varijabla>
  </DomainObject.Predmet.ProtuStrankaListFormatedWithAdress>
  <DomainObject.Predmet.ProtuStrankaListFormatedWithAdressOIB>
    <izvorni_sadrzaj>
      <item>ZUBAK d.o.o. za trgovinu i usluge, OIB 65716231657, Svetog Lovre 156, 35000 Slavonski Brod</item>
    </izvorni_sadrzaj>
    <derivirana_varijabla naziv="DomainObject.Predmet.ProtuStrankaListFormatedWithAdressOIB_1">
      <item>ZUBAK d.o.o. za trgovinu i usluge, OIB 65716231657, Svetog Lovre 156, 35000 Slavonski Brod</item>
    </derivirana_varijabla>
  </DomainObject.Predmet.ProtuStrankaListFormatedWithAdressOIB>
  <DomainObject.Predmet.ProtuStrankaListNazivFormated>
    <izvorni_sadrzaj>
      <item>ZUBAK d.o.o. za trgovinu i usluge</item>
    </izvorni_sadrzaj>
    <derivirana_varijabla naziv="DomainObject.Predmet.ProtuStrankaListNazivFormated_1">
      <item>ZUBAK d.o.o. za trgovinu i usluge</item>
    </derivirana_varijabla>
  </DomainObject.Predmet.ProtuStrankaListNazivFormated>
  <DomainObject.Predmet.ProtuStrankaListNazivFormatedOIB>
    <izvorni_sadrzaj>
      <item>ZUBAK d.o.o. za trgovinu i usluge, OIB 65716231657</item>
    </izvorni_sadrzaj>
    <derivirana_varijabla naziv="DomainObject.Predmet.ProtuStrankaListNazivFormatedOIB_1">
      <item>ZUBAK d.o.o. za trgovinu i usluge, OIB 65716231657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ZUBAK d.o.o. za trgovinu i usluge</izvorni_sadrzaj>
    <derivirana_varijabla naziv="DomainObject.Predmet.ProtustrankaIDrugi_1">ZUBAK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ZUBAK d.o.o. za trgovinu i usluge, OIB 65716231657, Svetog Lovre 156, 35000 Slavonski Brod</izvorni_sadrzaj>
    <derivirana_varijabla naziv="DomainObject.Predmet.ProtustrankaIDrugiAdressOIB_1">ZUBAK d.o.o. za trgovinu i usluge, OIB 65716231657, Svetog Lovre 156,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ZUBAK d.o.o. za trgovinu i usluge</item>
    </izvorni_sadrzaj>
    <derivirana_varijabla naziv="DomainObject.Predmet.SudioniciListNaziv_1">
      <item>Financijska agencija</item>
      <item>ZUBAK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ZUBAK d.o.o. za trgovinu i usluge, OIB 65716231657, Svetog Lovre 156,35000 Slavonski Brod</item>
    </izvorni_sadrzaj>
    <derivirana_varijabla naziv="DomainObject.Predmet.SudioniciListAdressOIB_1">
      <item>Financijska agencija, OIB 85821130368, Ulica grada Vukovara 70,10000 Zagreb</item>
      <item>ZUBAK d.o.o. za trgovinu i usluge, OIB 65716231657, Svetog Lovre 156,35000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65716231657</item>
    </izvorni_sadrzaj>
    <derivirana_varijabla naziv="DomainObject.Predmet.SudioniciListNazivOIB_1">
      <item>, OIB 85821130368</item>
      <item>, OIB 65716231657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376</properties:Words>
  <properties:Characters>1970</properties:Characters>
  <properties:Lines>59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2017-05-02T12:16:00Z</dcterms:created>
  <dc:creator>Korisnik</dc:creator>
  <cp:lastModifiedBy>wsadmin</cp:lastModifiedBy>
  <cp:lastPrinted>2017-05-02T12:16:00Z</cp:lastPrinted>
  <dcterms:modified xmlns:xsi="http://www.w3.org/2001/XMLSchema-instance" xsi:type="dcterms:W3CDTF">2017-05-02T12:17:00Z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