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4404" w14:paraId="e51440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82380D">
        <w:t>50</w:t>
      </w:r>
      <w:r w:rsidR="00C66E45">
        <w:t>7</w:t>
      </w:r>
      <w:r w:rsidR="007C3C6C">
        <w:t>/16-3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82380D">
        <w:t>LOLIĆ USLUGE j.d.o.o. za trgovinu i usluge Zagreb, Črnomeljski odvojak 1, OIB 192</w:t>
      </w:r>
      <w:r w:rsidR="008D1054">
        <w:t xml:space="preserve">36826974, MBS 080846901, </w:t>
      </w:r>
      <w:r w:rsidR="00A05CD3">
        <w:t xml:space="preserve">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8D1054">
        <w:t>LOLIĆ USLUGE j.d.o.o. za trgovinu i usluge Zagreb, Črnomeljski odvojak 1, OIB 19236826974, MBS 080846901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7C3C6C">
        <w:t xml:space="preserve"> Mateo Erceg iz Zagreba, Radnička cesta 30, OIB 93602617826.</w:t>
      </w:r>
      <w:r w:rsidR="00291642">
        <w:t xml:space="preserve"> 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8D1054">
        <w:t>LOLIĆ USLUGE j.d.o.o. za trgovinu i usluge Zagreb, Črnomeljski odvojak 1, OIB 19236826974, MBS 080846901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8D1054">
        <w:t xml:space="preserve">12. </w:t>
      </w:r>
      <w:r w:rsidR="00291642">
        <w:t>studenoga</w:t>
      </w:r>
      <w:r w:rsidR="00AF2A3B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8D1054">
        <w:t>LOLIĆ USLUGE j.d.o.o. Zagreb, Črnomeljski odvojak 1, OIB 19236826974, MBS 080846901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8D1054">
        <w:t>507</w:t>
      </w:r>
      <w:r>
        <w:t>/16-</w:t>
      </w:r>
      <w:r w:rsidR="007C3C6C">
        <w:t>2</w:t>
      </w:r>
      <w:r>
        <w:t xml:space="preserve">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E64" w:rsidP="00F961D8" w:rsidR="00E73E64">
      <w:r>
        <w:separator/>
      </w:r>
    </w:p>
  </w:endnote>
  <w:endnote w:id="0" w:type="continuationSeparator">
    <w:p w:rsidRDefault="00E73E64" w:rsidP="00F961D8" w:rsidR="00E7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E64" w:rsidP="00F961D8" w:rsidR="00E73E64">
      <w:r>
        <w:separator/>
      </w:r>
    </w:p>
  </w:footnote>
  <w:footnote w:id="0" w:type="continuationSeparator">
    <w:p w:rsidRDefault="00E73E64" w:rsidP="00F961D8" w:rsidR="00E73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743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82380D">
      <w:t>50</w:t>
    </w:r>
    <w:r w:rsidR="00B65CD5">
      <w:t>7</w:t>
    </w:r>
    <w:r w:rsidR="00F77EFB">
      <w:t>/</w:t>
    </w:r>
    <w:r w:rsidR="00F961D8">
      <w:t>16-</w:t>
    </w:r>
    <w:r w:rsidR="007C3C6C">
      <w:t>3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0A7743"/>
    <w:rsid w:val="001C0834"/>
    <w:rsid w:val="001F7D2D"/>
    <w:rsid w:val="00212462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447275"/>
    <w:rsid w:val="004705DE"/>
    <w:rsid w:val="00474310"/>
    <w:rsid w:val="004A1C0B"/>
    <w:rsid w:val="004D2609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23772"/>
    <w:rsid w:val="007277BA"/>
    <w:rsid w:val="00731C1A"/>
    <w:rsid w:val="0077014F"/>
    <w:rsid w:val="007C3C6C"/>
    <w:rsid w:val="007D7BC7"/>
    <w:rsid w:val="0082380D"/>
    <w:rsid w:val="008431F8"/>
    <w:rsid w:val="008D1054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F2A3B"/>
    <w:rsid w:val="00B506CA"/>
    <w:rsid w:val="00B65CD5"/>
    <w:rsid w:val="00B667BC"/>
    <w:rsid w:val="00C071B1"/>
    <w:rsid w:val="00C66E45"/>
    <w:rsid w:val="00C97427"/>
    <w:rsid w:val="00CA521D"/>
    <w:rsid w:val="00CC632A"/>
    <w:rsid w:val="00D12FDF"/>
    <w:rsid w:val="00D5361E"/>
    <w:rsid w:val="00D57066"/>
    <w:rsid w:val="00D90AB2"/>
    <w:rsid w:val="00DA4683"/>
    <w:rsid w:val="00E73E64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St-1507/2016</izvorni_sadrzaj>
    <derivirana_varijabla naziv="DomainObject.Predmet.OznakaBroj_1">St-1507/2016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LOLIĆ USLUGE j.d.o.o.</izvorni_sadrzaj>
    <derivirana_varijabla naziv="DomainObject.Predmet.ProtustrankaFormated_1">  LOLIĆ USLUGE j.d.o.o.</derivirana_varijabla>
  </DomainObject.Predmet.ProtustrankaFormated>
  <DomainObject.Predmet.ProtustrankaFormatedOIB>
    <izvorni_sadrzaj>  LOLIĆ USLUGE j.d.o.o., OIB 19236826974</izvorni_sadrzaj>
    <derivirana_varijabla naziv="DomainObject.Predmet.ProtustrankaFormatedOIB_1">  LOLIĆ USLUGE j.d.o.o., OIB 19236826974</derivirana_varijabla>
  </DomainObject.Predmet.ProtustrankaFormatedOIB>
  <DomainObject.Predmet.ProtustrankaFormatedWithAdress>
    <izvorni_sadrzaj> LOLIĆ USLUGE j.d.o.o., Črnomeljski odvojak 1, 10000 Zagreb</izvorni_sadrzaj>
    <derivirana_varijabla naziv="DomainObject.Predmet.ProtustrankaFormatedWithAdress_1"> LOLIĆ USLUGE j.d.o.o., Črnomeljski odvojak 1, 10000 Zagreb</derivirana_varijabla>
  </DomainObject.Predmet.ProtustrankaFormatedWithAdress>
  <DomainObject.Predmet.ProtustrankaFormatedWithAdressOIB>
    <izvorni_sadrzaj> LOLIĆ USLUGE j.d.o.o., OIB 19236826974, Črnomeljski odvojak 1, 10000 Zagreb</izvorni_sadrzaj>
    <derivirana_varijabla naziv="DomainObject.Predmet.ProtustrankaFormatedWithAdressOIB_1"> LOLIĆ USLUGE j.d.o.o., OIB 19236826974, Črnomeljski odvojak 1, 10000 Zagreb</derivirana_varijabla>
  </DomainObject.Predmet.ProtustrankaFormatedWithAdressOIB>
  <DomainObject.Predmet.ProtustrankaWithAdress>
    <izvorni_sadrzaj>LOLIĆ USLUGE j.d.o.o. Črnomeljski odvojak 1, 10000 Zagreb</izvorni_sadrzaj>
    <derivirana_varijabla naziv="DomainObject.Predmet.ProtustrankaWithAdress_1">LOLIĆ USLUGE j.d.o.o. Črnomeljski odvojak 1, 10000 Zagreb</derivirana_varijabla>
  </DomainObject.Predmet.ProtustrankaWithAdress>
  <DomainObject.Predmet.ProtustrankaWithAdressOIB>
    <izvorni_sadrzaj>LOLIĆ USLUGE j.d.o.o., OIB 19236826974, Črnomeljski odvojak 1, 10000 Zagreb</izvorni_sadrzaj>
    <derivirana_varijabla naziv="DomainObject.Predmet.ProtustrankaWithAdressOIB_1">LOLIĆ USLUGE j.d.o.o., OIB 19236826974, Črnomeljski odvojak 1, 10000 Zagreb</derivirana_varijabla>
  </DomainObject.Predmet.ProtustrankaWithAdressOIB>
  <DomainObject.Predmet.ProtustrankaNazivFormated>
    <izvorni_sadrzaj>LOLIĆ USLUGE j.d.o.o.</izvorni_sadrzaj>
    <derivirana_varijabla naziv="DomainObject.Predmet.ProtustrankaNazivFormated_1">LOLIĆ USLUGE j.d.o.o.</derivirana_varijabla>
  </DomainObject.Predmet.ProtustrankaNazivFormated>
  <DomainObject.Predmet.ProtustrankaNazivFormatedOIB>
    <izvorni_sadrzaj>LOLIĆ USLUGE j.d.o.o., OIB 19236826974</izvorni_sadrzaj>
    <derivirana_varijabla naziv="DomainObject.Predmet.ProtustrankaNazivFormatedOIB_1">LOLIĆ USLUGE j.d.o.o., OIB 19236826974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LOLIĆ USLUGE j.d.o.o.</item>
    </izvorni_sadrzaj>
    <derivirana_varijabla naziv="DomainObject.Predmet.ProtuStrankaListFormated_1">
      <item>LOLIĆ USLUGE j.d.o.o.</item>
    </derivirana_varijabla>
  </DomainObject.Predmet.ProtuStrankaListFormated>
  <DomainObject.Predmet.ProtuStrankaListFormatedOIB>
    <izvorni_sadrzaj>
      <item>LOLIĆ USLUGE j.d.o.o., OIB 19236826974</item>
    </izvorni_sadrzaj>
    <derivirana_varijabla naziv="DomainObject.Predmet.ProtuStrankaListFormatedOIB_1">
      <item>LOLIĆ USLUGE j.d.o.o., OIB 19236826974</item>
    </derivirana_varijabla>
  </DomainObject.Predmet.ProtuStrankaListFormatedOIB>
  <DomainObject.Predmet.ProtuStrankaListFormatedWithAdress>
    <izvorni_sadrzaj>
      <item>LOLIĆ USLUGE j.d.o.o., Črnomeljski odvojak 1, 10000 Zagreb</item>
    </izvorni_sadrzaj>
    <derivirana_varijabla naziv="DomainObject.Predmet.ProtuStrankaListFormatedWithAdress_1">
      <item>LOLIĆ USLUGE j.d.o.o., Črnomeljski odvojak 1, 10000 Zagreb</item>
    </derivirana_varijabla>
  </DomainObject.Predmet.ProtuStrankaListFormatedWithAdress>
  <DomainObject.Predmet.ProtuStrankaListFormatedWithAdressOIB>
    <izvorni_sadrzaj>
      <item>LOLIĆ USLUGE j.d.o.o., OIB 19236826974, Črnomeljski odvojak 1, 10000 Zagreb</item>
    </izvorni_sadrzaj>
    <derivirana_varijabla naziv="DomainObject.Predmet.ProtuStrankaListFormatedWithAdressOIB_1">
      <item>LOLIĆ USLUGE j.d.o.o., OIB 19236826974, Črnomeljski odvojak 1, 10000 Zagreb</item>
    </derivirana_varijabla>
  </DomainObject.Predmet.ProtuStrankaListFormatedWithAdressOIB>
  <DomainObject.Predmet.ProtuStrankaListNazivFormated>
    <izvorni_sadrzaj>
      <item>LOLIĆ USLUGE j.d.o.o.</item>
    </izvorni_sadrzaj>
    <derivirana_varijabla naziv="DomainObject.Predmet.ProtuStrankaListNazivFormated_1">
      <item>LOLIĆ USLUGE j.d.o.o.</item>
    </derivirana_varijabla>
  </DomainObject.Predmet.ProtuStrankaListNazivFormated>
  <DomainObject.Predmet.ProtuStrankaListNazivFormatedOIB>
    <izvorni_sadrzaj>
      <item>LOLIĆ USLUGE j.d.o.o., OIB 19236826974</item>
    </izvorni_sadrzaj>
    <derivirana_varijabla naziv="DomainObject.Predmet.ProtuStrankaListNazivFormatedOIB_1">
      <item>LOLIĆ USLUGE j.d.o.o., OIB 19236826974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LOLIĆ USLUGE j.d.o.o.</izvorni_sadrzaj>
    <derivirana_varijabla naziv="DomainObject.Predmet.ProtustrankaIDrugi_1">LOLIĆ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LOLIĆ USLUGE j.d.o.o., OIB 19236826974, Črnomeljski odvojak 1, 10000 Zagreb</izvorni_sadrzaj>
    <derivirana_varijabla naziv="DomainObject.Predmet.ProtustrankaIDrugiAdressOIB_1">LOLIĆ USLUGE j.d.o.o., OIB 19236826974, Črnomeljski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LOLIĆ USLUGE j.d.o.o.</item>
    </izvorni_sadrzaj>
    <derivirana_varijabla naziv="DomainObject.Predmet.SudioniciListNaziv_1">
      <item>FINA Regionalni centar Zagreb</item>
      <item>LOLIĆ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LOLIĆ USLUGE j.d.o.o., OIB 19236826974, Črnomeljski odvojak 1,10000 Zagreb</item>
    </izvorni_sadrzaj>
    <derivirana_varijabla naziv="DomainObject.Predmet.SudioniciListAdressOIB_1">
      <item>FINA Regionalni centar Zagreb, OIB 85821130368, Trg svibanjskih žrtava 1995. 1,10000 Zagreb</item>
      <item>LOLIĆ USLUGE j.d.o.o., OIB 19236826974, Črnomeljski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19236826974</item>
    </izvorni_sadrzaj>
    <derivirana_varijabla naziv="DomainObject.Predmet.SudioniciListNazivOIB_1">
      <item>, OIB 85821130368</item>
      <item>, OIB 19236826974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61994-0CA0-4AE7-B9D5-F93ED3A57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2342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2016-08-17T12:12:00Z</dcterms:created>
  <dc:creator>Darija Miličević</dc:creator>
  <cp:lastModifiedBy>Darija Miličević</cp:lastModifiedBy>
  <cp:lastPrinted>2016-08-18T09:30:00Z</cp:lastPrinted>
  <dcterms:modified xmlns:xsi="http://www.w3.org/2001/XMLSchema-instance" xsi:type="dcterms:W3CDTF">2016-08-18T09:33:00Z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