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b744" w14:paraId="2a7b74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E710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768" w:rsidP="0040522B" w:rsidR="0040522B">
      <w:pPr>
        <w:jc w:val="right"/>
      </w:pPr>
      <w:r>
        <w:t>13 St-</w:t>
      </w:r>
      <w:r w:rsidR="009E6C62">
        <w:t>983</w:t>
      </w:r>
      <w:r w:rsidR="007C672E">
        <w:t>/1</w:t>
      </w:r>
      <w:r w:rsidR="003A4D5B">
        <w:t>6</w:t>
      </w:r>
      <w:r w:rsidR="007C672E">
        <w:t>-</w:t>
      </w:r>
      <w:r w:rsidR="003A4D5B">
        <w:t>4</w:t>
      </w:r>
      <w:r w:rsidR="0040522B">
        <w:t xml:space="preserve">  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DB4EAD" w:rsidRPr="00DB4EAD">
        <w:t>CIPELIĆ d.o.o. za trgovinu, Osijek, Dubrovačka 60, MBS: 030093716 OIB: 64117071226</w:t>
      </w:r>
      <w:r w:rsidR="00231648">
        <w:t xml:space="preserve">, dana </w:t>
      </w:r>
      <w:r w:rsidR="00DB4EAD">
        <w:t>5</w:t>
      </w:r>
      <w:r w:rsidR="007C672E">
        <w:t xml:space="preserve">. </w:t>
      </w:r>
      <w:r w:rsidR="00DB4EAD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DB4EA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  OTVARA SE stečajni postupak nad dužnikom</w:t>
      </w:r>
      <w:r>
        <w:t xml:space="preserve"> </w:t>
      </w:r>
      <w:r w:rsidR="00DB4EAD" w:rsidRPr="00DB4EAD">
        <w:t>CIPELIĆ d.o.o. za trgovinu, Osijek, Dubrovačka 60, MBS: 030093716 OIB: 64117071226</w:t>
      </w:r>
      <w:r>
        <w:t>.</w:t>
      </w:r>
    </w:p>
    <w:p w:rsidRDefault="0040522B" w:rsidP="0040522B" w:rsidR="00DB5F30" w:rsidRPr="00DB5F30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</w:t>
      </w:r>
      <w:r w:rsidR="00317599">
        <w:t xml:space="preserve"> </w:t>
      </w:r>
      <w:r w:rsidR="00FE7102">
        <w:t>Zdenko Krstić, Osijek, Županijska 2,</w:t>
      </w:r>
      <w:r w:rsidR="00217580">
        <w:t xml:space="preserve"> OIB:</w:t>
      </w:r>
      <w:r w:rsidR="00AA678E">
        <w:t xml:space="preserve"> </w:t>
      </w:r>
      <w:r w:rsidR="00FE7102">
        <w:t>13827089798</w:t>
      </w:r>
      <w:r w:rsidR="00DB5F30">
        <w:t>.</w:t>
      </w:r>
    </w:p>
    <w:p w:rsidRDefault="0040522B" w:rsidP="00DB4EAD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DB4EAD" w:rsidRPr="00DB4EAD">
        <w:t>CIPELIĆ d.o.o. za trgovinu, Osijek, Dubrovačka 60, MBS: 030093716 OIB: 64117071226</w:t>
      </w:r>
      <w:r w:rsidR="00AA678E"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DB4EAD">
        <w:t>2</w:t>
      </w:r>
      <w:r w:rsidR="00AA678E">
        <w:t>8</w:t>
      </w:r>
      <w:r w:rsidR="007C672E">
        <w:t xml:space="preserve">. </w:t>
      </w:r>
      <w:r w:rsidR="00DB4EAD">
        <w:t>travnja</w:t>
      </w:r>
      <w:r>
        <w:t xml:space="preserve"> 201</w:t>
      </w:r>
      <w:r w:rsidR="00AA678E">
        <w:t>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DB4EAD" w:rsidRPr="00DB4EAD">
        <w:t>CIPELIĆ d.o.o. za trgovinu, Osijek, Dubrovačka 60, MBS: 030093716 OIB: 64117071226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 xml:space="preserve">Trgovački sud u Osijeku je dana </w:t>
      </w:r>
      <w:r w:rsidR="00DB4EAD">
        <w:t>2</w:t>
      </w:r>
      <w:r>
        <w:t>.</w:t>
      </w:r>
      <w:r w:rsidR="007C672E">
        <w:t xml:space="preserve"> </w:t>
      </w:r>
      <w:r w:rsidR="00DB4EAD">
        <w:t>svibnja</w:t>
      </w:r>
      <w:r>
        <w:t xml:space="preserve"> 201</w:t>
      </w:r>
      <w:r w:rsidR="00AA678E">
        <w:t>6</w:t>
      </w:r>
      <w:r>
        <w:t>. objavio oglas na mrežnoj stranici e-Oglasna ploča sudova pod posl. brojem St-</w:t>
      </w:r>
      <w:r w:rsidR="00AA678E">
        <w:t>9</w:t>
      </w:r>
      <w:r w:rsidR="00DB4EAD">
        <w:t>83</w:t>
      </w:r>
      <w:r>
        <w:t>/1</w:t>
      </w:r>
      <w:r w:rsidR="00AA678E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856D3E" w:rsidP="0040522B" w:rsidR="00856D3E">
      <w:pPr>
        <w:pStyle w:val="Tijeloteksta"/>
        <w:ind w:firstLine="708"/>
        <w:jc w:val="center"/>
      </w:pPr>
    </w:p>
    <w:p w:rsidRDefault="00856D3E" w:rsidP="0040522B" w:rsidR="00856D3E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lastRenderedPageBreak/>
        <w:t>1</w:t>
      </w:r>
      <w:r w:rsidR="00BA1A5C">
        <w:t>3 St-</w:t>
      </w:r>
      <w:r w:rsidR="009E6C62">
        <w:t>983</w:t>
      </w:r>
      <w:r w:rsidR="007C672E">
        <w:t>/1</w:t>
      </w:r>
      <w:r w:rsidR="003A4D5B">
        <w:t>6</w:t>
      </w:r>
      <w:r w:rsidR="007C672E">
        <w:t>-</w:t>
      </w:r>
      <w:r w:rsidR="003A4D5B">
        <w:t>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DB4EAD">
        <w:t>5</w:t>
      </w:r>
      <w:r w:rsidR="007C672E">
        <w:t xml:space="preserve">. </w:t>
      </w:r>
      <w:r w:rsidR="00DB4EAD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2E3419" w:rsidP="0040522B" w:rsidR="0040522B">
      <w:pPr>
        <w:pStyle w:val="Tijeloteksta"/>
        <w:jc w:val="left"/>
      </w:pPr>
      <w:r>
        <w:t xml:space="preserve">Zapisničar:        </w:t>
      </w:r>
      <w:r w:rsidR="0040522B">
        <w:t xml:space="preserve">                                                                                           </w:t>
      </w:r>
      <w:r w:rsidR="007C672E">
        <w:t xml:space="preserve">   </w:t>
      </w:r>
      <w:r w:rsidR="0040522B">
        <w:t xml:space="preserve">S U D A C </w:t>
      </w:r>
    </w:p>
    <w:p w:rsidRDefault="003A4D5B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  <w:r w:rsidR="00DB4EAD">
        <w:t>FINA RC Osijek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317599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DB4EAD">
        <w:t>8</w:t>
      </w:r>
      <w:r w:rsidR="007C672E">
        <w:t>/</w:t>
      </w:r>
      <w:r w:rsidR="00DB4EAD">
        <w:t>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3ECB"/>
    <w:rsid w:val="00095675"/>
    <w:rsid w:val="000C0CEA"/>
    <w:rsid w:val="000D49F9"/>
    <w:rsid w:val="000E5197"/>
    <w:rsid w:val="00170AE3"/>
    <w:rsid w:val="00196E1F"/>
    <w:rsid w:val="001D4F4E"/>
    <w:rsid w:val="00217580"/>
    <w:rsid w:val="00231648"/>
    <w:rsid w:val="002B5C8E"/>
    <w:rsid w:val="002B6512"/>
    <w:rsid w:val="002E3419"/>
    <w:rsid w:val="00317599"/>
    <w:rsid w:val="00333EEE"/>
    <w:rsid w:val="0036302D"/>
    <w:rsid w:val="003942B2"/>
    <w:rsid w:val="003A4D5B"/>
    <w:rsid w:val="0040522B"/>
    <w:rsid w:val="00423822"/>
    <w:rsid w:val="00437C48"/>
    <w:rsid w:val="00454A05"/>
    <w:rsid w:val="005C2121"/>
    <w:rsid w:val="00657E40"/>
    <w:rsid w:val="00686F9E"/>
    <w:rsid w:val="00690406"/>
    <w:rsid w:val="00785BDD"/>
    <w:rsid w:val="007C672E"/>
    <w:rsid w:val="00856D3E"/>
    <w:rsid w:val="008A224F"/>
    <w:rsid w:val="008A29A1"/>
    <w:rsid w:val="008A3927"/>
    <w:rsid w:val="008D6590"/>
    <w:rsid w:val="008D7500"/>
    <w:rsid w:val="00917B69"/>
    <w:rsid w:val="00993F69"/>
    <w:rsid w:val="009E6C62"/>
    <w:rsid w:val="009F5360"/>
    <w:rsid w:val="00A34C4B"/>
    <w:rsid w:val="00A868A7"/>
    <w:rsid w:val="00AA678E"/>
    <w:rsid w:val="00B13417"/>
    <w:rsid w:val="00B37C1E"/>
    <w:rsid w:val="00B70875"/>
    <w:rsid w:val="00B82754"/>
    <w:rsid w:val="00B87BDD"/>
    <w:rsid w:val="00BA1A5C"/>
    <w:rsid w:val="00BE67DF"/>
    <w:rsid w:val="00C1697B"/>
    <w:rsid w:val="00C67940"/>
    <w:rsid w:val="00C827B2"/>
    <w:rsid w:val="00D21A2C"/>
    <w:rsid w:val="00D25768"/>
    <w:rsid w:val="00DB4EAD"/>
    <w:rsid w:val="00DB5F30"/>
    <w:rsid w:val="00DE0702"/>
    <w:rsid w:val="00DE4CD2"/>
    <w:rsid w:val="00E00143"/>
    <w:rsid w:val="00EE3FB4"/>
    <w:rsid w:val="00F01BB3"/>
    <w:rsid w:val="00F620B4"/>
    <w:rsid w:val="00F90D0D"/>
    <w:rsid w:val="00FE62A0"/>
    <w:rsid w:val="00FE7102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9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39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39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9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9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9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39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39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9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9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CIPELIĆ d.o.o. za trgovinu</izvorni_sadrzaj>
    <derivirana_varijabla naziv="DomainObject.Predmet.ProtustrankaFormated_1">  CIPELIĆ d.o.o. za trgovinu</derivirana_varijabla>
  </DomainObject.Predmet.ProtustrankaFormated>
  <DomainObject.Predmet.ProtustrankaFormatedOIB>
    <izvorni_sadrzaj>  CIPELIĆ d.o.o. za trgovinu, OIB 64117071226</izvorni_sadrzaj>
    <derivirana_varijabla naziv="DomainObject.Predmet.ProtustrankaFormatedOIB_1">  CIPELIĆ d.o.o. za trgovinu, OIB 64117071226</derivirana_varijabla>
  </DomainObject.Predmet.ProtustrankaFormatedOIB>
  <DomainObject.Predmet.ProtustrankaFormatedWithAdress>
    <izvorni_sadrzaj> CIPELIĆ d.o.o. za trgovinu, Dubrovačka 60, 31000 Osijek</izvorni_sadrzaj>
    <derivirana_varijabla naziv="DomainObject.Predmet.ProtustrankaFormatedWithAdress_1"> CIPELIĆ d.o.o. za trgovinu, Dubrovačka 60, 31000 Osijek</derivirana_varijabla>
  </DomainObject.Predmet.ProtustrankaFormatedWithAdress>
  <DomainObject.Predmet.ProtustrankaFormatedWithAdressOIB>
    <izvorni_sadrzaj> CIPELIĆ d.o.o. za trgovinu, OIB 64117071226, Dubrovačka 60, 31000 Osijek</izvorni_sadrzaj>
    <derivirana_varijabla naziv="DomainObject.Predmet.ProtustrankaFormatedWithAdressOIB_1"> CIPELIĆ d.o.o. za trgovinu, OIB 64117071226, Dubrovačka 60, 31000 Osijek</derivirana_varijabla>
  </DomainObject.Predmet.ProtustrankaFormatedWithAdressOIB>
  <DomainObject.Predmet.ProtustrankaWithAdress>
    <izvorni_sadrzaj>CIPELIĆ d.o.o. za trgovinu Dubrovačka 60, 31000 Osijek</izvorni_sadrzaj>
    <derivirana_varijabla naziv="DomainObject.Predmet.ProtustrankaWithAdress_1">CIPELIĆ d.o.o. za trgovinu Dubrovačka 60, 31000 Osijek</derivirana_varijabla>
  </DomainObject.Predmet.ProtustrankaWithAdress>
  <DomainObject.Predmet.ProtustrankaWithAdressOIB>
    <izvorni_sadrzaj>CIPELIĆ d.o.o. za trgovinu, OIB 64117071226, Dubrovačka 60, 31000 Osijek</izvorni_sadrzaj>
    <derivirana_varijabla naziv="DomainObject.Predmet.ProtustrankaWithAdressOIB_1">CIPELIĆ d.o.o. za trgovinu, OIB 64117071226, Dubrovačka 60, 31000 Osijek</derivirana_varijabla>
  </DomainObject.Predmet.ProtustrankaWithAdressOIB>
  <DomainObject.Predmet.ProtustrankaNazivFormated>
    <izvorni_sadrzaj>CIPELIĆ d.o.o. za trgovinu</izvorni_sadrzaj>
    <derivirana_varijabla naziv="DomainObject.Predmet.ProtustrankaNazivFormated_1">CIPELIĆ d.o.o. za trgovinu</derivirana_varijabla>
  </DomainObject.Predmet.ProtustrankaNazivFormated>
  <DomainObject.Predmet.ProtustrankaNazivFormatedOIB>
    <izvorni_sadrzaj>CIPELIĆ d.o.o. za trgovinu, OIB 64117071226</izvorni_sadrzaj>
    <derivirana_varijabla naziv="DomainObject.Predmet.ProtustrankaNazivFormatedOIB_1">CIPELIĆ d.o.o. za trgovinu, OIB 64117071226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CIPELIĆ d.o.o. za trgovinu</item>
    </izvorni_sadrzaj>
    <derivirana_varijabla naziv="DomainObject.Predmet.ProtuStrankaListFormated_1">
      <item>CIPELIĆ d.o.o. za trgovinu</item>
    </derivirana_varijabla>
  </DomainObject.Predmet.ProtuStrankaListFormated>
  <DomainObject.Predmet.ProtuStrankaListFormatedOIB>
    <izvorni_sadrzaj>
      <item>CIPELIĆ d.o.o. za trgovinu, OIB 64117071226</item>
    </izvorni_sadrzaj>
    <derivirana_varijabla naziv="DomainObject.Predmet.ProtuStrankaListFormatedOIB_1">
      <item>CIPELIĆ d.o.o. za trgovinu, OIB 64117071226</item>
    </derivirana_varijabla>
  </DomainObject.Predmet.ProtuStrankaListFormatedOIB>
  <DomainObject.Predmet.ProtuStrankaListFormatedWithAdress>
    <izvorni_sadrzaj>
      <item>CIPELIĆ d.o.o. za trgovinu, Dubrovačka 60, 31000 Osijek</item>
    </izvorni_sadrzaj>
    <derivirana_varijabla naziv="DomainObject.Predmet.ProtuStrankaListFormatedWithAdress_1">
      <item>CIPELIĆ d.o.o. za trgovinu, Dubrovačka 60, 31000 Osijek</item>
    </derivirana_varijabla>
  </DomainObject.Predmet.ProtuStrankaListFormatedWithAdress>
  <DomainObject.Predmet.ProtuStrankaListFormatedWithAdressOIB>
    <izvorni_sadrzaj>
      <item>CIPELIĆ d.o.o. za trgovinu, OIB 64117071226, Dubrovačka 60, 31000 Osijek</item>
    </izvorni_sadrzaj>
    <derivirana_varijabla naziv="DomainObject.Predmet.ProtuStrankaListFormatedWithAdressOIB_1">
      <item>CIPELIĆ d.o.o. za trgovinu, OIB 64117071226, Dubrovačka 60, 31000 Osijek</item>
    </derivirana_varijabla>
  </DomainObject.Predmet.ProtuStrankaListFormatedWithAdressOIB>
  <DomainObject.Predmet.ProtuStrankaListNazivFormated>
    <izvorni_sadrzaj>
      <item>CIPELIĆ d.o.o. za trgovinu</item>
    </izvorni_sadrzaj>
    <derivirana_varijabla naziv="DomainObject.Predmet.ProtuStrankaListNazivFormated_1">
      <item>CIPELIĆ d.o.o. za trgovinu</item>
    </derivirana_varijabla>
  </DomainObject.Predmet.ProtuStrankaListNazivFormated>
  <DomainObject.Predmet.ProtuStrankaListNazivFormatedOIB>
    <izvorni_sadrzaj>
      <item>CIPELIĆ d.o.o. za trgovinu, OIB 64117071226</item>
    </izvorni_sadrzaj>
    <derivirana_varijabla naziv="DomainObject.Predmet.ProtuStrankaListNazivFormatedOIB_1">
      <item>CIPELIĆ d.o.o. za trgovinu, OIB 64117071226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CIPELIĆ d.o.o. za trgovinu</izvorni_sadrzaj>
    <derivirana_varijabla naziv="DomainObject.Predmet.ProtustrankaIDrugi_1">CIPELIĆ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CIPELIĆ d.o.o. za trgovinu, OIB 64117071226, Dubrovačka 60, 31000 Osijek</izvorni_sadrzaj>
    <derivirana_varijabla naziv="DomainObject.Predmet.ProtustrankaIDrugiAdressOIB_1">CIPELIĆ d.o.o. za trgovinu, OIB 64117071226, Dubrovačka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CIPELIĆ d.o.o. za trgovinu</item>
    </izvorni_sadrzaj>
    <derivirana_varijabla naziv="DomainObject.Predmet.SudioniciListNaziv_1">
      <item>FINA RC OSIJEK</item>
      <item>CIPELIĆ d.o.o. za trgovinu</item>
    </derivirana_varijabla>
  </DomainObject.Predmet.SudioniciListNaziv>
  <DomainObject.Predmet.SudioniciListAdressOIB>
    <izvorni_sadrzaj>
      <item>FINA RC OSIJEK, OIB 85821130368</item>
      <item>CIPELIĆ d.o.o. za trgovinu, OIB 64117071226, Dubrovačka 60,31000 Osijek</item>
    </izvorni_sadrzaj>
    <derivirana_varijabla naziv="DomainObject.Predmet.SudioniciListAdressOIB_1">
      <item>FINA RC OSIJEK, OIB 85821130368</item>
      <item>CIPELIĆ d.o.o. za trgovinu, OIB 64117071226, Dubrovačka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64117071226</item>
    </izvorni_sadrzaj>
    <derivirana_varijabla naziv="DomainObject.Predmet.SudioniciListNazivOIB_1">
      <item>, OIB 85821130368</item>
      <item>, OIB 64117071226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2186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2016-07-05T08:55:00Z</dcterms:created>
  <dc:creator>korisnik</dc:creator>
  <cp:keywords/>
  <cp:lastModifiedBy>Vesna Štajduhar</cp:lastModifiedBy>
  <cp:lastPrinted>2016-07-05T08:54:00Z</cp:lastPrinted>
  <dcterms:modified xmlns:xsi="http://www.w3.org/2001/XMLSchema-instance" xsi:type="dcterms:W3CDTF">2016-07-05T08:55:00Z</dcterms:modified>
  <cp:revision>3</cp:revision>
  <dc:subject/>
  <dc:title>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