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60e5" w14:paraId="ea760e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71D44">
        <w:t>49</w:t>
      </w:r>
      <w:r w:rsidR="00DD0B11">
        <w:t>3</w:t>
      </w:r>
      <w:r w:rsidR="00471D44">
        <w:t>/16-</w:t>
      </w:r>
      <w:r w:rsidR="00DD0B1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A0C39">
        <w:t>ĐIGA d.o.o., Zadar, Miroslava Krleže 1</w:t>
      </w:r>
      <w:r w:rsidR="00BC62F3">
        <w:t>/</w:t>
      </w:r>
      <w:r w:rsidR="003A0C39">
        <w:t>c, OIB: 76600047098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71D44">
        <w:t>07. travanja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A0C39">
        <w:t>ĐIGA d.o.o., Zadar, Miroslava Krleže 1 c, OIB: 76600047098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71D44" w:rsidP="00A70A5D" w:rsidR="00A70A5D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13065">
        <w:t>09,</w:t>
      </w:r>
      <w:r w:rsidR="003A0C39">
        <w:t>55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71D44" w:rsidP="00A70A5D" w:rsidR="00A70A5D">
      <w:pPr>
        <w:pStyle w:val="Odlomakpopisa"/>
        <w:ind w:left="0"/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13065">
        <w:t>09,</w:t>
      </w:r>
      <w:r w:rsidR="003A0C39">
        <w:t>57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A0C39">
        <w:t>ĐIGA d.o.o., Zadar</w:t>
      </w:r>
      <w:r w:rsidR="00ED6162" w:rsidRPr="004E0D54">
        <w:t>, navodeći da</w:t>
      </w:r>
      <w:r w:rsidR="00245588">
        <w:t xml:space="preserve"> dužnik na dan </w:t>
      </w:r>
      <w:r w:rsidR="00546272">
        <w:t>1. rujna 2015</w:t>
      </w:r>
      <w:r w:rsidR="00245588">
        <w:t xml:space="preserve">. u Očevidniku redoslijeda osnova za plaćanje ima evidentirane neizvršene osnove za plaćanje u neprekinutom razdoblju od </w:t>
      </w:r>
      <w:r w:rsidR="003A0C39">
        <w:t>351</w:t>
      </w:r>
      <w:r w:rsidR="00245588">
        <w:t xml:space="preserve"> dan </w:t>
      </w:r>
      <w:r w:rsidR="00245588" w:rsidRPr="00067D16">
        <w:t xml:space="preserve">u iznosu od </w:t>
      </w:r>
      <w:r w:rsidR="003A0C39">
        <w:t>63.634,40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71D44">
        <w:t xml:space="preserve">07. travanja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A0C39">
        <w:t>ĐIGA d.o.o., Zadar</w:t>
      </w:r>
      <w:r w:rsidR="003A0C39" w:rsidRPr="00F60CD9">
        <w:t xml:space="preserve"> </w:t>
      </w:r>
      <w:r w:rsidR="0020610B" w:rsidRPr="00F60CD9">
        <w:t>i za član</w:t>
      </w:r>
      <w:r w:rsidR="00546272">
        <w:t>a</w:t>
      </w:r>
      <w:r w:rsidR="0020610B" w:rsidRPr="00F60CD9">
        <w:t xml:space="preserve"> uprave s upozorenjem</w:t>
      </w:r>
    </w:p>
    <w:p w:rsidRDefault="003A0C39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ROKO ALAVANJA iz Zadra, </w:t>
      </w:r>
      <w:r w:rsidRPr="005A3BBE">
        <w:rPr>
          <w:szCs w:val="24"/>
        </w:rPr>
        <w:t>Miroslava Krleže 1</w:t>
      </w:r>
      <w:r>
        <w:rPr>
          <w:szCs w:val="24"/>
        </w:rPr>
        <w:t>/C</w:t>
      </w:r>
      <w:r w:rsidR="005F05B9">
        <w:rPr>
          <w:szCs w:val="24"/>
        </w:rPr>
        <w:t xml:space="preserve"> </w:t>
      </w:r>
      <w:r w:rsidR="00F60CD9">
        <w:t>-</w:t>
      </w:r>
      <w:r w:rsidR="00012186">
        <w:t xml:space="preserve"> uz upozorenje na adresu </w:t>
      </w:r>
      <w:r w:rsidR="00931BE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3797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471D44">
      <w:t>49</w:t>
    </w:r>
    <w:r w:rsidR="003A0C39">
      <w:t>3</w:t>
    </w:r>
    <w:r w:rsidR="00471D44">
      <w:t>/16-</w:t>
    </w:r>
    <w:r w:rsidR="00DD0B11">
      <w:t>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0C39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D44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627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05B9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37971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1BE3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C62F3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C7E0D"/>
    <w:rsid w:val="00DD0B11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618A"/>
    <w:rsid w:val="00F13065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7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7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ĐIGA  društvo s ograničenom odgovornošću za trgovinu i usluge</izvorni_sadrzaj>
    <derivirana_varijabla naziv="DomainObject.Predmet.ProtustrankaFormated_1">  ĐIGA  društvo s ograničenom odgovornošću za trgovinu i usluge</derivirana_varijabla>
  </DomainObject.Predmet.ProtustrankaFormated>
  <DomainObject.Predmet.ProtustrankaFormatedOIB>
    <izvorni_sadrzaj>  ĐIGA  društvo s ograničenom odgovornošću za trgovinu i usluge, OIB 76600047098</izvorni_sadrzaj>
    <derivirana_varijabla naziv="DomainObject.Predmet.ProtustrankaFormatedOIB_1">  ĐIGA  društvo s ograničenom odgovornošću za trgovinu i usluge, OIB 76600047098</derivirana_varijabla>
  </DomainObject.Predmet.ProtustrankaFormatedOIB>
  <DomainObject.Predmet.ProtustrankaFormatedWithAdress>
    <izvorni_sadrzaj> ĐIGA  društvo s ograničenom odgovornošću za trgovinu i usluge, Miroslava Krleže 1/c, 23000 Zadar</izvorni_sadrzaj>
    <derivirana_varijabla naziv="DomainObject.Predmet.ProtustrankaFormatedWithAdress_1"> ĐIGA  društvo s ograničenom odgovornošću za trgovinu i usluge, Miroslava Krleže 1/c, 23000 Zadar</derivirana_varijabla>
  </DomainObject.Predmet.ProtustrankaFormatedWithAdress>
  <DomainObject.Predmet.ProtustrankaFormatedWithAdressOIB>
    <izvorni_sadrzaj> ĐIGA  društvo s ograničenom odgovornošću za trgovinu i usluge, OIB 76600047098, Miroslava Krleže 1/c, 23000 Zadar</izvorni_sadrzaj>
    <derivirana_varijabla naziv="DomainObject.Predmet.ProtustrankaFormatedWithAdressOIB_1"> ĐIGA  društvo s ograničenom odgovornošću za trgovinu i usluge, OIB 76600047098, Miroslava Krleže 1/c, 23000 Zadar</derivirana_varijabla>
  </DomainObject.Predmet.ProtustrankaFormatedWithAdressOIB>
  <DomainObject.Predmet.ProtustrankaWithAdress>
    <izvorni_sadrzaj>ĐIGA  društvo s ograničenom odgovornošću za trgovinu i usluge Miroslava Krleže 1/c, 23000 Zadar</izvorni_sadrzaj>
    <derivirana_varijabla naziv="DomainObject.Predmet.ProtustrankaWithAdress_1">ĐIGA  društvo s ograničenom odgovornošću za trgovinu i usluge Miroslava Krleže 1/c, 23000 Zadar</derivirana_varijabla>
  </DomainObject.Predmet.ProtustrankaWithAdress>
  <DomainObject.Predmet.ProtustrankaWithAdressOIB>
    <izvorni_sadrzaj>ĐIGA  društvo s ograničenom odgovornošću za trgovinu i usluge, OIB 76600047098, Miroslava Krleže 1/c, 23000 Zadar</izvorni_sadrzaj>
    <derivirana_varijabla naziv="DomainObject.Predmet.ProtustrankaWithAdressOIB_1">ĐIGA  društvo s ograničenom odgovornošću za trgovinu i usluge, OIB 76600047098, Miroslava Krleže 1/c, 23000 Zadar</derivirana_varijabla>
  </DomainObject.Predmet.ProtustrankaWithAdressOIB>
  <DomainObject.Predmet.ProtustrankaNazivFormated>
    <izvorni_sadrzaj>ĐIGA  društvo s ograničenom odgovornošću za trgovinu i usluge</izvorni_sadrzaj>
    <derivirana_varijabla naziv="DomainObject.Predmet.ProtustrankaNazivFormated_1">ĐIGA  društvo s ograničenom odgovornošću za trgovinu i usluge</derivirana_varijabla>
  </DomainObject.Predmet.ProtustrankaNazivFormated>
  <DomainObject.Predmet.ProtustrankaNazivFormatedOIB>
    <izvorni_sadrzaj>ĐIGA  društvo s ograničenom odgovornošću za trgovinu i usluge, OIB 76600047098</izvorni_sadrzaj>
    <derivirana_varijabla naziv="DomainObject.Predmet.ProtustrankaNazivFormatedOIB_1">ĐIGA  društvo s ograničenom odgovornošću za trgovinu i usluge, OIB 76600047098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63634.40</izvorni_sadrzaj>
    <derivirana_varijabla naziv="DomainObject.Predmet.TrenutnaVrijednost_1">63634.40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ĐIGA  društvo s ograničenom odgovornošću za trgovinu i usluge</item>
    </izvorni_sadrzaj>
    <derivirana_varijabla naziv="DomainObject.Predmet.ProtuStrankaListFormated_1">
      <item>ĐIGA  društvo s ograničenom odgovornošću za trgovinu i usluge</item>
    </derivirana_varijabla>
  </DomainObject.Predmet.ProtuStrankaListFormated>
  <DomainObject.Predmet.ProtuStrankaListFormatedOIB>
    <izvorni_sadrzaj>
      <item>ĐIGA  društvo s ograničenom odgovornošću za trgovinu i usluge, OIB 76600047098</item>
    </izvorni_sadrzaj>
    <derivirana_varijabla naziv="DomainObject.Predmet.ProtuStrankaListFormatedOIB_1">
      <item>ĐIGA  društvo s ograničenom odgovornošću za trgovinu i usluge, OIB 76600047098</item>
    </derivirana_varijabla>
  </DomainObject.Predmet.ProtuStrankaListFormatedOIB>
  <DomainObject.Predmet.ProtuStrankaListFormatedWithAdress>
    <izvorni_sadrzaj>
      <item>ĐIGA  društvo s ograničenom odgovornošću za trgovinu i usluge, Miroslava Krleže 1/c, 23000 Zadar</item>
    </izvorni_sadrzaj>
    <derivirana_varijabla naziv="DomainObject.Predmet.ProtuStrankaListFormatedWithAdress_1">
      <item>ĐIGA  društvo s ograničenom odgovornošću za trgovinu i usluge, Miroslava Krleže 1/c, 23000 Zadar</item>
    </derivirana_varijabla>
  </DomainObject.Predmet.ProtuStrankaListFormatedWithAdress>
  <DomainObject.Predmet.ProtuStrankaListFormatedWithAdressOIB>
    <izvorni_sadrzaj>
      <item>ĐIGA  društvo s ograničenom odgovornošću za trgovinu i usluge, OIB 76600047098, Miroslava Krleže 1/c, 23000 Zadar</item>
    </izvorni_sadrzaj>
    <derivirana_varijabla naziv="DomainObject.Predmet.ProtuStrankaListFormatedWithAdressOIB_1">
      <item>ĐIGA  društvo s ograničenom odgovornošću za trgovinu i usluge, OIB 76600047098, Miroslava Krleže 1/c, 23000 Zadar</item>
    </derivirana_varijabla>
  </DomainObject.Predmet.ProtuStrankaListFormatedWithAdressOIB>
  <DomainObject.Predmet.ProtuStrankaListNazivFormated>
    <izvorni_sadrzaj>
      <item>ĐIGA  društvo s ograničenom odgovornošću za trgovinu i usluge</item>
    </izvorni_sadrzaj>
    <derivirana_varijabla naziv="DomainObject.Predmet.ProtuStrankaListNazivFormated_1">
      <item>ĐIGA  društvo s ograničenom odgovornošću za trgovinu i usluge</item>
    </derivirana_varijabla>
  </DomainObject.Predmet.ProtuStrankaListNazivFormated>
  <DomainObject.Predmet.ProtuStrankaListNazivFormatedOIB>
    <izvorni_sadrzaj>
      <item>ĐIGA  društvo s ograničenom odgovornošću za trgovinu i usluge, OIB 76600047098</item>
    </izvorni_sadrzaj>
    <derivirana_varijabla naziv="DomainObject.Predmet.ProtuStrankaListNazivFormatedOIB_1">
      <item>ĐIGA  društvo s ograničenom odgovornošću za trgovinu i usluge, OIB 76600047098</item>
    </derivirana_varijabla>
  </DomainObject.Predmet.ProtuStrankaListNazivFormatedOIB>
  <DomainObject.Predmet.OstaliListFormated>
    <izvorni_sadrzaj>
      <item>Roko Alavanja</item>
    </izvorni_sadrzaj>
    <derivirana_varijabla naziv="DomainObject.Predmet.OstaliListFormated_1">
      <item>Roko Alavanja</item>
    </derivirana_varijabla>
  </DomainObject.Predmet.OstaliListFormated>
  <DomainObject.Predmet.OstaliListFormatedOIB>
    <izvorni_sadrzaj>
      <item>Roko Alavanja, OIB 39775097836</item>
    </izvorni_sadrzaj>
    <derivirana_varijabla naziv="DomainObject.Predmet.OstaliListFormatedOIB_1">
      <item>Roko Alavanja, OIB 39775097836</item>
    </derivirana_varijabla>
  </DomainObject.Predmet.OstaliListFormatedOIB>
  <DomainObject.Predmet.OstaliListFormatedWithAdress>
    <izvorni_sadrzaj>
      <item>Roko Alavanja, Ulica Miroslava Krleže 1c, 23000 Zadar</item>
    </izvorni_sadrzaj>
    <derivirana_varijabla naziv="DomainObject.Predmet.OstaliListFormatedWithAdress_1">
      <item>Roko Alavanja, Ulica Miroslava Krleže 1c, 23000 Zadar</item>
    </derivirana_varijabla>
  </DomainObject.Predmet.OstaliListFormatedWithAdress>
  <DomainObject.Predmet.OstaliListFormatedWithAdressOIB>
    <izvorni_sadrzaj>
      <item>Roko Alavanja, OIB 39775097836, Ulica Miroslava Krleže 1c, 23000 Zadar</item>
    </izvorni_sadrzaj>
    <derivirana_varijabla naziv="DomainObject.Predmet.OstaliListFormatedWithAdressOIB_1">
      <item>Roko Alavanja, OIB 39775097836, Ulica Miroslava Krleže 1c, 23000 Zadar</item>
    </derivirana_varijabla>
  </DomainObject.Predmet.OstaliListFormatedWithAdressOIB>
  <DomainObject.Predmet.OstaliListNazivFormated>
    <izvorni_sadrzaj>
      <item>Roko Alavanja</item>
    </izvorni_sadrzaj>
    <derivirana_varijabla naziv="DomainObject.Predmet.OstaliListNazivFormated_1">
      <item>Roko Alavanja</item>
    </derivirana_varijabla>
  </DomainObject.Predmet.OstaliListNazivFormated>
  <DomainObject.Predmet.OstaliListNazivFormatedOIB>
    <izvorni_sadrzaj>
      <item>Roko Alavanja, OIB 39775097836</item>
    </izvorni_sadrzaj>
    <derivirana_varijabla naziv="DomainObject.Predmet.OstaliListNazivFormatedOIB_1">
      <item>Roko Alavanja, OIB 39775097836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ĐIGA  društvo s ograničenom odgovornošću za trgovinu i usluge</izvorni_sadrzaj>
    <derivirana_varijabla naziv="DomainObject.Predmet.ProtustrankaIDrugi_1">ĐIGA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ĐIGA  društvo s ograničenom odgovornošću za trgovinu i usluge, OIB 76600047098, Miroslava Krleže 1/c, 23000 Zadar</izvorni_sadrzaj>
    <derivirana_varijabla naziv="DomainObject.Predmet.ProtustrankaIDrugiAdressOIB_1">ĐIGA  društvo s ograničenom odgovornošću za trgovinu i usluge, OIB 76600047098, Miroslava Krleže 1/c,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ĐIGA  društvo s ograničenom odgovornošću za trgovinu i usluge</item>
      <item>Roko Alavanja</item>
    </izvorni_sadrzaj>
    <derivirana_varijabla naziv="DomainObject.Predmet.SudioniciListNaziv_1">
      <item>FINA</item>
      <item>ĐIGA  društvo s ograničenom odgovornošću za trgovinu i usluge</item>
      <item>Roko Alavanja</item>
    </derivirana_varijabla>
  </DomainObject.Predmet.SudioniciListNaziv>
  <DomainObject.Predmet.SudioniciListAdressOIB>
    <izvorni_sadrzaj>
      <item>FINA, OIB 85821130368</item>
      <item>ĐIGA  društvo s ograničenom odgovornošću za trgovinu i usluge, OIB 76600047098, Miroslava Krleže 1/c,23000 Zadar</item>
      <item>Roko Alavanja, OIB 39775097836, Ulica Miroslava Krleže 1c,23000 Zadar</item>
    </izvorni_sadrzaj>
    <derivirana_varijabla naziv="DomainObject.Predmet.SudioniciListAdressOIB_1">
      <item>FINA, OIB 85821130368</item>
      <item>ĐIGA  društvo s ograničenom odgovornošću za trgovinu i usluge, OIB 76600047098, Miroslava Krleže 1/c,23000 Zadar</item>
      <item>Roko Alavanja, OIB 39775097836, Ulica Miroslava Krleže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76600047098</item>
      <item>, OIB 39775097836</item>
    </izvorni_sadrzaj>
    <derivirana_varijabla naziv="DomainObject.Predmet.SudioniciListNazivOIB_1">
      <item>, OIB 85821130368</item>
      <item>, OIB 76600047098</item>
      <item>, OIB 39775097836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C4602-82A0-4EC6-9541-EA60C8EA0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1862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2016-04-07T07:03:00Z</dcterms:created>
  <dc:creator>Administrator</dc:creator>
  <cp:lastModifiedBy>wsadmin</cp:lastModifiedBy>
  <cp:lastPrinted>2016-03-18T09:50:00Z</cp:lastPrinted>
  <dcterms:modified xmlns:xsi="http://www.w3.org/2001/XMLSchema-instance" xsi:type="dcterms:W3CDTF">2016-04-07T09:11:00Z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