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4a4d" w14:paraId="0334a4d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AF4208">
        <w:rPr>
          <w:rFonts w:hAnsi="Times New Roman" w:ascii="Times New Roman"/>
          <w:b/>
          <w:sz w:val="24"/>
          <w:szCs w:val="24"/>
        </w:rPr>
        <w:t>97</w:t>
      </w:r>
      <w:r w:rsidR="00017A92">
        <w:rPr>
          <w:rFonts w:hAnsi="Times New Roman" w:ascii="Times New Roman"/>
          <w:b/>
          <w:sz w:val="24"/>
          <w:szCs w:val="24"/>
        </w:rPr>
        <w:t>/2016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AF4208">
        <w:rPr>
          <w:rFonts w:hAnsi="Times New Roman" w:ascii="Times New Roman"/>
          <w:sz w:val="24"/>
          <w:szCs w:val="24"/>
        </w:rPr>
        <w:t>SONNET društvo s ograničenom odgovornošću za proizvodnju i trgovinu, Sarajevska 7, Šibenik, MBS: 110032862, OIB: 22741767996,</w:t>
      </w:r>
      <w:r w:rsidR="00EF65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F02E4D">
        <w:rPr>
          <w:rFonts w:hAnsi="Times New Roman" w:ascii="Times New Roman"/>
          <w:sz w:val="24"/>
          <w:szCs w:val="24"/>
        </w:rPr>
        <w:t xml:space="preserve">02. svibnja 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AF4208">
        <w:rPr>
          <w:rFonts w:hAnsi="Times New Roman" w:ascii="Times New Roman"/>
          <w:sz w:val="24"/>
          <w:szCs w:val="24"/>
        </w:rPr>
        <w:t xml:space="preserve">SONNET društvo s ograničenom odgovornošću za proizvodnju i trgovinu, Sarajevska 7, Šibenik, MBS: 110032862, OIB: 22741767996, 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AF4208">
        <w:rPr>
          <w:rFonts w:hAnsi="Times New Roman" w:ascii="Times New Roman"/>
          <w:sz w:val="24"/>
          <w:szCs w:val="24"/>
        </w:rPr>
        <w:t>104.501,85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AF4208">
        <w:rPr>
          <w:rFonts w:hAnsi="Times New Roman" w:ascii="Times New Roman"/>
          <w:sz w:val="24"/>
          <w:szCs w:val="24"/>
        </w:rPr>
        <w:t xml:space="preserve">Klaus Reinhard Fӧrster, OIB: 72033592104,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AF4208">
        <w:rPr>
          <w:rFonts w:hAnsi="Times New Roman" w:ascii="Times New Roman"/>
          <w:sz w:val="24"/>
          <w:szCs w:val="24"/>
        </w:rPr>
        <w:t>97</w:t>
      </w:r>
      <w:r w:rsidR="00DB4B16" w:rsidRPr="008562E3">
        <w:rPr>
          <w:rFonts w:hAnsi="Times New Roman" w:ascii="Times New Roman"/>
          <w:sz w:val="24"/>
          <w:szCs w:val="24"/>
        </w:rPr>
        <w:t>-</w:t>
      </w:r>
      <w:r w:rsidRPr="008562E3"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F02E4D">
        <w:rPr>
          <w:rFonts w:hAnsi="Times New Roman" w:ascii="Times New Roman"/>
          <w:sz w:val="24"/>
          <w:szCs w:val="24"/>
        </w:rPr>
        <w:t xml:space="preserve">02. svibnja  </w:t>
      </w:r>
      <w:r>
        <w:rPr>
          <w:rFonts w:hAnsi="Times New Roman" w:ascii="Times New Roman"/>
          <w:sz w:val="24"/>
          <w:szCs w:val="24"/>
        </w:rPr>
        <w:t xml:space="preserve">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AF4208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>SONNET društvo s ograničenom odgovornošću za proizvodnju i trgovinu,  Klaus Reinhard Fӧrster, Sarajevska 7, Šibenik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70E" w:rsidP="00DD3594" w:rsidR="00DE170E">
      <w:pPr>
        <w:spacing w:lineRule="auto" w:line="240" w:after="0"/>
      </w:pPr>
      <w:r>
        <w:separator/>
      </w:r>
    </w:p>
  </w:endnote>
  <w:endnote w:id="0" w:type="continuationSeparator">
    <w:p w:rsidRDefault="00DE170E" w:rsidP="00DD3594" w:rsidR="00DE17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70E" w:rsidP="00DD3594" w:rsidR="00DE170E">
      <w:pPr>
        <w:spacing w:lineRule="auto" w:line="240" w:after="0"/>
      </w:pPr>
      <w:r>
        <w:separator/>
      </w:r>
    </w:p>
  </w:footnote>
  <w:footnote w:id="0" w:type="continuationSeparator">
    <w:p w:rsidRDefault="00DE170E" w:rsidP="00DD3594" w:rsidR="00DE17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C216B7">
      <w:t>97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2A3747"/>
    <w:rsid w:val="002E1B17"/>
    <w:rsid w:val="00501E46"/>
    <w:rsid w:val="006D02AF"/>
    <w:rsid w:val="007169DD"/>
    <w:rsid w:val="00720F47"/>
    <w:rsid w:val="007D06ED"/>
    <w:rsid w:val="008562E3"/>
    <w:rsid w:val="008572DB"/>
    <w:rsid w:val="008C4225"/>
    <w:rsid w:val="00AC7FAC"/>
    <w:rsid w:val="00AD36A0"/>
    <w:rsid w:val="00AF2051"/>
    <w:rsid w:val="00AF4208"/>
    <w:rsid w:val="00BC2E04"/>
    <w:rsid w:val="00C216B7"/>
    <w:rsid w:val="00C34D5D"/>
    <w:rsid w:val="00D14D5A"/>
    <w:rsid w:val="00DB4B16"/>
    <w:rsid w:val="00DD3594"/>
    <w:rsid w:val="00DE170E"/>
    <w:rsid w:val="00EF65F8"/>
    <w:rsid w:val="00F02E4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16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9D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9D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9D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9D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16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9D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9D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9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9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St-97/2016</izvorni_sadrzaj>
    <derivirana_varijabla naziv="DomainObject.Predmet.OznakaBroj_1">St-97/2016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SONNETT društvo s ograničenom odgovornošću za proizvodnju i trgovinu</izvorni_sadrzaj>
    <derivirana_varijabla naziv="DomainObject.Predmet.ProtustrankaFormated_1">  SONNETT društvo s ograničenom odgovornošću za proizvodnju i trgovinu</derivirana_varijabla>
  </DomainObject.Predmet.ProtustrankaFormated>
  <DomainObject.Predmet.ProtustrankaFormatedOIB>
    <izvorni_sadrzaj>  SONNETT društvo s ograničenom odgovornošću za proizvodnju i trgovinu, OIB 22741767996</izvorni_sadrzaj>
    <derivirana_varijabla naziv="DomainObject.Predmet.ProtustrankaFormatedOIB_1">  SONNETT društvo s ograničenom odgovornošću za proizvodnju i trgovinu, OIB 22741767996</derivirana_varijabla>
  </DomainObject.Predmet.ProtustrankaFormatedOIB>
  <DomainObject.Predmet.ProtustrankaFormatedWithAdress>
    <izvorni_sadrzaj> SONNETT društvo s ograničenom odgovornošću za proizvodnju i trgovinu, Sarajevska 7, 22000 Šibenik</izvorni_sadrzaj>
    <derivirana_varijabla naziv="DomainObject.Predmet.ProtustrankaFormatedWithAdress_1"> SONNETT društvo s ograničenom odgovornošću za proizvodnju i trgovinu, Sarajevska 7, 22000 Šibenik</derivirana_varijabla>
  </DomainObject.Predmet.ProtustrankaFormatedWithAdress>
  <DomainObject.Predmet.ProtustrankaFormatedWithAdressOIB>
    <izvorni_sadrzaj> SONNETT društvo s ograničenom odgovornošću za proizvodnju i trgovinu, OIB 22741767996, Sarajevska 7, 22000 Šibenik</izvorni_sadrzaj>
    <derivirana_varijabla naziv="DomainObject.Predmet.ProtustrankaFormatedWithAdressOIB_1"> SONNETT društvo s ograničenom odgovornošću za proizvodnju i trgovinu, OIB 22741767996, Sarajevska 7, 22000 Šibenik</derivirana_varijabla>
  </DomainObject.Predmet.ProtustrankaFormatedWithAdressOIB>
  <DomainObject.Predmet.ProtustrankaWithAdress>
    <izvorni_sadrzaj>SONNETT društvo s ograničenom odgovornošću za proizvodnju i trgovinu Sarajevska 7, 22000 Šibenik</izvorni_sadrzaj>
    <derivirana_varijabla naziv="DomainObject.Predmet.ProtustrankaWithAdress_1">SONNETT društvo s ograničenom odgovornošću za proizvodnju i trgovinu Sarajevska 7, 22000 Šibenik</derivirana_varijabla>
  </DomainObject.Predmet.ProtustrankaWithAdress>
  <DomainObject.Predmet.ProtustrankaWithAdressOIB>
    <izvorni_sadrzaj>SONNETT društvo s ograničenom odgovornošću za proizvodnju i trgovinu, OIB 22741767996, Sarajevska 7, 22000 Šibenik</izvorni_sadrzaj>
    <derivirana_varijabla naziv="DomainObject.Predmet.ProtustrankaWithAdressOIB_1">SONNETT društvo s ograničenom odgovornošću za proizvodnju i trgovinu, OIB 22741767996, Sarajevska 7, 22000 Šibenik</derivirana_varijabla>
  </DomainObject.Predmet.ProtustrankaWithAdressOIB>
  <DomainObject.Predmet.ProtustrankaNazivFormated>
    <izvorni_sadrzaj>SONNETT društvo s ograničenom odgovornošću za proizvodnju i trgovinu</izvorni_sadrzaj>
    <derivirana_varijabla naziv="DomainObject.Predmet.ProtustrankaNazivFormated_1">SONNETT društvo s ograničenom odgovornošću za proizvodnju i trgovinu</derivirana_varijabla>
  </DomainObject.Predmet.ProtustrankaNazivFormated>
  <DomainObject.Predmet.ProtustrankaNazivFormatedOIB>
    <izvorni_sadrzaj>SONNETT društvo s ograničenom odgovornošću za proizvodnju i trgovinu, OIB 22741767996</izvorni_sadrzaj>
    <derivirana_varijabla naziv="DomainObject.Predmet.ProtustrankaNazivFormatedOIB_1">SONNETT društvo s ograničenom odgovornošću za proizvodnju i trgovinu, OIB 22741767996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SONNETT društvo s ograničenom odgovornošću za proizvodnju i trgovinu</item>
    </izvorni_sadrzaj>
    <derivirana_varijabla naziv="DomainObject.Predmet.ProtuStrankaListFormated_1">
      <item>SONNETT društvo s ograničenom odgovornošću za proizvodnju i trgovinu</item>
    </derivirana_varijabla>
  </DomainObject.Predmet.ProtuStrankaListFormated>
  <DomainObject.Predmet.ProtuStrankaListFormatedOIB>
    <izvorni_sadrzaj>
      <item>SONNETT društvo s ograničenom odgovornošću za proizvodnju i trgovinu, OIB 22741767996</item>
    </izvorni_sadrzaj>
    <derivirana_varijabla naziv="DomainObject.Predmet.ProtuStrankaListFormatedOIB_1">
      <item>SONNETT društvo s ograničenom odgovornošću za proizvodnju i trgovinu, OIB 22741767996</item>
    </derivirana_varijabla>
  </DomainObject.Predmet.ProtuStrankaListFormatedOIB>
  <DomainObject.Predmet.ProtuStrankaListFormatedWithAdress>
    <izvorni_sadrzaj>
      <item>SONNETT društvo s ograničenom odgovornošću za proizvodnju i trgovinu, Sarajevska 7, 22000 Šibenik</item>
    </izvorni_sadrzaj>
    <derivirana_varijabla naziv="DomainObject.Predmet.ProtuStrankaListFormatedWithAdress_1">
      <item>SONNETT društvo s ograničenom odgovornošću za proizvodnju i trgovinu, Sarajevska 7, 22000 Šibenik</item>
    </derivirana_varijabla>
  </DomainObject.Predmet.ProtuStrankaListFormatedWithAdress>
  <DomainObject.Predmet.ProtuStrankaListFormatedWithAdressOIB>
    <izvorni_sadrzaj>
      <item>SONNETT društvo s ograničenom odgovornošću za proizvodnju i trgovinu, OIB 22741767996, Sarajevska 7, 22000 Šibenik</item>
    </izvorni_sadrzaj>
    <derivirana_varijabla naziv="DomainObject.Predmet.ProtuStrankaListFormatedWithAdressOIB_1">
      <item>SONNETT društvo s ograničenom odgovornošću za proizvodnju i trgovinu, OIB 22741767996, Sarajevska 7, 22000 Šibenik</item>
    </derivirana_varijabla>
  </DomainObject.Predmet.ProtuStrankaListFormatedWithAdressOIB>
  <DomainObject.Predmet.ProtuStrankaListNazivFormated>
    <izvorni_sadrzaj>
      <item>SONNETT društvo s ograničenom odgovornošću za proizvodnju i trgovinu</item>
    </izvorni_sadrzaj>
    <derivirana_varijabla naziv="DomainObject.Predmet.ProtuStrankaListNazivFormated_1">
      <item>SONNETT društvo s ograničenom odgovornošću za proizvodnju i trgovinu</item>
    </derivirana_varijabla>
  </DomainObject.Predmet.ProtuStrankaListNazivFormated>
  <DomainObject.Predmet.ProtuStrankaListNazivFormatedOIB>
    <izvorni_sadrzaj>
      <item>SONNETT društvo s ograničenom odgovornošću za proizvodnju i trgovinu, OIB 22741767996</item>
    </izvorni_sadrzaj>
    <derivirana_varijabla naziv="DomainObject.Predmet.ProtuStrankaListNazivFormatedOIB_1">
      <item>SONNETT društvo s ograničenom odgovornošću za proizvodnju i trgovinu, OIB 22741767996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SONNETT društvo s ograničenom odgovornošću za proizvodnju i trgovinu</izvorni_sadrzaj>
    <derivirana_varijabla naziv="DomainObject.Predmet.ProtustrankaIDrugi_1">SONNETT društvo s ograničenom odgovornošću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SONNETT društvo s ograničenom odgovornošću za proizvodnju i trgovinu, OIB 22741767996, Sarajevska 7, 22000 Šibenik</izvorni_sadrzaj>
    <derivirana_varijabla naziv="DomainObject.Predmet.ProtustrankaIDrugiAdressOIB_1">SONNETT društvo s ograničenom odgovornošću za proizvodnju i trgovinu, OIB 22741767996, Sarajevska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SONNETT društvo s ograničenom odgovornošću za proizvodnju i trgovinu</item>
    </izvorni_sadrzaj>
    <derivirana_varijabla naziv="DomainObject.Predmet.SudioniciListNaziv_1">
      <item>FINA - Podružnica Šibenik</item>
      <item>SONNETT društvo s ograničenom odgovornošću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SONNETT društvo s ograničenom odgovornošću za proizvodnju i trgovinu, OIB 22741767996, Sarajevska 7,22000 Šibenik</item>
    </izvorni_sadrzaj>
    <derivirana_varijabla naziv="DomainObject.Predmet.SudioniciListAdressOIB_1">
      <item>FINA - Podružnica Šibenik, OIB 85821130368, Perivoj L. Marune 1,22000 Šibenik</item>
      <item>SONNETT društvo s ograničenom odgovornošću za proizvodnju i trgovinu, OIB 22741767996, Sarajevska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22741767996</item>
    </izvorni_sadrzaj>
    <derivirana_varijabla naziv="DomainObject.Predmet.SudioniciListNazivOIB_1">
      <item>, OIB 85821130368</item>
      <item>, OIB 22741767996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2366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2016-05-02T09:35:00Z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