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815a37" w14:textId="1815a3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B046A">
        <w:t>176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6B046A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B046A">
        <w:t>27</w:t>
      </w:r>
      <w:r w:rsidR="000E039A">
        <w:t xml:space="preserve">. </w:t>
      </w:r>
      <w:r w:rsidR="006B046A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17A54">
        <w:t>BOPSIĆ j.d.o.o. turistička agencija</w:t>
      </w:r>
      <w:r w:rsidRPr="00E1312F" w:rsidR="00C17A54">
        <w:t xml:space="preserve">, </w:t>
      </w:r>
      <w:r w:rsidR="00C17A54">
        <w:t>Zadar</w:t>
      </w:r>
      <w:r w:rsidRPr="00E1312F" w:rsidR="00C17A54">
        <w:t xml:space="preserve">, </w:t>
      </w:r>
      <w:r w:rsidR="00C17A54">
        <w:t>Put Bunara 3</w:t>
      </w:r>
      <w:r w:rsidRPr="00E1312F" w:rsidR="00C17A54">
        <w:t xml:space="preserve">, OIB: </w:t>
      </w:r>
      <w:r w:rsidR="00C17A54">
        <w:t>41782109107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B046A">
      <w:pPr>
        <w:jc w:val="both"/>
      </w:pPr>
      <w:r>
        <w:t>Početak u 8</w:t>
      </w:r>
      <w:r w:rsidR="00076762">
        <w:t>,</w:t>
      </w:r>
      <w:r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4173B6" w:rsidP="004173B6" w:rsidRDefault="004173B6">
      <w:pPr>
        <w:jc w:val="both"/>
      </w:pPr>
      <w:r w:rsidRPr="00816C78">
        <w:t>Za stečajnog dužnika:</w:t>
      </w:r>
      <w:r>
        <w:t xml:space="preserve"> </w:t>
      </w:r>
      <w:r w:rsidR="00366094">
        <w:t>nitko, dostava uredna</w:t>
      </w:r>
    </w:p>
    <w:p w:rsidRPr="00816C78" w:rsidR="004173B6" w:rsidP="004173B6" w:rsidRDefault="004173B6">
      <w:pPr>
        <w:jc w:val="both"/>
      </w:pPr>
      <w:r w:rsidRPr="00816C78">
        <w:t xml:space="preserve">                                       </w:t>
      </w:r>
    </w:p>
    <w:p w:rsidR="004173B6" w:rsidP="004173B6" w:rsidRDefault="004173B6">
      <w:pPr>
        <w:jc w:val="both"/>
      </w:pPr>
      <w:r w:rsidRPr="00816C78">
        <w:t>Za predlagatelja</w:t>
      </w:r>
      <w:r>
        <w:t xml:space="preserve">:  </w:t>
      </w:r>
      <w:r w:rsidR="00366094">
        <w:t>nitko</w:t>
      </w:r>
    </w:p>
    <w:p w:rsidR="004173B6" w:rsidP="004173B6" w:rsidRDefault="004173B6">
      <w:pPr>
        <w:jc w:val="both"/>
      </w:pPr>
    </w:p>
    <w:p w:rsidR="004173B6" w:rsidP="004173B6" w:rsidRDefault="004173B6">
      <w:pPr>
        <w:jc w:val="both"/>
      </w:pPr>
    </w:p>
    <w:p w:rsidR="004173B6" w:rsidP="004173B6" w:rsidRDefault="00366094">
      <w:pPr>
        <w:jc w:val="both"/>
      </w:pPr>
      <w:r>
        <w:t>Sutkinja</w:t>
      </w:r>
      <w:r w:rsidR="004173B6">
        <w:t xml:space="preserve"> donosi </w:t>
      </w:r>
    </w:p>
    <w:p w:rsidR="004173B6" w:rsidP="004173B6" w:rsidRDefault="004173B6">
      <w:pPr>
        <w:jc w:val="both"/>
      </w:pPr>
    </w:p>
    <w:p w:rsidR="004173B6" w:rsidP="004173B6" w:rsidRDefault="004173B6">
      <w:pPr>
        <w:jc w:val="center"/>
      </w:pPr>
      <w:r>
        <w:t xml:space="preserve">r j e š e nj e </w:t>
      </w:r>
    </w:p>
    <w:p w:rsidRPr="000124EC" w:rsidR="004173B6" w:rsidP="004173B6" w:rsidRDefault="004173B6">
      <w:pPr>
        <w:jc w:val="both"/>
        <w:rPr>
          <w:b/>
        </w:rPr>
      </w:pPr>
    </w:p>
    <w:p w:rsidRPr="007A3E16" w:rsidR="004173B6" w:rsidP="004173B6" w:rsidRDefault="00366094">
      <w:pPr>
        <w:jc w:val="both"/>
      </w:pPr>
      <w:r>
        <w:t xml:space="preserve">Nema uvjeta za održavanje današnjeg ročište. </w:t>
      </w:r>
      <w:r w:rsidRPr="007A3E16" w:rsidR="004173B6">
        <w:t>Odluka će biti donesena u zakonskom roku.</w:t>
      </w:r>
    </w:p>
    <w:p w:rsidR="004173B6" w:rsidP="004173B6" w:rsidRDefault="004173B6">
      <w:pPr>
        <w:jc w:val="both"/>
      </w:pPr>
    </w:p>
    <w:p w:rsidRPr="002C241F" w:rsidR="004173B6" w:rsidP="004173B6" w:rsidRDefault="004173B6">
      <w:pPr>
        <w:jc w:val="both"/>
      </w:pPr>
      <w:r w:rsidRPr="002C241F">
        <w:t xml:space="preserve">Dovršeno u </w:t>
      </w:r>
      <w:r w:rsidR="00366094">
        <w:t>8,48</w:t>
      </w:r>
      <w:r>
        <w:t xml:space="preserve"> sati</w:t>
      </w:r>
    </w:p>
    <w:p w:rsidR="004173B6" w:rsidP="004173B6" w:rsidRDefault="004173B6">
      <w:pPr>
        <w:jc w:val="both"/>
      </w:pPr>
    </w:p>
    <w:p w:rsidRPr="002C241F" w:rsidR="004173B6" w:rsidP="004173B6" w:rsidRDefault="004173B6">
      <w:pPr>
        <w:ind w:firstLine="708"/>
        <w:jc w:val="both"/>
      </w:pPr>
    </w:p>
    <w:p w:rsidRPr="002C241F" w:rsidR="004173B6" w:rsidP="004173B6" w:rsidRDefault="004173B6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4173B6" w:rsidP="004173B6" w:rsidRDefault="004173B6"/>
    <w:p w:rsidRPr="002C241F" w:rsidR="004173B6" w:rsidP="004173B6" w:rsidRDefault="004173B6"/>
    <w:p w:rsidRPr="002C241F" w:rsidR="004173B6" w:rsidP="004173B6" w:rsidRDefault="004173B6"/>
    <w:p w:rsidRPr="002C241F" w:rsidR="004173B6" w:rsidP="004173B6" w:rsidRDefault="004173B6"/>
    <w:p w:rsidRPr="002C241F" w:rsidR="004173B6" w:rsidP="004173B6" w:rsidRDefault="004173B6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4173B6" w:rsidP="004173B6" w:rsidRDefault="004173B6"/>
    <w:p w:rsidRPr="002C241F" w:rsidR="004173B6" w:rsidP="004173B6" w:rsidRDefault="004173B6">
      <w:pPr>
        <w:jc w:val="both"/>
      </w:pPr>
    </w:p>
    <w:p w:rsidRPr="002C241F" w:rsidR="004173B6" w:rsidP="004173B6" w:rsidRDefault="004173B6">
      <w:pPr>
        <w:jc w:val="both"/>
      </w:pPr>
    </w:p>
    <w:p w:rsidR="004173B6" w:rsidP="004173B6" w:rsidRDefault="004173B6">
      <w:pPr>
        <w:jc w:val="both"/>
      </w:pPr>
    </w:p>
    <w:p w:rsidR="004173B6" w:rsidP="004173B6" w:rsidRDefault="004173B6">
      <w:pPr>
        <w:jc w:val="both"/>
      </w:pPr>
    </w:p>
    <w:p w:rsidR="004173B6" w:rsidP="004173B6" w:rsidRDefault="004173B6">
      <w:pPr>
        <w:jc w:val="both"/>
      </w:pPr>
    </w:p>
    <w:p w:rsidRPr="002C241F" w:rsidR="004173B6" w:rsidP="004173B6" w:rsidRDefault="004173B6">
      <w:pPr>
        <w:jc w:val="both"/>
      </w:pPr>
    </w:p>
    <w:p w:rsidRPr="002C241F" w:rsidR="004173B6" w:rsidP="004173B6" w:rsidRDefault="004173B6">
      <w:pPr>
        <w:jc w:val="both"/>
      </w:pPr>
    </w:p>
    <w:p w:rsidRPr="002C241F" w:rsidR="00A25693" w:rsidP="004173B6" w:rsidRDefault="00A25693">
      <w:pPr>
        <w:jc w:val="both"/>
      </w:pPr>
    </w:p>
    <w:sectPr w:rsidRPr="002C241F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09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6B046A">
      <w:t>76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6B046A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E7F82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66094"/>
    <w:rsid w:val="00380464"/>
    <w:rsid w:val="003A1240"/>
    <w:rsid w:val="003A1F19"/>
    <w:rsid w:val="003B17F2"/>
    <w:rsid w:val="003C0B04"/>
    <w:rsid w:val="003C1F02"/>
    <w:rsid w:val="003C2701"/>
    <w:rsid w:val="003D255C"/>
    <w:rsid w:val="003D7E7A"/>
    <w:rsid w:val="003E5BC3"/>
    <w:rsid w:val="003F6389"/>
    <w:rsid w:val="003F7F8F"/>
    <w:rsid w:val="0040725A"/>
    <w:rsid w:val="0041183C"/>
    <w:rsid w:val="00413A80"/>
    <w:rsid w:val="00414EA3"/>
    <w:rsid w:val="004168E5"/>
    <w:rsid w:val="0041694A"/>
    <w:rsid w:val="004173B6"/>
    <w:rsid w:val="00417DC7"/>
    <w:rsid w:val="00422542"/>
    <w:rsid w:val="00430A7B"/>
    <w:rsid w:val="00432E44"/>
    <w:rsid w:val="004353EF"/>
    <w:rsid w:val="004457E4"/>
    <w:rsid w:val="00455D40"/>
    <w:rsid w:val="0046105D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22F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046A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4DC3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17A54"/>
    <w:rsid w:val="00C361A6"/>
    <w:rsid w:val="00C41B5A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C7AF5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073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5683C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470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70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70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70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70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7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08:48</izvorni_sadrzaj>
    <derivirana_varijabla naziv="DomainObject.StvarniZavrsetakVrijeme_1">08:48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St-176/2019-9</izvorni_sadrzaj>
    <derivirana_varijabla naziv="DomainObject.Zapisnik.Oznaka_1">St-176/2019-9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St-176/2019</izvorni_sadrzaj>
    <derivirana_varijabla naziv="DomainObject.Predmet.OznakaBroj_1">St-176/2019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BOPSIĆ j.d.o.o., turistička agencija, proizvodnja i usluge</izvorni_sadrzaj>
    <derivirana_varijabla naziv="DomainObject.Predmet.ProtustrankaFormated_1">  BOPSIĆ j.d.o.o., turistička agencija, proizvodnja i usluge</derivirana_varijabla>
  </DomainObject.Predmet.ProtustrankaFormated>
  <DomainObject.Predmet.ProtustrankaFormatedOIB>
    <izvorni_sadrzaj>  BOPSIĆ j.d.o.o., turistička agencija, proizvodnja i usluge, OIB 41782109107</izvorni_sadrzaj>
    <derivirana_varijabla naziv="DomainObject.Predmet.ProtustrankaFormatedOIB_1">  BOPSIĆ j.d.o.o., turistička agencija, proizvodnja i usluge, OIB 41782109107</derivirana_varijabla>
  </DomainObject.Predmet.ProtustrankaFormatedOIB>
  <DomainObject.Predmet.ProtustrankaFormatedWithAdress>
    <izvorni_sadrzaj> BOPSIĆ j.d.o.o., turistička agencija, proizvodnja i usluge, Put Bunara 3, 23000 Zadar</izvorni_sadrzaj>
    <derivirana_varijabla naziv="DomainObject.Predmet.ProtustrankaFormatedWithAdress_1"> BOPSIĆ j.d.o.o., turistička agencija, proizvodnja i usluge, Put Bunara 3, 23000 Zadar</derivirana_varijabla>
  </DomainObject.Predmet.ProtustrankaFormatedWithAdress>
  <DomainObject.Predmet.ProtustrankaFormatedWithAdressOIB>
    <izvorni_sadrzaj> BOPSIĆ j.d.o.o., turistička agencija, proizvodnja i usluge, OIB 41782109107, Put Bunara 3, 23000 Zadar</izvorni_sadrzaj>
    <derivirana_varijabla naziv="DomainObject.Predmet.ProtustrankaFormatedWithAdressOIB_1"> BOPSIĆ j.d.o.o., turistička agencija, proizvodnja i usluge, OIB 41782109107, Put Bunara 3, 23000 Zadar</derivirana_varijabla>
  </DomainObject.Predmet.ProtustrankaFormatedWithAdressOIB>
  <DomainObject.Predmet.ProtustrankaWithAdress>
    <izvorni_sadrzaj>BOPSIĆ j.d.o.o., turistička agencija, proizvodnja i usluge Put Bunara 3, 23000 Zadar</izvorni_sadrzaj>
    <derivirana_varijabla naziv="DomainObject.Predmet.ProtustrankaWithAdress_1">BOPSIĆ j.d.o.o., turistička agencija, proizvodnja i usluge Put Bunara 3, 23000 Zadar</derivirana_varijabla>
  </DomainObject.Predmet.ProtustrankaWithAdress>
  <DomainObject.Predmet.ProtustrankaWithAdressOIB>
    <izvorni_sadrzaj>BOPSIĆ j.d.o.o., turistička agencija, proizvodnja i usluge, OIB 41782109107, Put Bunara 3, 23000 Zadar</izvorni_sadrzaj>
    <derivirana_varijabla naziv="DomainObject.Predmet.ProtustrankaWithAdressOIB_1">BOPSIĆ j.d.o.o., turistička agencija, proizvodnja i usluge, OIB 41782109107, Put Bunara 3, 23000 Zadar</derivirana_varijabla>
  </DomainObject.Predmet.ProtustrankaWithAdressOIB>
  <DomainObject.Predmet.ProtustrankaNazivFormated>
    <izvorni_sadrzaj>BOPSIĆ j.d.o.o., turistička agencija, proizvodnja i usluge</izvorni_sadrzaj>
    <derivirana_varijabla naziv="DomainObject.Predmet.ProtustrankaNazivFormated_1">BOPSIĆ j.d.o.o., turistička agencija, proizvodnja i usluge</derivirana_varijabla>
  </DomainObject.Predmet.ProtustrankaNazivFormated>
  <DomainObject.Predmet.ProtustrankaNazivFormatedOIB>
    <izvorni_sadrzaj>BOPSIĆ j.d.o.o., turistička agencija, proizvodnja i usluge, OIB 41782109107</izvorni_sadrzaj>
    <derivirana_varijabla naziv="DomainObject.Predmet.ProtustrankaNazivFormatedOIB_1">BOPSIĆ j.d.o.o., turistička agencija, proizvodnja i usluge, OIB 41782109107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BOPSIĆ j.d.o.o., turistička agencija, proizvodnja i usluge</item>
    </izvorni_sadrzaj>
    <derivirana_varijabla naziv="DomainObject.Predmet.ProtuStrankaListFormated_1">
      <item>BOPSIĆ j.d.o.o., turistička agencija, proizvodnja i usluge</item>
    </derivirana_varijabla>
  </DomainObject.Predmet.ProtuStrankaListFormated>
  <DomainObject.Predmet.ProtuStrankaListFormatedOIB>
    <izvorni_sadrzaj>
      <item>BOPSIĆ j.d.o.o., turistička agencija, proizvodnja i usluge, OIB 41782109107</item>
    </izvorni_sadrzaj>
    <derivirana_varijabla naziv="DomainObject.Predmet.ProtuStrankaListFormatedOIB_1">
      <item>BOPSIĆ j.d.o.o., turistička agencija, proizvodnja i usluge, OIB 41782109107</item>
    </derivirana_varijabla>
  </DomainObject.Predmet.ProtuStrankaListFormatedOIB>
  <DomainObject.Predmet.ProtuStrankaListFormatedWithAdress>
    <izvorni_sadrzaj>
      <item>BOPSIĆ j.d.o.o., turistička agencija, proizvodnja i usluge, Put Bunara 3, 23000 Zadar</item>
    </izvorni_sadrzaj>
    <derivirana_varijabla naziv="DomainObject.Predmet.ProtuStrankaListFormatedWithAdress_1">
      <item>BOPSIĆ j.d.o.o., turistička agencija, proizvodnja i usluge, Put Bunara 3, 23000 Zadar</item>
    </derivirana_varijabla>
  </DomainObject.Predmet.ProtuStrankaListFormatedWithAdress>
  <DomainObject.Predmet.ProtuStrankaListFormatedWithAdressOIB>
    <izvorni_sadrzaj>
      <item>BOPSIĆ j.d.o.o., turistička agencija, proizvodnja i usluge, OIB 41782109107, Put Bunara 3, 23000 Zadar</item>
    </izvorni_sadrzaj>
    <derivirana_varijabla naziv="DomainObject.Predmet.ProtuStrankaListFormatedWithAdressOIB_1">
      <item>BOPSIĆ j.d.o.o., turistička agencija, proizvodnja i usluge, OIB 41782109107, Put Bunara 3, 23000 Zadar</item>
    </derivirana_varijabla>
  </DomainObject.Predmet.ProtuStrankaListFormatedWithAdressOIB>
  <DomainObject.Predmet.ProtuStrankaListNazivFormated>
    <izvorni_sadrzaj>
      <item>BOPSIĆ j.d.o.o., turistička agencija, proizvodnja i usluge</item>
    </izvorni_sadrzaj>
    <derivirana_varijabla naziv="DomainObject.Predmet.ProtuStrankaListNazivFormated_1">
      <item>BOPSIĆ j.d.o.o., turistička agencija, proizvodnja i usluge</item>
    </derivirana_varijabla>
  </DomainObject.Predmet.ProtuStrankaListNazivFormated>
  <DomainObject.Predmet.ProtuStrankaListNazivFormatedOIB>
    <izvorni_sadrzaj>
      <item>BOPSIĆ j.d.o.o., turistička agencija, proizvodnja i usluge, OIB 41782109107</item>
    </izvorni_sadrzaj>
    <derivirana_varijabla naziv="DomainObject.Predmet.ProtuStrankaListNazivFormatedOIB_1">
      <item>BOPSIĆ j.d.o.o., turistička agencija, proizvodnja i usluge, OIB 41782109107</item>
    </derivirana_varijabla>
  </DomainObject.Predmet.ProtuStrankaListNazivFormatedOIB>
  <DomainObject.Predmet.OstaliListFormated>
    <izvorni_sadrzaj>
      <item>Mario Bopsić</item>
    </izvorni_sadrzaj>
    <derivirana_varijabla naziv="DomainObject.Predmet.OstaliListFormated_1">
      <item>Mario Bopsić</item>
    </derivirana_varijabla>
  </DomainObject.Predmet.OstaliListFormated>
  <DomainObject.Predmet.OstaliListFormatedOIB>
    <izvorni_sadrzaj>
      <item>Mario Bopsić, OIB 95812818826</item>
    </izvorni_sadrzaj>
    <derivirana_varijabla naziv="DomainObject.Predmet.OstaliListFormatedOIB_1">
      <item>Mario Bopsić, OIB 95812818826</item>
    </derivirana_varijabla>
  </DomainObject.Predmet.OstaliListFormatedOIB>
  <DomainObject.Predmet.OstaliListFormatedWithAdress>
    <izvorni_sadrzaj>
      <item>Mario Bopsić, Put Bunara 3, 23000 Zadar</item>
    </izvorni_sadrzaj>
    <derivirana_varijabla naziv="DomainObject.Predmet.OstaliListFormatedWithAdress_1">
      <item>Mario Bopsić, Put Bunara 3, 23000 Zadar</item>
    </derivirana_varijabla>
  </DomainObject.Predmet.OstaliListFormatedWithAdress>
  <DomainObject.Predmet.OstaliListFormatedWithAdressOIB>
    <izvorni_sadrzaj>
      <item>Mario Bopsić, OIB 95812818826, Put Bunara 3, 23000 Zadar</item>
    </izvorni_sadrzaj>
    <derivirana_varijabla naziv="DomainObject.Predmet.OstaliListFormatedWithAdressOIB_1">
      <item>Mario Bopsić, OIB 95812818826, Put Bunara 3, 23000 Zadar</item>
    </derivirana_varijabla>
  </DomainObject.Predmet.OstaliListFormatedWithAdressOIB>
  <DomainObject.Predmet.OstaliListNazivFormated>
    <izvorni_sadrzaj>
      <item>Mario Bopsić</item>
    </izvorni_sadrzaj>
    <derivirana_varijabla naziv="DomainObject.Predmet.OstaliListNazivFormated_1">
      <item>Mario Bopsić</item>
    </derivirana_varijabla>
  </DomainObject.Predmet.OstaliListNazivFormated>
  <DomainObject.Predmet.OstaliListNazivFormatedOIB>
    <izvorni_sadrzaj>
      <item>Mario Bopsić, OIB 95812818826</item>
    </izvorni_sadrzaj>
    <derivirana_varijabla naziv="DomainObject.Predmet.OstaliListNazivFormatedOIB_1">
      <item>Mario Bopsić, OIB 95812818826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St-176/2019-9</izvorni_sadrzaj>
    <derivirana_varijabla naziv="DomainObject.PoslovniBrojDokumenta_1">St-176/2019-9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BOPSIĆ j.d.o.o., turistička agencija, proizvodnja i usluge</izvorni_sadrzaj>
    <derivirana_varijabla naziv="DomainObject.Predmet.ProtustrankaIDrugi_1">BOPSIĆ j.d.o.o., turistička agencija, proizvodnja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BOPSIĆ j.d.o.o., turistička agencija, proizvodnja i usluge, OIB 41782109107, Put Bunara 3, 23000 Zadar</izvorni_sadrzaj>
    <derivirana_varijabla naziv="DomainObject.Predmet.ProtustrankaIDrugiAdressOIB_1">BOPSIĆ j.d.o.o., turistička agencija, proizvodnja i usluge, OIB 41782109107, Put Bunara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BOPSIĆ j.d.o.o., turistička agencija, proizvodnja i usluge</item>
      <item>FINA</item>
      <item>Mario Bopsić</item>
    </izvorni_sadrzaj>
    <derivirana_varijabla naziv="DomainObject.Predmet.SudioniciListNaziv_1">
      <item>BOPSIĆ j.d.o.o., turistička agencija, proizvodnja i usluge</item>
      <item>FINA</item>
      <item>Mario Bopsić</item>
    </derivirana_varijabla>
  </DomainObject.Predmet.SudioniciListNaziv>
  <DomainObject.Predmet.SudioniciListAdressOIB>
    <izvorni_sadrzaj>
      <item>BOPSIĆ j.d.o.o., turistička agencija, proizvodnja i usluge, OIB 41782109107, Put Bunara 3,23000 Zadar</item>
      <item>FINA, OIB 85821130368, Ivana Danila 4,23000 Zadar</item>
      <item>Mario Bopsić, OIB 95812818826, Put Bunara 3,23000 Zadar</item>
    </izvorni_sadrzaj>
    <derivirana_varijabla naziv="DomainObject.Predmet.SudioniciListAdressOIB_1">
      <item>BOPSIĆ j.d.o.o., turistička agencija, proizvodnja i usluge, OIB 41782109107, Put Bunara 3,23000 Zadar</item>
      <item>FINA, OIB 85821130368, Ivana Danila 4,23000 Zadar</item>
      <item>Mario Bopsić, OIB 95812818826, Put Bunara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41782109107</item>
      <item>, OIB 85821130368</item>
      <item>, OIB 95812818826</item>
    </izvorni_sadrzaj>
    <derivirana_varijabla naziv="DomainObject.Predmet.SudioniciListNazivOIB_1">
      <item>, OIB 41782109107</item>
      <item>, OIB 85821130368</item>
      <item>, OIB 95812818826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486D1-6E32-40A8-9F50-92C4EF3B18A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641</properties:Characters>
  <properties:Lines>44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2019-06-12T09:13:00Z</dcterms:created>
  <dc:creator>Ardena Bajlo</dc:creator>
  <cp:lastModifiedBy>Ante Rubelj</cp:lastModifiedBy>
  <cp:lastPrinted>2019-06-12T09:47:00Z</cp:lastPrinted>
  <dcterms:modified xmlns:xsi="http://www.w3.org/2001/XMLSchema-instance" xsi:type="dcterms:W3CDTF">2019-08-28T06:45:00Z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St-176/2019-9 / Zapisnik - Ročište radi izjašnjenja o prijedlogu za otvaranje steč.post (1 St-176-2019-povodom prijedloga za otvaranje stečaja-12.6.19.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